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730ed" w14:paraId="d0730ed" w:rsidRDefault="000852E4" w:rsidP="00FC1537" w:rsidR="000852E4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</w:t>
      </w:r>
      <w:r w:rsidR="00944D0A">
        <w:t>486</w:t>
      </w:r>
      <w:r>
        <w:t>/16-</w:t>
      </w:r>
      <w:r w:rsidR="00EF2966">
        <w:t>5</w:t>
      </w: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0852E4" w:rsidP="00FC1537" w:rsidR="000852E4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E87D86" w:rsidR="000852E4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FC1537" w:rsidR="000852E4" w:rsidRPr="00FC1537">
      <w:pPr>
        <w:jc w:val="center"/>
      </w:pPr>
      <w:r>
        <w:t>R E P U B L I K A   H R V A T S K A</w:t>
      </w:r>
    </w:p>
    <w:p w:rsidRDefault="000852E4" w:rsidP="00E87D86" w:rsidR="000852E4"/>
    <w:p w:rsidRDefault="000852E4" w:rsidP="001F7D4E" w:rsidR="000852E4">
      <w:pPr>
        <w:jc w:val="center"/>
      </w:pPr>
      <w:r>
        <w:t>O G L A S</w:t>
      </w:r>
    </w:p>
    <w:p w:rsidRDefault="000852E4" w:rsidP="001F7D4E" w:rsidR="000852E4" w:rsidRPr="00FC1537">
      <w:pPr>
        <w:jc w:val="center"/>
      </w:pPr>
    </w:p>
    <w:p w:rsidRDefault="000852E4" w:rsidP="00E87D86" w:rsidR="000852E4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>,  po su</w:t>
      </w:r>
      <w:r w:rsidR="00727EA8">
        <w:t>tkinji</w:t>
      </w:r>
      <w:r w:rsidRPr="00FC1537">
        <w:t xml:space="preserve"> Ardeni Bajlo,u skraćenom stečajnom postupku nad dužnikom </w:t>
      </w:r>
      <w:r w:rsidR="00944D0A">
        <w:t>UVALA MUNA j.d.o.o., Žirje, Obala Zorana Mrvice 6, Žirje, OIB: 53985499152</w:t>
      </w:r>
      <w:r>
        <w:t xml:space="preserve">, </w:t>
      </w:r>
      <w:r w:rsidRPr="00FC1537">
        <w:t xml:space="preserve">povodom zahtjeva </w:t>
      </w:r>
      <w:r>
        <w:t xml:space="preserve">Financijske agencije, RC Split, Podružnica </w:t>
      </w:r>
      <w:r w:rsidR="00944D0A">
        <w:t>Šibenik</w:t>
      </w:r>
      <w:r w:rsidRPr="00FC1537">
        <w:t xml:space="preserve"> od dana </w:t>
      </w:r>
      <w:r w:rsidR="00944D0A">
        <w:t>31</w:t>
      </w:r>
      <w:r w:rsidR="00907ACD">
        <w:t xml:space="preserve">. </w:t>
      </w:r>
      <w:r w:rsidR="00944D0A">
        <w:t>ožujka</w:t>
      </w:r>
      <w:r w:rsidR="00907ACD">
        <w:t xml:space="preserve"> </w:t>
      </w:r>
      <w:r>
        <w:t>2016</w:t>
      </w:r>
      <w:r w:rsidRPr="00FC1537">
        <w:t xml:space="preserve">., dana </w:t>
      </w:r>
      <w:r w:rsidR="00944D0A">
        <w:t>16. svibnja</w:t>
      </w:r>
      <w:r>
        <w:t xml:space="preserve"> 2016., objavio je </w:t>
      </w:r>
    </w:p>
    <w:p w:rsidRDefault="000852E4" w:rsidP="00E87D86" w:rsidR="000852E4">
      <w:pPr>
        <w:ind w:firstLine="720"/>
        <w:jc w:val="both"/>
      </w:pPr>
    </w:p>
    <w:p w:rsidRDefault="000852E4" w:rsidP="00083422" w:rsidR="000852E4" w:rsidRPr="00FC1537">
      <w:pPr>
        <w:jc w:val="center"/>
      </w:pPr>
      <w:r>
        <w:t>o g l a s</w:t>
      </w:r>
    </w:p>
    <w:p w:rsidRDefault="000852E4" w:rsidP="005C42A8" w:rsidR="000852E4">
      <w:pPr>
        <w:ind w:firstLine="315"/>
        <w:jc w:val="both"/>
      </w:pPr>
    </w:p>
    <w:p w:rsidRDefault="000852E4" w:rsidP="00DE074C" w:rsidR="000852E4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</w:t>
      </w:r>
      <w:r w:rsidR="00944D0A">
        <w:t>UVALA MUNA j.d.o.o., Žirje, Obala Zorana Mrvice 6, Žirje, OIB: 53985499152</w:t>
      </w:r>
      <w:r>
        <w:t xml:space="preserve">, </w:t>
      </w:r>
      <w:r w:rsidRPr="00FC1537">
        <w:t xml:space="preserve">iznosi </w:t>
      </w:r>
      <w:r w:rsidR="00944D0A">
        <w:rPr>
          <w:b/>
        </w:rPr>
        <w:t>6.259,95</w:t>
      </w:r>
      <w:r>
        <w:rPr>
          <w:b/>
        </w:rPr>
        <w:t xml:space="preserve"> </w:t>
      </w:r>
      <w:r>
        <w:t>kun</w:t>
      </w:r>
      <w:r w:rsidR="00F72A82">
        <w:t>a</w:t>
      </w:r>
      <w:r>
        <w:t>.</w:t>
      </w:r>
    </w:p>
    <w:p w:rsidRDefault="000852E4" w:rsidP="00E87D86" w:rsidR="000852E4" w:rsidRPr="00807351">
      <w:pPr>
        <w:jc w:val="both"/>
      </w:pPr>
    </w:p>
    <w:p w:rsidRDefault="000852E4" w:rsidP="00CD5142" w:rsidR="000852E4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</w:t>
      </w:r>
      <w:r w:rsidR="00944D0A">
        <w:t>JASMINKA MIŠKIĆ, Žirje, Obala Zorana Mrvice 6,</w:t>
      </w:r>
      <w:r w:rsidR="00727EA8">
        <w:t xml:space="preserve"> OIB: </w:t>
      </w:r>
      <w:r w:rsidR="00944D0A">
        <w:t>21168872063</w:t>
      </w:r>
      <w:r w:rsidR="00C7759A">
        <w:t>,</w:t>
      </w:r>
      <w:r w:rsidR="00F72A82">
        <w:t xml:space="preserve"> </w:t>
      </w:r>
      <w:r w:rsidRPr="00FC1537">
        <w:t>dužnika</w:t>
      </w:r>
      <w:r>
        <w:t xml:space="preserve"> </w:t>
      </w:r>
      <w:r w:rsidR="00944D0A">
        <w:t>UVALA MUNA j.d.o.o., Žirje</w:t>
      </w:r>
      <w:r>
        <w:t xml:space="preserve">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0852E4" w:rsidP="00CD5142" w:rsidR="000852E4">
      <w:pPr>
        <w:jc w:val="both"/>
      </w:pPr>
    </w:p>
    <w:p w:rsidRDefault="000852E4" w:rsidP="0049025B" w:rsidR="000852E4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0852E4" w:rsidP="00CD5142" w:rsidR="000852E4">
      <w:pPr>
        <w:jc w:val="both"/>
      </w:pPr>
    </w:p>
    <w:p w:rsidRDefault="000852E4" w:rsidP="00CD5142" w:rsidR="00EC2452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</w:t>
      </w:r>
      <w:r w:rsidR="00944D0A">
        <w:t>UVALA MUNA j.d.o.o., Žirje, Obala Zorana Mrvice 6, Žirje, OIB: 53985499152</w:t>
      </w:r>
      <w:r>
        <w:t xml:space="preserve">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</w:t>
      </w:r>
      <w:r w:rsidR="00944D0A">
        <w:t>UVALA MUNA j.d.o.o., Žirje</w:t>
      </w:r>
      <w:r w:rsidR="00EC2452">
        <w:t>.</w:t>
      </w:r>
    </w:p>
    <w:p w:rsidRDefault="00EC2452" w:rsidP="00CD5142" w:rsidR="00EC2452">
      <w:pPr>
        <w:jc w:val="both"/>
      </w:pPr>
    </w:p>
    <w:p w:rsidRDefault="00EC2452" w:rsidP="000D4836" w:rsidR="000852E4" w:rsidRPr="000D4836">
      <w:pPr>
        <w:ind w:firstLine="708"/>
        <w:jc w:val="both"/>
        <w:rPr>
          <w:rFonts w:eastAsia="Calibri"/>
        </w:rPr>
      </w:pPr>
      <w: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0852E4" w:rsidP="000D4836" w:rsidR="000852E4">
      <w:pPr>
        <w:ind w:hanging="142"/>
        <w:jc w:val="both"/>
      </w:pPr>
      <w:r>
        <w:tab/>
      </w:r>
      <w:r>
        <w:tab/>
        <w:t xml:space="preserve"> </w:t>
      </w:r>
    </w:p>
    <w:p w:rsidRDefault="000852E4" w:rsidP="00E87D86" w:rsidR="000852E4" w:rsidRPr="00FC1537">
      <w:pPr>
        <w:jc w:val="center"/>
      </w:pPr>
      <w:r w:rsidRPr="00FC1537">
        <w:t xml:space="preserve">U Zadru, </w:t>
      </w:r>
      <w:r w:rsidR="00F56CD7">
        <w:t>16</w:t>
      </w:r>
      <w:r w:rsidR="00944D0A">
        <w:t>. svibnja</w:t>
      </w:r>
      <w:r>
        <w:t xml:space="preserve"> 2016</w:t>
      </w:r>
      <w:r w:rsidRPr="00FC1537">
        <w:t xml:space="preserve">. </w:t>
      </w:r>
    </w:p>
    <w:p w:rsidRDefault="000852E4" w:rsidP="00E87D86" w:rsidR="000852E4" w:rsidRPr="00FC1537">
      <w:pPr>
        <w:jc w:val="right"/>
      </w:pPr>
    </w:p>
    <w:p w:rsidRDefault="00727EA8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0852E4" w:rsidRPr="00FC1537">
        <w:t>u</w:t>
      </w:r>
      <w:r w:rsidR="000601C6">
        <w:t>tkinja</w:t>
      </w:r>
    </w:p>
    <w:p w:rsidRDefault="000852E4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0852E4" w:rsidP="00B84EF6" w:rsidR="000852E4" w:rsidRPr="00FC1537">
      <w:pPr>
        <w:jc w:val="right"/>
      </w:pPr>
    </w:p>
    <w:p w:rsidRDefault="000852E4" w:rsidP="00B84EF6" w:rsidR="000852E4" w:rsidRPr="00FC1537">
      <w:pPr>
        <w:jc w:val="right"/>
      </w:pPr>
    </w:p>
    <w:p w:rsidRDefault="000852E4" w:rsidP="00B84EF6" w:rsidR="000852E4" w:rsidRPr="00FC1537"/>
    <w:p w:rsidRDefault="000852E4" w:rsidP="00E87D86" w:rsidR="000852E4" w:rsidRPr="00FC1537">
      <w:pPr>
        <w:jc w:val="both"/>
      </w:pPr>
    </w:p>
    <w:p w:rsidRDefault="000852E4" w:rsidP="00FC1537" w:rsidR="000852E4" w:rsidRPr="0049025B">
      <w:pPr>
        <w:ind w:firstLine="708" w:left="12"/>
        <w:jc w:val="both"/>
      </w:pPr>
      <w:r w:rsidRPr="0049025B">
        <w:t>DNA:</w:t>
      </w:r>
    </w:p>
    <w:p w:rsidRDefault="000852E4" w:rsidP="00E87D86" w:rsidR="000852E4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0852E4" w:rsidP="0024731F" w:rsidR="000852E4">
      <w:pPr>
        <w:numPr>
          <w:ilvl w:val="0"/>
          <w:numId w:val="2"/>
        </w:numPr>
        <w:jc w:val="both"/>
      </w:pPr>
      <w:r>
        <w:t>u spis</w:t>
      </w:r>
    </w:p>
    <w:p w:rsidRDefault="000852E4" w:rsidP="00E87D86" w:rsidR="000852E4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0852E4" w:rsidP="00E87D86" w:rsidR="000852E4" w:rsidRPr="00083422">
      <w:pPr>
        <w:ind w:firstLine="720"/>
        <w:jc w:val="both"/>
        <w:rPr>
          <w:b/>
        </w:rPr>
      </w:pPr>
    </w:p>
    <w:p w:rsidRDefault="000852E4" w:rsidP="00E87D86" w:rsidR="000852E4" w:rsidRPr="00FC1537">
      <w:pPr>
        <w:ind w:firstLine="720"/>
        <w:jc w:val="both"/>
      </w:pPr>
    </w:p>
    <w:p w:rsidRDefault="000852E4" w:rsidP="00E87D86" w:rsidR="000852E4" w:rsidRPr="00FC1537"/>
    <w:p w:rsidRDefault="000852E4" w:rsidP="00E87D86" w:rsidR="000852E4" w:rsidRPr="00FC1537"/>
    <w:p w:rsidRDefault="000852E4" w:rsidR="000852E4" w:rsidRPr="00FC1537"/>
    <w:sectPr w:rsidSect="000D4836" w:rsidR="000852E4" w:rsidRPr="00FC1537">
      <w:headerReference w:type="default" r:id="rId9"/>
      <w:foot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452" w:rsidP="00381900" w:rsidR="00EC2452">
      <w:r>
        <w:separator/>
      </w:r>
    </w:p>
  </w:endnote>
  <w:endnote w:id="0" w:type="continuationSeparator">
    <w:p w:rsidRDefault="00EC2452" w:rsidP="00381900" w:rsidR="00EC2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452" w:rsidR="00EC2452">
    <w:pPr>
      <w:pStyle w:val="Podnoje"/>
      <w:rPr>
        <w:lang w:val="hr-HR"/>
      </w:rPr>
    </w:pPr>
  </w:p>
  <w:p w:rsidRDefault="00EC2452" w:rsidR="00EC2452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452" w:rsidP="00381900" w:rsidR="00EC2452">
      <w:r>
        <w:separator/>
      </w:r>
    </w:p>
  </w:footnote>
  <w:footnote w:id="0" w:type="continuationSeparator">
    <w:p w:rsidRDefault="00EC2452" w:rsidP="00381900" w:rsidR="00EC24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452" w:rsidP="00FC1537" w:rsidR="00EC2452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8084C">
      <w:rPr>
        <w:noProof/>
      </w:rPr>
      <w:t>2</w:t>
    </w:r>
    <w:r>
      <w:rPr>
        <w:noProof/>
      </w:rPr>
      <w:fldChar w:fldCharType="end"/>
    </w:r>
    <w:r>
      <w:tab/>
    </w:r>
    <w:r>
      <w:tab/>
      <w:t xml:space="preserve">Poslovni broj: </w:t>
    </w:r>
    <w:r w:rsidRPr="00FC1537">
      <w:t>1 St</w:t>
    </w:r>
    <w:r>
      <w:t>-</w:t>
    </w:r>
    <w:r w:rsidR="00944D0A">
      <w:t>486</w:t>
    </w:r>
    <w:r>
      <w:t>/16-</w:t>
    </w:r>
    <w:r w:rsidR="00EF2966">
      <w:t>5</w:t>
    </w:r>
  </w:p>
  <w:p w:rsidRDefault="00EC2452" w:rsidR="00EC2452">
    <w:pPr>
      <w:pStyle w:val="Zaglavlje"/>
      <w:jc w:val="center"/>
    </w:pPr>
  </w:p>
  <w:p w:rsidRDefault="00EC2452" w:rsidP="00FC1537" w:rsidR="00EC2452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5AB4"/>
    <w:rsid w:val="0003719B"/>
    <w:rsid w:val="000462D9"/>
    <w:rsid w:val="00051B14"/>
    <w:rsid w:val="000601C6"/>
    <w:rsid w:val="0006601C"/>
    <w:rsid w:val="00073A6D"/>
    <w:rsid w:val="00083422"/>
    <w:rsid w:val="00083FCF"/>
    <w:rsid w:val="000852E4"/>
    <w:rsid w:val="000878C3"/>
    <w:rsid w:val="000C40BA"/>
    <w:rsid w:val="000D4836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1034"/>
    <w:rsid w:val="002F25F6"/>
    <w:rsid w:val="002F6855"/>
    <w:rsid w:val="0033241E"/>
    <w:rsid w:val="003578CF"/>
    <w:rsid w:val="00381900"/>
    <w:rsid w:val="00384736"/>
    <w:rsid w:val="003927C8"/>
    <w:rsid w:val="003946C2"/>
    <w:rsid w:val="00395FBC"/>
    <w:rsid w:val="003E4669"/>
    <w:rsid w:val="003F1F9C"/>
    <w:rsid w:val="0040118A"/>
    <w:rsid w:val="004212FB"/>
    <w:rsid w:val="00445AD6"/>
    <w:rsid w:val="00461269"/>
    <w:rsid w:val="004740F4"/>
    <w:rsid w:val="00477976"/>
    <w:rsid w:val="0048084C"/>
    <w:rsid w:val="0048351D"/>
    <w:rsid w:val="0049025B"/>
    <w:rsid w:val="0049166D"/>
    <w:rsid w:val="004928EC"/>
    <w:rsid w:val="004A4292"/>
    <w:rsid w:val="004A4C23"/>
    <w:rsid w:val="004B358C"/>
    <w:rsid w:val="004D697C"/>
    <w:rsid w:val="004E287C"/>
    <w:rsid w:val="004E4783"/>
    <w:rsid w:val="004F1927"/>
    <w:rsid w:val="00515D7F"/>
    <w:rsid w:val="005455BB"/>
    <w:rsid w:val="00565798"/>
    <w:rsid w:val="00567BFA"/>
    <w:rsid w:val="00577921"/>
    <w:rsid w:val="00587490"/>
    <w:rsid w:val="005961AE"/>
    <w:rsid w:val="005B1954"/>
    <w:rsid w:val="005C42A8"/>
    <w:rsid w:val="005F2D85"/>
    <w:rsid w:val="00631196"/>
    <w:rsid w:val="0064096B"/>
    <w:rsid w:val="00655D68"/>
    <w:rsid w:val="0065727A"/>
    <w:rsid w:val="00663483"/>
    <w:rsid w:val="00697013"/>
    <w:rsid w:val="006C33F1"/>
    <w:rsid w:val="006C6332"/>
    <w:rsid w:val="006D6BD0"/>
    <w:rsid w:val="00703D2B"/>
    <w:rsid w:val="00704BA2"/>
    <w:rsid w:val="00707646"/>
    <w:rsid w:val="00714E3B"/>
    <w:rsid w:val="00727EA8"/>
    <w:rsid w:val="00732ED6"/>
    <w:rsid w:val="00746DC1"/>
    <w:rsid w:val="00765179"/>
    <w:rsid w:val="00780F49"/>
    <w:rsid w:val="007A5785"/>
    <w:rsid w:val="007B79A2"/>
    <w:rsid w:val="007D5BE9"/>
    <w:rsid w:val="007E0FEA"/>
    <w:rsid w:val="007E1447"/>
    <w:rsid w:val="007F103E"/>
    <w:rsid w:val="007F31C2"/>
    <w:rsid w:val="00807351"/>
    <w:rsid w:val="008109EF"/>
    <w:rsid w:val="00810BD8"/>
    <w:rsid w:val="00833E30"/>
    <w:rsid w:val="00840CEA"/>
    <w:rsid w:val="00842CB0"/>
    <w:rsid w:val="0085227E"/>
    <w:rsid w:val="00856692"/>
    <w:rsid w:val="00861722"/>
    <w:rsid w:val="00866CF3"/>
    <w:rsid w:val="008A3C0B"/>
    <w:rsid w:val="008A3E45"/>
    <w:rsid w:val="008B15D4"/>
    <w:rsid w:val="008C4F28"/>
    <w:rsid w:val="008D0D9C"/>
    <w:rsid w:val="00907ACD"/>
    <w:rsid w:val="00913ADA"/>
    <w:rsid w:val="0093027D"/>
    <w:rsid w:val="009422F5"/>
    <w:rsid w:val="009427F2"/>
    <w:rsid w:val="00942BDB"/>
    <w:rsid w:val="00944D0A"/>
    <w:rsid w:val="009530B5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5705C"/>
    <w:rsid w:val="00B768AC"/>
    <w:rsid w:val="00B82590"/>
    <w:rsid w:val="00B84EF6"/>
    <w:rsid w:val="00BC5991"/>
    <w:rsid w:val="00BF3C0B"/>
    <w:rsid w:val="00C16653"/>
    <w:rsid w:val="00C24CDB"/>
    <w:rsid w:val="00C4055E"/>
    <w:rsid w:val="00C70B03"/>
    <w:rsid w:val="00C7759A"/>
    <w:rsid w:val="00C810F5"/>
    <w:rsid w:val="00C95A52"/>
    <w:rsid w:val="00C96EEB"/>
    <w:rsid w:val="00CC6FF6"/>
    <w:rsid w:val="00CD15D3"/>
    <w:rsid w:val="00CD5142"/>
    <w:rsid w:val="00CF6672"/>
    <w:rsid w:val="00D22ABD"/>
    <w:rsid w:val="00D300E7"/>
    <w:rsid w:val="00D63BEA"/>
    <w:rsid w:val="00D67351"/>
    <w:rsid w:val="00D71AC2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D7D9A"/>
    <w:rsid w:val="00DE074C"/>
    <w:rsid w:val="00DE0A02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C2452"/>
    <w:rsid w:val="00EF23CF"/>
    <w:rsid w:val="00EF2966"/>
    <w:rsid w:val="00EF6429"/>
    <w:rsid w:val="00F01584"/>
    <w:rsid w:val="00F21612"/>
    <w:rsid w:val="00F252AF"/>
    <w:rsid w:val="00F32BF4"/>
    <w:rsid w:val="00F46E88"/>
    <w:rsid w:val="00F50235"/>
    <w:rsid w:val="00F538CC"/>
    <w:rsid w:val="00F56CD7"/>
    <w:rsid w:val="00F72A82"/>
    <w:rsid w:val="00F749E3"/>
    <w:rsid w:val="00F756D1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808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8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8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8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8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ascii="Tahoma" w:cs="Tahoma" w:hAns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808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8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8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8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8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47880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4788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St-486/2016</izvorni_sadrzaj>
    <derivirana_varijabla naziv="DomainObject.Predmet.OznakaBroj_1">St-486/2016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UVALA MUNA j.d.o.o. za trgovinu</izvorni_sadrzaj>
    <derivirana_varijabla naziv="DomainObject.Predmet.ProtustrankaFormated_1">  UVALA MUNA j.d.o.o. za trgovinu</derivirana_varijabla>
  </DomainObject.Predmet.ProtustrankaFormated>
  <DomainObject.Predmet.ProtustrankaFormatedOIB>
    <izvorni_sadrzaj>  UVALA MUNA j.d.o.o. za trgovinu, OIB 53985499152</izvorni_sadrzaj>
    <derivirana_varijabla naziv="DomainObject.Predmet.ProtustrankaFormatedOIB_1">  UVALA MUNA j.d.o.o. za trgovinu, OIB 53985499152</derivirana_varijabla>
  </DomainObject.Predmet.ProtustrankaFormatedOIB>
  <DomainObject.Predmet.ProtustrankaFormatedWithAdress>
    <izvorni_sadrzaj> UVALA MUNA j.d.o.o. za trgovinu, Obala Zorana Mrvice 6 , 22236 Žirje</izvorni_sadrzaj>
    <derivirana_varijabla naziv="DomainObject.Predmet.ProtustrankaFormatedWithAdress_1"> UVALA MUNA j.d.o.o. za trgovinu, Obala Zorana Mrvice 6 , 22236 Žirje</derivirana_varijabla>
  </DomainObject.Predmet.ProtustrankaFormatedWithAdress>
  <DomainObject.Predmet.ProtustrankaFormatedWithAdressOIB>
    <izvorni_sadrzaj> UVALA MUNA j.d.o.o. za trgovinu, OIB 53985499152, Obala Zorana Mrvice 6 , 22236 Žirje</izvorni_sadrzaj>
    <derivirana_varijabla naziv="DomainObject.Predmet.ProtustrankaFormatedWithAdressOIB_1"> UVALA MUNA j.d.o.o. za trgovinu, OIB 53985499152, Obala Zorana Mrvice 6 , 22236 Žirje</derivirana_varijabla>
  </DomainObject.Predmet.ProtustrankaFormatedWithAdressOIB>
  <DomainObject.Predmet.ProtustrankaWithAdress>
    <izvorni_sadrzaj>UVALA MUNA j.d.o.o. za trgovinu Obala Zorana Mrvice 6 , 22236 Žirje</izvorni_sadrzaj>
    <derivirana_varijabla naziv="DomainObject.Predmet.ProtustrankaWithAdress_1">UVALA MUNA j.d.o.o. za trgovinu Obala Zorana Mrvice 6 , 22236 Žirje</derivirana_varijabla>
  </DomainObject.Predmet.ProtustrankaWithAdress>
  <DomainObject.Predmet.ProtustrankaWithAdressOIB>
    <izvorni_sadrzaj>UVALA MUNA j.d.o.o. za trgovinu, OIB 53985499152, Obala Zorana Mrvice 6 , 22236 Žirje</izvorni_sadrzaj>
    <derivirana_varijabla naziv="DomainObject.Predmet.ProtustrankaWithAdressOIB_1">UVALA MUNA j.d.o.o. za trgovinu, OIB 53985499152, Obala Zorana Mrvice 6 , 22236 Žirje</derivirana_varijabla>
  </DomainObject.Predmet.ProtustrankaWithAdressOIB>
  <DomainObject.Predmet.ProtustrankaNazivFormated>
    <izvorni_sadrzaj>UVALA MUNA j.d.o.o. za trgovinu</izvorni_sadrzaj>
    <derivirana_varijabla naziv="DomainObject.Predmet.ProtustrankaNazivFormated_1">UVALA MUNA j.d.o.o. za trgovinu</derivirana_varijabla>
  </DomainObject.Predmet.ProtustrankaNazivFormated>
  <DomainObject.Predmet.ProtustrankaNazivFormatedOIB>
    <izvorni_sadrzaj>UVALA MUNA j.d.o.o. za trgovinu, OIB 53985499152</izvorni_sadrzaj>
    <derivirana_varijabla naziv="DomainObject.Predmet.ProtustrankaNazivFormatedOIB_1">UVALA MUNA j.d.o.o. za trgovinu, OIB 53985499152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UVALA MUNA j.d.o.o. za trgovinu</item>
    </izvorni_sadrzaj>
    <derivirana_varijabla naziv="DomainObject.Predmet.ProtuStrankaListFormated_1">
      <item>UVALA MUNA j.d.o.o. za trgovinu</item>
    </derivirana_varijabla>
  </DomainObject.Predmet.ProtuStrankaListFormated>
  <DomainObject.Predmet.ProtuStrankaListFormatedOIB>
    <izvorni_sadrzaj>
      <item>UVALA MUNA j.d.o.o. za trgovinu, OIB 53985499152</item>
    </izvorni_sadrzaj>
    <derivirana_varijabla naziv="DomainObject.Predmet.ProtuStrankaListFormatedOIB_1">
      <item>UVALA MUNA j.d.o.o. za trgovinu, OIB 53985499152</item>
    </derivirana_varijabla>
  </DomainObject.Predmet.ProtuStrankaListFormatedOIB>
  <DomainObject.Predmet.ProtuStrankaListFormatedWithAdress>
    <izvorni_sadrzaj>
      <item>UVALA MUNA j.d.o.o. za trgovinu, Obala Zorana Mrvice 6 , 22236 Žirje</item>
    </izvorni_sadrzaj>
    <derivirana_varijabla naziv="DomainObject.Predmet.ProtuStrankaListFormatedWithAdress_1">
      <item>UVALA MUNA j.d.o.o. za trgovinu, Obala Zorana Mrvice 6 , 22236 Žirje</item>
    </derivirana_varijabla>
  </DomainObject.Predmet.ProtuStrankaListFormatedWithAdress>
  <DomainObject.Predmet.ProtuStrankaListFormatedWithAdressOIB>
    <izvorni_sadrzaj>
      <item>UVALA MUNA j.d.o.o. za trgovinu, OIB 53985499152, Obala Zorana Mrvice 6 , 22236 Žirje</item>
    </izvorni_sadrzaj>
    <derivirana_varijabla naziv="DomainObject.Predmet.ProtuStrankaListFormatedWithAdressOIB_1">
      <item>UVALA MUNA j.d.o.o. za trgovinu, OIB 53985499152, Obala Zorana Mrvice 6 , 22236 Žirje</item>
    </derivirana_varijabla>
  </DomainObject.Predmet.ProtuStrankaListFormatedWithAdressOIB>
  <DomainObject.Predmet.ProtuStrankaListNazivFormated>
    <izvorni_sadrzaj>
      <item>UVALA MUNA j.d.o.o. za trgovinu</item>
    </izvorni_sadrzaj>
    <derivirana_varijabla naziv="DomainObject.Predmet.ProtuStrankaListNazivFormated_1">
      <item>UVALA MUNA j.d.o.o. za trgovinu</item>
    </derivirana_varijabla>
  </DomainObject.Predmet.ProtuStrankaListNazivFormated>
  <DomainObject.Predmet.ProtuStrankaListNazivFormatedOIB>
    <izvorni_sadrzaj>
      <item>UVALA MUNA j.d.o.o. za trgovinu, OIB 53985499152</item>
    </izvorni_sadrzaj>
    <derivirana_varijabla naziv="DomainObject.Predmet.ProtuStrankaListNazivFormatedOIB_1">
      <item>UVALA MUNA j.d.o.o. za trgovinu, OIB 53985499152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UVALA MUNA j.d.o.o. za trgovinu</izvorni_sadrzaj>
    <derivirana_varijabla naziv="DomainObject.Predmet.ProtustrankaIDrugi_1">UVALA MUNA j.d.o.o.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UVALA MUNA j.d.o.o. za trgovinu, OIB 53985499152, Obala Zorana Mrvice 6 , 22236 Žirje</izvorni_sadrzaj>
    <derivirana_varijabla naziv="DomainObject.Predmet.ProtustrankaIDrugiAdressOIB_1">UVALA MUNA j.d.o.o. za trgovinu, OIB 53985499152, Obala Zorana Mrvice 6 , 22236 Žirje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UVALA MUNA j.d.o.o. za trgovinu</item>
    </izvorni_sadrzaj>
    <derivirana_varijabla naziv="DomainObject.Predmet.SudioniciListNaziv_1">
      <item>FINA - Podružnica Šibenik</item>
      <item>UVALA MUNA j.d.o.o.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UVALA MUNA j.d.o.o. za trgovinu, OIB 53985499152, Obala Zorana Mrvice 6 ,22236 Žirje</item>
    </izvorni_sadrzaj>
    <derivirana_varijabla naziv="DomainObject.Predmet.SudioniciListAdressOIB_1">
      <item>FINA - Podružnica Šibenik, OIB 85821130368, Perivoj L. Marune 1,22000 Šibenik</item>
      <item>UVALA MUNA j.d.o.o. za trgovinu, OIB 53985499152, Obala Zorana Mrvice 6 ,22236 Žirje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53985499152</item>
    </izvorni_sadrzaj>
    <derivirana_varijabla naziv="DomainObject.Predmet.SudioniciListNazivOIB_1">
      <item>, OIB 85821130368</item>
      <item>, OIB 53985499152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2040</properties:Characters>
  <properties:Lines>63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2016-05-10T08:41:00Z</dcterms:created>
  <dc:creator>Danijela Markulin</dc:creator>
  <cp:lastModifiedBy>Martina Kalmeta</cp:lastModifiedBy>
  <cp:lastPrinted>2015-12-23T08:04:00Z</cp:lastPrinted>
  <dcterms:modified xmlns:xsi="http://www.w3.org/2001/XMLSchema-instance" xsi:type="dcterms:W3CDTF">2016-05-16T11:54:00Z</dcterms:modified>
  <cp:revision>4</cp:revision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