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19398" w14:paraId="1219398" w:rsidRDefault="00652CF7" w:rsidP="00652CF7" w:rsidR="00652CF7" w:rsidRPr="00652CF7">
      <w:pPr>
        <w15:collapsed w:val="false"/>
      </w:pPr>
      <w:bookmarkStart w:name="_GoBack" w:id="0"/>
      <w:bookmarkEnd w:id="0"/>
      <w:r w:rsidRPr="00652CF7">
        <w:t xml:space="preserve">           </w:t>
      </w:r>
      <w:r w:rsidRPr="00652CF7">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52CF7" w:rsidP="00652CF7" w:rsidR="00652CF7" w:rsidRPr="00652CF7">
      <w:r w:rsidRPr="00652CF7">
        <w:tab/>
      </w:r>
    </w:p>
    <w:p w:rsidRDefault="00652CF7" w:rsidP="00652CF7" w:rsidR="00652CF7" w:rsidRPr="00652CF7">
      <w:r w:rsidRPr="00652CF7">
        <w:t>REPUBLIKA HRVATSKA</w:t>
      </w:r>
      <w:r w:rsidRPr="00652CF7">
        <w:tab/>
      </w:r>
      <w:r w:rsidRPr="00652CF7">
        <w:tab/>
      </w:r>
      <w:r w:rsidRPr="00652CF7">
        <w:tab/>
      </w:r>
      <w:r w:rsidRPr="00652CF7">
        <w:tab/>
      </w:r>
      <w:r w:rsidRPr="00652CF7">
        <w:tab/>
      </w:r>
      <w:r w:rsidRPr="00652CF7">
        <w:tab/>
        <w:t xml:space="preserve">      </w:t>
      </w:r>
    </w:p>
    <w:p w:rsidRDefault="00652CF7" w:rsidP="00944463" w:rsidR="007A053B" w:rsidRPr="00AF6214">
      <w:r w:rsidRPr="00652CF7">
        <w:t>TRGOVAČKI SUD U SPLITU</w:t>
      </w:r>
      <w:r w:rsidR="00BB49E2" w:rsidRPr="00AF6214">
        <w:tab/>
      </w:r>
      <w:r w:rsidR="00BB49E2" w:rsidRPr="00AF6214">
        <w:tab/>
      </w:r>
    </w:p>
    <w:p w:rsidRDefault="00376375" w:rsidP="00944463" w:rsidR="00274174" w:rsidRPr="00AF6214">
      <w:r w:rsidRPr="00AF6214">
        <w:t xml:space="preserve">Split, </w:t>
      </w:r>
      <w:r w:rsidR="007A053B" w:rsidRPr="00AF6214">
        <w:t>Sukoišanska</w:t>
      </w:r>
      <w:r w:rsidRPr="00AF6214">
        <w:t xml:space="preserve"> 6</w:t>
      </w: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Trgovački sud u Splitu, po sutkinji Ani Golub Gruić, u</w:t>
      </w:r>
      <w:r w:rsidR="00791D5A">
        <w:t xml:space="preserve"> </w:t>
      </w:r>
      <w:r w:rsidR="00791D5A" w:rsidRPr="00791D5A">
        <w:t xml:space="preserve"> postupku povodom prijedloga FINANCIJSKE AGENCIJE, Regionalni centar Split, Mažuranićevo šetalište 24b, OIB: 85821130368, za otvaranje stečajnog </w:t>
      </w:r>
      <w:r w:rsidR="00791D5A" w:rsidRPr="001E5CB4">
        <w:t xml:space="preserve">postupka nad dužnikom </w:t>
      </w:r>
      <w:r w:rsidR="00320835" w:rsidRPr="001E5CB4">
        <w:t>PRECIZNI SJEKAČ d.o.o., OIB: 13725739776, Ugljane, Ugljane 10</w:t>
      </w:r>
      <w:r w:rsidR="00791D5A" w:rsidRPr="001E5CB4">
        <w:t xml:space="preserve">, dana </w:t>
      </w:r>
      <w:r w:rsidR="006B4575" w:rsidRPr="001E5CB4">
        <w:t>10</w:t>
      </w:r>
      <w:r w:rsidR="00320835" w:rsidRPr="001E5CB4">
        <w:t>. siječnja 2017</w:t>
      </w:r>
      <w:r w:rsidR="00791D5A" w:rsidRPr="00791D5A">
        <w:t>. godine</w:t>
      </w:r>
    </w:p>
    <w:p w:rsidRDefault="00791D5A" w:rsidP="00944463" w:rsidR="00791D5A" w:rsidRPr="00AF6214">
      <w:pPr>
        <w:jc w:val="both"/>
      </w:pPr>
    </w:p>
    <w:p w:rsidRDefault="00D84696" w:rsidP="00944463" w:rsidR="00D84696" w:rsidRPr="00AF6214">
      <w:pPr>
        <w:jc w:val="center"/>
      </w:pPr>
      <w:r w:rsidRPr="00AF6214">
        <w:t xml:space="preserve">r i j e š i o    j e </w:t>
      </w:r>
    </w:p>
    <w:p w:rsidRDefault="00624775" w:rsidP="00944463" w:rsidR="00624775" w:rsidRPr="007E7511"/>
    <w:p w:rsidRDefault="00BA0E2E" w:rsidP="00944463" w:rsidR="002828EB" w:rsidRPr="00D270B4">
      <w:pPr>
        <w:ind w:firstLine="705"/>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320835" w:rsidRPr="00320835">
        <w:t>PRECIZNI SJEKAČ d.o.o., OIB: 13725739776, Ugljane, Ugljane 10,</w:t>
      </w:r>
      <w:r w:rsidR="00B32D61" w:rsidRPr="00D270B4">
        <w:t xml:space="preserve"> postavlja </w:t>
      </w:r>
      <w:r w:rsidR="008C5E21" w:rsidRPr="008C5E21">
        <w:t>Ante Gabelica iz Splita, Ruđera Boškovića 7/125, OIB: 68765596631</w:t>
      </w:r>
      <w:r w:rsidR="008C5E21">
        <w:t>,</w:t>
      </w:r>
      <w:r w:rsidR="007A053B" w:rsidRPr="00D270B4">
        <w:t xml:space="preserve"> privremen</w:t>
      </w:r>
      <w:r w:rsidR="005F6849" w:rsidRPr="00D270B4">
        <w:t>im</w:t>
      </w:r>
      <w:r w:rsidR="007A053B" w:rsidRPr="00D270B4">
        <w:t xml:space="preserve"> stečajn</w:t>
      </w:r>
      <w:r w:rsidR="005F6849" w:rsidRPr="00D270B4">
        <w:t>im</w:t>
      </w:r>
      <w:r w:rsidR="007A053B" w:rsidRPr="00D270B4">
        <w:t xml:space="preserve"> upravitelj</w:t>
      </w:r>
      <w:r w:rsidR="005F6849" w:rsidRPr="00D270B4">
        <w:t>em</w:t>
      </w:r>
      <w:r w:rsidR="007A053B" w:rsidRPr="00D270B4">
        <w:t>.</w:t>
      </w:r>
      <w:r w:rsidR="00EE1ADB" w:rsidRPr="00D270B4">
        <w:t xml:space="preserve"> Na privremen</w:t>
      </w:r>
      <w:r w:rsidR="005F6849" w:rsidRPr="00D270B4">
        <w:t>og stečajnog</w:t>
      </w:r>
      <w:r w:rsidR="00EE1ADB" w:rsidRPr="00D270B4">
        <w:t xml:space="preserve"> upravitelj</w:t>
      </w:r>
      <w:r w:rsidR="005F6849" w:rsidRPr="00D270B4">
        <w:t>a</w:t>
      </w:r>
      <w:r w:rsidR="00EE1ADB" w:rsidRPr="00D270B4">
        <w:t xml:space="preserve"> se na odgovarajući način primjenjuju odredbe Stečajnog zakona o stečajnom upravitelju.</w:t>
      </w:r>
    </w:p>
    <w:p w:rsidRDefault="002828EB" w:rsidP="00944463" w:rsidR="007E7511" w:rsidRPr="00D270B4">
      <w:pPr>
        <w:ind w:firstLine="705"/>
        <w:jc w:val="both"/>
      </w:pPr>
      <w:r w:rsidRPr="00D270B4">
        <w:t xml:space="preserve"> </w:t>
      </w:r>
    </w:p>
    <w:p w:rsidRDefault="00BA0E2E" w:rsidP="00944463" w:rsidR="00B32D61" w:rsidRPr="00D270B4">
      <w:pPr>
        <w:ind w:firstLine="703"/>
        <w:jc w:val="both"/>
      </w:pPr>
      <w:r w:rsidRPr="00D270B4">
        <w:t xml:space="preserve"> II. </w:t>
      </w:r>
      <w:r w:rsidR="005F6849" w:rsidRPr="00D270B4">
        <w:t>Privremeni stečajni upravitelj dužan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 je dužan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32D61" w:rsidP="00944463" w:rsidR="00B32D61">
      <w:pPr>
        <w:ind w:firstLine="703"/>
        <w:jc w:val="both"/>
      </w:pPr>
    </w:p>
    <w:p w:rsidRDefault="00BA0E2E" w:rsidP="00944463" w:rsidR="00944463" w:rsidRPr="00944463">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5F6849">
        <w:rPr>
          <w:rFonts w:cs="Times New Roman" w:hAnsi="Times New Roman" w:ascii="Times New Roman"/>
          <w:sz w:val="24"/>
          <w:szCs w:val="24"/>
        </w:rPr>
        <w:t>Privremeni stečajni upravitelj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5F6849">
        <w:rPr>
          <w:rFonts w:cs="Times New Roman" w:hAnsi="Times New Roman" w:ascii="Times New Roman"/>
          <w:sz w:val="24"/>
          <w:szCs w:val="24"/>
        </w:rPr>
        <w:t>m</w:t>
      </w:r>
      <w:r w:rsidR="00944463" w:rsidRPr="00944463">
        <w:rPr>
          <w:rFonts w:cs="Times New Roman" w:hAnsi="Times New Roman" w:ascii="Times New Roman"/>
          <w:sz w:val="24"/>
          <w:szCs w:val="24"/>
        </w:rPr>
        <w:t xml:space="preserve"> stečajno</w:t>
      </w:r>
      <w:r w:rsidR="005F684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5F6849">
        <w:rPr>
          <w:rFonts w:cs="Times New Roman" w:hAnsi="Times New Roman" w:ascii="Times New Roman"/>
          <w:sz w:val="24"/>
          <w:szCs w:val="24"/>
        </w:rPr>
        <w:t>upravitelju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32D61" w:rsidP="00944463" w:rsidR="00B32D61" w:rsidRPr="00944463">
      <w:pPr>
        <w:pStyle w:val="Bezproreda"/>
        <w:ind w:firstLine="703"/>
        <w:jc w:val="both"/>
        <w:rPr>
          <w:rFonts w:cs="Times New Roman" w:hAnsi="Times New Roman" w:ascii="Times New Roman"/>
          <w:sz w:val="24"/>
          <w:szCs w:val="24"/>
        </w:rPr>
      </w:pPr>
    </w:p>
    <w:p w:rsidRDefault="00BA0E2E" w:rsidP="00291191" w:rsidR="007075CE">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291191" w:rsidP="00291191" w:rsidR="00291191" w:rsidRPr="00291191">
      <w:pPr>
        <w:pStyle w:val="Bezproreda"/>
        <w:ind w:firstLine="703"/>
        <w:jc w:val="both"/>
        <w:rPr>
          <w:rFonts w:cs="Times New Roman" w:hAnsi="Times New Roman" w:ascii="Times New Roman"/>
          <w:sz w:val="24"/>
          <w:szCs w:val="24"/>
        </w:rPr>
      </w:pPr>
    </w:p>
    <w:p w:rsidRDefault="00CD130B" w:rsidP="00BF565C" w:rsidR="00BF565C">
      <w:pPr>
        <w:jc w:val="center"/>
      </w:pPr>
      <w:r w:rsidRPr="00944463">
        <w:t>Obrazloženje</w:t>
      </w:r>
    </w:p>
    <w:p w:rsidRDefault="00BF565C" w:rsidP="00BF565C" w:rsidR="00BF565C" w:rsidRPr="00944463">
      <w:pPr>
        <w:jc w:val="center"/>
      </w:pPr>
    </w:p>
    <w:p w:rsidRDefault="00320835" w:rsidP="00320835" w:rsidR="00320835" w:rsidRPr="00320835">
      <w:pPr>
        <w:ind w:firstLine="708"/>
        <w:jc w:val="both"/>
        <w:rPr>
          <w:rFonts w:cstheme="minorBidi" w:eastAsiaTheme="minorHAnsi"/>
          <w:szCs w:val="22"/>
          <w:lang w:eastAsia="en-US"/>
        </w:rPr>
      </w:pPr>
      <w:r w:rsidRPr="00320835">
        <w:rPr>
          <w:rFonts w:cstheme="minorBidi" w:eastAsiaTheme="minorHAnsi"/>
          <w:lang w:eastAsia="en-US"/>
        </w:rPr>
        <w:t xml:space="preserve">Financijska agencija, Regionalni centar Split podnijela je ovom sudu 8. ožujka 2016. godine prijedlog za otvaranje stečajnog postupka nad dužnikom </w:t>
      </w:r>
      <w:r w:rsidRPr="00320835">
        <w:t>PRECIZNI SJE</w:t>
      </w:r>
      <w:r w:rsidRPr="00320835">
        <w:rPr>
          <w:rFonts w:cstheme="minorBidi" w:eastAsiaTheme="minorHAnsi"/>
          <w:lang w:eastAsia="en-US"/>
        </w:rPr>
        <w:t xml:space="preserve">KAČ d.o.o., </w:t>
      </w:r>
      <w:r w:rsidRPr="00320835">
        <w:lastRenderedPageBreak/>
        <w:t>OIB: 13725739776</w:t>
      </w:r>
      <w:r w:rsidRPr="00320835">
        <w:rPr>
          <w:rFonts w:cstheme="minorBidi" w:eastAsiaTheme="minorHAnsi"/>
          <w:lang w:eastAsia="en-US"/>
        </w:rPr>
        <w:t>, Ugljane, Ugljane 10</w:t>
      </w:r>
      <w:r w:rsidRPr="00320835">
        <w:rPr>
          <w:rFonts w:eastAsiaTheme="minorHAnsi"/>
          <w:lang w:eastAsia="en-US"/>
        </w:rPr>
        <w:t>,</w:t>
      </w:r>
      <w:r w:rsidRPr="00320835">
        <w:rPr>
          <w:rFonts w:cstheme="minorBidi" w:eastAsiaTheme="minorHAnsi"/>
          <w:szCs w:val="22"/>
          <w:lang w:eastAsia="en-US"/>
        </w:rPr>
        <w:t xml:space="preserve"> sukladno odredbi čl. 444. st. 2. </w:t>
      </w:r>
      <w:r w:rsidR="001E5CB4" w:rsidRPr="001E5CB4">
        <w:rPr>
          <w:rFonts w:eastAsiaTheme="minorHAnsi"/>
          <w:lang w:eastAsia="en-US"/>
        </w:rPr>
        <w:t>Stečajnog zakona („Narodne</w:t>
      </w:r>
      <w:r w:rsidR="001E5CB4">
        <w:rPr>
          <w:rFonts w:eastAsiaTheme="minorHAnsi"/>
          <w:lang w:eastAsia="en-US"/>
        </w:rPr>
        <w:t xml:space="preserve"> novine“ broj 71/15; dalje SZ</w:t>
      </w:r>
      <w:r w:rsidR="001E5CB4" w:rsidRPr="001E5CB4">
        <w:rPr>
          <w:rFonts w:eastAsiaTheme="minorHAnsi"/>
          <w:lang w:eastAsia="en-US"/>
        </w:rPr>
        <w:t>)</w:t>
      </w:r>
      <w:r w:rsidRPr="00320835">
        <w:rPr>
          <w:rFonts w:cstheme="minorBidi" w:eastAsiaTheme="minorHAnsi"/>
          <w:szCs w:val="22"/>
          <w:lang w:eastAsia="en-US"/>
        </w:rPr>
        <w:t xml:space="preserve">. </w:t>
      </w:r>
    </w:p>
    <w:p w:rsidRDefault="00320835" w:rsidP="00320835" w:rsidR="00320835" w:rsidRPr="00320835">
      <w:pPr>
        <w:spacing w:before="200"/>
        <w:ind w:firstLine="709"/>
        <w:jc w:val="both"/>
        <w:rPr>
          <w:rFonts w:cstheme="minorBidi" w:eastAsiaTheme="minorHAnsi"/>
          <w:szCs w:val="22"/>
          <w:lang w:eastAsia="en-US"/>
        </w:rPr>
      </w:pPr>
      <w:r w:rsidRPr="00320835">
        <w:rPr>
          <w:rFonts w:cstheme="minorBidi" w:eastAsiaTheme="minorHAnsi"/>
          <w:szCs w:val="22"/>
          <w:lang w:eastAsia="en-US"/>
        </w:rPr>
        <w:t xml:space="preserve">U prijedlogu se navodi da dužnik na dan 1. rujna 2015. godine u Očevidniku redoslijeda osnova za plaćanje ima evidentirane neizvršene osnove za plaćanje u neprekinutom razdoblju od 1071 dana, u ukupnom iznosu od 272.571,97 kn, kao i da prema podacima koji su dostavljeni od Hrvatskog zavoda za mirovinsko osiguranje, dužnik ima 1 zaposlenog. Predlagatelj ističe da ne raspolaže sa drugim podacima o imovini dužnika. </w:t>
      </w:r>
    </w:p>
    <w:p w:rsidRDefault="00B32D61" w:rsidP="00320835" w:rsidR="00B32D61">
      <w:pPr>
        <w:spacing w:before="200"/>
        <w:ind w:firstLine="703"/>
        <w:jc w:val="both"/>
        <w:rPr>
          <w:color w:val="000000"/>
        </w:rPr>
      </w:pPr>
      <w:r>
        <w:rPr>
          <w:color w:val="000000"/>
        </w:rPr>
        <w:t xml:space="preserve">Rješenjem ovog suda poslovni broj </w:t>
      </w:r>
      <w:r w:rsidR="00791D5A">
        <w:rPr>
          <w:color w:val="000000"/>
        </w:rPr>
        <w:t xml:space="preserve">11. </w:t>
      </w:r>
      <w:r>
        <w:rPr>
          <w:color w:val="000000"/>
        </w:rPr>
        <w:t>St-</w:t>
      </w:r>
      <w:r w:rsidR="00320835">
        <w:rPr>
          <w:color w:val="000000"/>
        </w:rPr>
        <w:t>7</w:t>
      </w:r>
      <w:r w:rsidR="00A05C0B">
        <w:rPr>
          <w:color w:val="000000"/>
        </w:rPr>
        <w:t>0</w:t>
      </w:r>
      <w:r w:rsidR="00320835">
        <w:rPr>
          <w:color w:val="000000"/>
        </w:rPr>
        <w:t>6</w:t>
      </w:r>
      <w:r w:rsidR="00791D5A">
        <w:rPr>
          <w:color w:val="000000"/>
        </w:rPr>
        <w:t xml:space="preserve">/2016 od </w:t>
      </w:r>
      <w:r w:rsidR="00320835">
        <w:rPr>
          <w:color w:val="000000"/>
        </w:rPr>
        <w:t>10. listopada</w:t>
      </w:r>
      <w:r w:rsidR="00791D5A">
        <w:rPr>
          <w:color w:val="000000"/>
        </w:rPr>
        <w:t xml:space="preserve"> 2016</w:t>
      </w:r>
      <w:r>
        <w:rPr>
          <w:color w:val="000000"/>
        </w:rPr>
        <w:t xml:space="preserve">. godine pokrenut je postupak radi utvrđenja uvjeta za otvaranje stečajnog postupka (prethodni postupak) i određeno ročište radi </w:t>
      </w:r>
      <w:r w:rsidR="00791D5A">
        <w:rPr>
          <w:color w:val="000000"/>
        </w:rPr>
        <w:t>očitovanja</w:t>
      </w:r>
      <w:r>
        <w:rPr>
          <w:color w:val="000000"/>
        </w:rPr>
        <w:t xml:space="preserve"> o prijedlogu </w:t>
      </w:r>
      <w:r w:rsidR="00791D5A">
        <w:rPr>
          <w:color w:val="000000"/>
        </w:rPr>
        <w:t xml:space="preserve">za otvaranje stečajnog postupka za dan </w:t>
      </w:r>
      <w:r w:rsidR="00320835">
        <w:rPr>
          <w:color w:val="000000"/>
        </w:rPr>
        <w:t>2. prosinca</w:t>
      </w:r>
      <w:r w:rsidR="00791D5A">
        <w:rPr>
          <w:color w:val="000000"/>
        </w:rPr>
        <w:t xml:space="preserve"> 2016. godine.</w:t>
      </w:r>
    </w:p>
    <w:p w:rsidRDefault="00791D5A" w:rsidP="00320835" w:rsidR="00791D5A" w:rsidRPr="00791D5A">
      <w:pPr>
        <w:spacing w:before="200"/>
        <w:ind w:firstLine="703"/>
        <w:jc w:val="both"/>
        <w:rPr>
          <w:color w:val="000000"/>
        </w:rPr>
      </w:pPr>
      <w:r w:rsidRPr="00791D5A">
        <w:rPr>
          <w:color w:val="000000"/>
        </w:rPr>
        <w:t>Zakonsk</w:t>
      </w:r>
      <w:r w:rsidR="00320835">
        <w:rPr>
          <w:color w:val="000000"/>
        </w:rPr>
        <w:t>i</w:t>
      </w:r>
      <w:r>
        <w:rPr>
          <w:color w:val="000000"/>
        </w:rPr>
        <w:t xml:space="preserve"> zastupni</w:t>
      </w:r>
      <w:r w:rsidR="00320835">
        <w:rPr>
          <w:color w:val="000000"/>
        </w:rPr>
        <w:t>k</w:t>
      </w:r>
      <w:r w:rsidRPr="00791D5A">
        <w:rPr>
          <w:color w:val="000000"/>
        </w:rPr>
        <w:t xml:space="preserve"> dužnika </w:t>
      </w:r>
      <w:r w:rsidR="00320835">
        <w:rPr>
          <w:color w:val="000000"/>
        </w:rPr>
        <w:t>Boris Gojun pored toga što nije pristupio</w:t>
      </w:r>
      <w:r>
        <w:rPr>
          <w:color w:val="000000"/>
        </w:rPr>
        <w:t xml:space="preserve"> na </w:t>
      </w:r>
      <w:r w:rsidRPr="00791D5A">
        <w:rPr>
          <w:color w:val="000000"/>
        </w:rPr>
        <w:t>ročište radi očitovanja o prijedlogu za otvaranje stečajnog postupka</w:t>
      </w:r>
      <w:r w:rsidR="00C24990">
        <w:rPr>
          <w:color w:val="000000"/>
        </w:rPr>
        <w:t>, iako uredno pozvan</w:t>
      </w:r>
      <w:r w:rsidR="00320835">
        <w:rPr>
          <w:color w:val="000000"/>
        </w:rPr>
        <w:t xml:space="preserve">, nije udovoljio </w:t>
      </w:r>
      <w:r w:rsidR="00C24990">
        <w:rPr>
          <w:color w:val="000000"/>
        </w:rPr>
        <w:t xml:space="preserve">ni nalogu suda iz točke IV. rješenja o pokretanju prethodnog postupka od </w:t>
      </w:r>
      <w:r w:rsidR="00320835">
        <w:rPr>
          <w:color w:val="000000"/>
        </w:rPr>
        <w:t>10. listopada</w:t>
      </w:r>
      <w:r w:rsidR="00C24990" w:rsidRPr="00C24990">
        <w:rPr>
          <w:color w:val="000000"/>
        </w:rPr>
        <w:t xml:space="preserve"> 2016. godine</w:t>
      </w:r>
      <w:r w:rsidR="00C24990">
        <w:rPr>
          <w:color w:val="000000"/>
        </w:rPr>
        <w:t xml:space="preserve"> i u s</w:t>
      </w:r>
      <w:r w:rsidR="00320835">
        <w:rPr>
          <w:color w:val="000000"/>
        </w:rPr>
        <w:t>pis u ostavljenom roku dostavio</w:t>
      </w:r>
      <w:r w:rsidR="00C24990">
        <w:rPr>
          <w:color w:val="000000"/>
        </w:rPr>
        <w:t xml:space="preserve"> </w:t>
      </w:r>
      <w:r w:rsidR="00C24990" w:rsidRPr="00C24990">
        <w:rPr>
          <w:color w:val="000000"/>
        </w:rPr>
        <w:t>pisano izvješće o financij</w:t>
      </w:r>
      <w:r w:rsidR="00C24990">
        <w:rPr>
          <w:color w:val="000000"/>
        </w:rPr>
        <w:t xml:space="preserve">sko-gospodarskom stanju dužnika i </w:t>
      </w:r>
      <w:r w:rsidR="00C24990" w:rsidRPr="00C24990">
        <w:rPr>
          <w:color w:val="000000"/>
        </w:rPr>
        <w:t>popis imovine i obveza dužnika</w:t>
      </w:r>
      <w:r w:rsidRPr="00791D5A">
        <w:rPr>
          <w:color w:val="000000"/>
        </w:rPr>
        <w:t>.</w:t>
      </w:r>
    </w:p>
    <w:p w:rsidRDefault="00C24990" w:rsidP="00320835" w:rsidR="00791D5A" w:rsidRPr="00791D5A">
      <w:pPr>
        <w:spacing w:before="200"/>
        <w:ind w:firstLine="703"/>
        <w:jc w:val="both"/>
        <w:rPr>
          <w:color w:val="000000"/>
        </w:rPr>
      </w:pPr>
      <w:r>
        <w:rPr>
          <w:color w:val="000000"/>
        </w:rPr>
        <w:t>Prema odredbi čl. 132</w:t>
      </w:r>
      <w:r w:rsidR="00791D5A" w:rsidRPr="00791D5A">
        <w:rPr>
          <w:color w:val="000000"/>
        </w:rPr>
        <w:t xml:space="preserve">. st. 1. </w:t>
      </w:r>
      <w:r w:rsidR="00500A9E">
        <w:rPr>
          <w:color w:val="000000"/>
        </w:rPr>
        <w:t>SZ-a</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320835" w:rsidR="00791D5A">
      <w:pPr>
        <w:spacing w:before="200"/>
        <w:ind w:firstLine="703"/>
        <w:jc w:val="both"/>
        <w:rPr>
          <w:color w:val="000000"/>
        </w:rPr>
      </w:pPr>
      <w:r w:rsidRPr="00791D5A">
        <w:rPr>
          <w:color w:val="000000"/>
        </w:rPr>
        <w:t xml:space="preserve">S obzirom na to da u ovoj fazi stečajnog postupka nije bilo moguće utvrditi status i stanje obveza dužnika, stanje imovine dužnika i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320835"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320835"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320835"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320835" w:rsidR="005F6849">
      <w:pPr>
        <w:pStyle w:val="Bezproreda"/>
        <w:spacing w:before="200"/>
        <w:ind w:firstLine="709"/>
        <w:jc w:val="both"/>
        <w:rPr>
          <w:rFonts w:cs="Times New Roman" w:hAnsi="Times New Roman" w:ascii="Times New Roman"/>
          <w:sz w:val="24"/>
          <w:szCs w:val="24"/>
        </w:rPr>
      </w:pPr>
      <w:r w:rsidRPr="005F6849">
        <w:rPr>
          <w:rFonts w:cs="Times New Roman" w:hAnsi="Times New Roman" w:ascii="Times New Roman"/>
          <w:sz w:val="24"/>
          <w:szCs w:val="24"/>
        </w:rPr>
        <w:lastRenderedPageBreak/>
        <w:t xml:space="preserve">Privremeni stečajni upravitelj </w:t>
      </w:r>
      <w:r w:rsidR="008C5E21" w:rsidRPr="008C5E21">
        <w:rPr>
          <w:rFonts w:cs="Times New Roman" w:hAnsi="Times New Roman" w:ascii="Times New Roman"/>
          <w:sz w:val="24"/>
          <w:szCs w:val="24"/>
        </w:rPr>
        <w:t>Ante Gabelica</w:t>
      </w:r>
      <w:r w:rsidR="008C5E21">
        <w:rPr>
          <w:rFonts w:cs="Times New Roman" w:hAnsi="Times New Roman" w:ascii="Times New Roman"/>
          <w:sz w:val="24"/>
          <w:szCs w:val="24"/>
        </w:rPr>
        <w:t xml:space="preserve"> </w:t>
      </w:r>
      <w:r w:rsidRPr="005F6849">
        <w:rPr>
          <w:rFonts w:cs="Times New Roman" w:hAnsi="Times New Roman" w:ascii="Times New Roman"/>
          <w:sz w:val="24"/>
          <w:szCs w:val="24"/>
        </w:rPr>
        <w:t>imenovan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320835" w:rsidR="00B32D61">
      <w:pPr>
        <w:pStyle w:val="Bezproreda"/>
        <w:spacing w:before="200"/>
        <w:ind w:firstLine="709"/>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944463" w:rsidR="00624775">
      <w:pPr>
        <w:jc w:val="center"/>
      </w:pPr>
      <w:r w:rsidRPr="00D25C4A">
        <w:t>U Spli</w:t>
      </w:r>
      <w:r w:rsidR="00571EFF" w:rsidRPr="00D25C4A">
        <w:t xml:space="preserve">tu, </w:t>
      </w:r>
      <w:r w:rsidR="006B4575">
        <w:t>10. siječnja 2017</w:t>
      </w:r>
      <w:r w:rsidR="00571EFF" w:rsidRPr="00D25C4A">
        <w:t>. godine</w:t>
      </w:r>
    </w:p>
    <w:p w:rsidRDefault="00274174" w:rsidP="00944463" w:rsidR="00274174">
      <w:pPr>
        <w:jc w:val="center"/>
      </w:pPr>
    </w:p>
    <w:p w:rsidRDefault="00624775" w:rsidP="00944463" w:rsidR="00624775">
      <w:pPr>
        <w:jc w:val="both"/>
      </w:pPr>
      <w:r>
        <w:tab/>
      </w:r>
      <w:r>
        <w:tab/>
      </w:r>
      <w:r>
        <w:tab/>
      </w:r>
      <w:r>
        <w:tab/>
      </w:r>
      <w:r>
        <w:tab/>
      </w:r>
      <w:r>
        <w:tab/>
      </w:r>
      <w:r>
        <w:tab/>
      </w:r>
      <w:r>
        <w:tab/>
      </w:r>
    </w:p>
    <w:p w:rsidRDefault="00644F0A" w:rsidP="0033288D" w:rsidR="0033288D">
      <w:pPr>
        <w:pStyle w:val="Tijeloteksta"/>
        <w:spacing w:before="100"/>
        <w:ind w:left="709"/>
        <w:jc w:val="center"/>
      </w:pPr>
      <w:r>
        <w:tab/>
      </w:r>
      <w:r>
        <w:tab/>
      </w:r>
      <w:r w:rsidR="0033288D">
        <w:t>SUTKINJA</w:t>
      </w:r>
    </w:p>
    <w:p w:rsidRDefault="0033288D" w:rsidP="0033288D" w:rsidR="0033288D">
      <w:pPr>
        <w:pStyle w:val="Tijeloteksta"/>
        <w:ind w:left="708"/>
        <w:jc w:val="right"/>
      </w:pPr>
      <w:r>
        <w:t>ANA GOLUB GRUIĆ</w:t>
      </w:r>
    </w:p>
    <w:p w:rsidRDefault="0033288D" w:rsidP="0033288D" w:rsidR="0033288D">
      <w:pPr>
        <w:spacing w:before="180"/>
        <w:jc w:val="both"/>
        <w:rPr>
          <w:lang w:eastAsia="en-US"/>
        </w:rPr>
      </w:pPr>
      <w:r>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33288D" w:rsidP="0033288D" w:rsidR="0033288D">
      <w:pPr>
        <w:spacing w:before="100"/>
        <w:jc w:val="both"/>
      </w:pPr>
      <w:r>
        <w:t xml:space="preserve">DNA: </w:t>
      </w:r>
    </w:p>
    <w:p w:rsidRDefault="0033288D" w:rsidP="0033288D" w:rsidR="0033288D">
      <w:pPr>
        <w:pStyle w:val="Odlomakpopisa"/>
        <w:numPr>
          <w:ilvl w:val="0"/>
          <w:numId w:val="12"/>
        </w:numPr>
        <w:jc w:val="both"/>
      </w:pPr>
      <w:r>
        <w:t>predlagatelju – FINA-i Split</w:t>
      </w:r>
    </w:p>
    <w:p w:rsidRDefault="0033288D" w:rsidP="0033288D" w:rsidR="0033288D">
      <w:pPr>
        <w:pStyle w:val="Odlomakpopisa"/>
        <w:numPr>
          <w:ilvl w:val="0"/>
          <w:numId w:val="12"/>
        </w:numPr>
        <w:jc w:val="both"/>
      </w:pPr>
      <w:r>
        <w:t xml:space="preserve">dužniku </w:t>
      </w:r>
    </w:p>
    <w:p w:rsidRDefault="0033288D" w:rsidP="0033288D" w:rsidR="0033288D">
      <w:pPr>
        <w:pStyle w:val="Odlomakpopisa"/>
        <w:numPr>
          <w:ilvl w:val="0"/>
          <w:numId w:val="12"/>
        </w:numPr>
        <w:jc w:val="both"/>
      </w:pPr>
      <w:r>
        <w:t>zakonskom zastupniku dužnika</w:t>
      </w:r>
    </w:p>
    <w:p w:rsidRDefault="0033288D" w:rsidP="0033288D" w:rsidR="0033288D">
      <w:pPr>
        <w:pStyle w:val="Odlomakpopisa"/>
        <w:numPr>
          <w:ilvl w:val="0"/>
          <w:numId w:val="12"/>
        </w:numPr>
        <w:jc w:val="both"/>
      </w:pPr>
      <w:r>
        <w:t>privremenom stečajnom upravitelju</w:t>
      </w:r>
      <w:r w:rsidR="008C5E21">
        <w:t xml:space="preserve"> Anti Gabelici</w:t>
      </w:r>
    </w:p>
    <w:p w:rsidRDefault="0033288D" w:rsidP="0033288D" w:rsidR="0033288D">
      <w:pPr>
        <w:pStyle w:val="Odlomakpopisa"/>
        <w:numPr>
          <w:ilvl w:val="0"/>
          <w:numId w:val="12"/>
        </w:numPr>
        <w:jc w:val="both"/>
      </w:pPr>
      <w:r>
        <w:t>sudskom registru</w:t>
      </w:r>
    </w:p>
    <w:p w:rsidRDefault="0033288D" w:rsidP="0033288D" w:rsidR="0033288D">
      <w:pPr>
        <w:pStyle w:val="Odlomakpopisa"/>
        <w:numPr>
          <w:ilvl w:val="0"/>
          <w:numId w:val="12"/>
        </w:numPr>
        <w:jc w:val="both"/>
      </w:pPr>
      <w:r>
        <w:t>Županijskom državnom odvjetništvu u Splitu</w:t>
      </w:r>
    </w:p>
    <w:p w:rsidRDefault="0033288D" w:rsidP="0033288D" w:rsidR="0033288D">
      <w:pPr>
        <w:pStyle w:val="Odlomakpopisa"/>
        <w:numPr>
          <w:ilvl w:val="0"/>
          <w:numId w:val="12"/>
        </w:numPr>
        <w:jc w:val="both"/>
      </w:pPr>
      <w:r>
        <w:t>Ministarstvo financija, Porezna uprava, Ispostava Split</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sectPr w:rsidSect="00644F0A" w:rsidR="00996540">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CB61C0">
      <w:rPr>
        <w:rStyle w:val="Brojstranice"/>
        <w:noProof/>
      </w:rPr>
      <w:t>3</w:t>
    </w:r>
    <w:r>
      <w:rPr>
        <w:rStyle w:val="Brojstranice"/>
      </w:rPr>
      <w:fldChar w:fldCharType="end"/>
    </w:r>
  </w:p>
  <w:p w:rsidRDefault="002C052E" w:rsidR="002C052E">
    <w:pPr>
      <w:pStyle w:val="Zaglavlje"/>
    </w:pPr>
  </w:p>
  <w:p w:rsidRDefault="00622B52" w:rsidP="00622B52" w:rsidR="00622B52">
    <w:pPr>
      <w:pStyle w:val="Zaglavlje"/>
      <w:jc w:val="right"/>
    </w:pPr>
    <w:r>
      <w:t>11. St-</w:t>
    </w:r>
    <w:r w:rsidR="00320835">
      <w:t>7</w:t>
    </w:r>
    <w:r w:rsidR="00A05C0B">
      <w:t>0</w:t>
    </w:r>
    <w:r w:rsidR="00320835">
      <w:t>6</w:t>
    </w:r>
    <w:r>
      <w:t>/2016</w:t>
    </w:r>
  </w:p>
  <w:p w:rsidRDefault="007A053B"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53B" w:rsidP="007A053B" w:rsidR="007A053B">
    <w:pPr>
      <w:pStyle w:val="Zaglavlje"/>
      <w:jc w:val="right"/>
    </w:pPr>
    <w:r>
      <w:t>11. St-</w:t>
    </w:r>
    <w:r w:rsidR="00320835">
      <w:t>706</w:t>
    </w:r>
    <w:r w:rsidR="00791D5A">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696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6386"/>
    <w:rsid w:val="00044534"/>
    <w:rsid w:val="000A1804"/>
    <w:rsid w:val="000A6287"/>
    <w:rsid w:val="000C2B16"/>
    <w:rsid w:val="000C6B76"/>
    <w:rsid w:val="000D5751"/>
    <w:rsid w:val="000D6238"/>
    <w:rsid w:val="000D6985"/>
    <w:rsid w:val="000E68B0"/>
    <w:rsid w:val="000F4DBC"/>
    <w:rsid w:val="00100A09"/>
    <w:rsid w:val="0010141B"/>
    <w:rsid w:val="001042C7"/>
    <w:rsid w:val="00104F7D"/>
    <w:rsid w:val="00136BB4"/>
    <w:rsid w:val="00142D71"/>
    <w:rsid w:val="001437F0"/>
    <w:rsid w:val="00152E22"/>
    <w:rsid w:val="00164D3C"/>
    <w:rsid w:val="00173FAA"/>
    <w:rsid w:val="00183A95"/>
    <w:rsid w:val="00184DC9"/>
    <w:rsid w:val="001A0C3F"/>
    <w:rsid w:val="001A4936"/>
    <w:rsid w:val="001B69C1"/>
    <w:rsid w:val="001C3899"/>
    <w:rsid w:val="001D0722"/>
    <w:rsid w:val="001D4BCF"/>
    <w:rsid w:val="001D765A"/>
    <w:rsid w:val="001E16FE"/>
    <w:rsid w:val="001E3BD5"/>
    <w:rsid w:val="001E5CB4"/>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5AB8"/>
    <w:rsid w:val="002C7ECE"/>
    <w:rsid w:val="002E2F58"/>
    <w:rsid w:val="002E4478"/>
    <w:rsid w:val="002E67E8"/>
    <w:rsid w:val="002F0942"/>
    <w:rsid w:val="002F2612"/>
    <w:rsid w:val="00300B89"/>
    <w:rsid w:val="00310B43"/>
    <w:rsid w:val="00317000"/>
    <w:rsid w:val="00320835"/>
    <w:rsid w:val="00322DED"/>
    <w:rsid w:val="00326A90"/>
    <w:rsid w:val="0033288D"/>
    <w:rsid w:val="00334F76"/>
    <w:rsid w:val="00337473"/>
    <w:rsid w:val="00337E7C"/>
    <w:rsid w:val="0034751D"/>
    <w:rsid w:val="00376375"/>
    <w:rsid w:val="003948F1"/>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52EA4"/>
    <w:rsid w:val="005679DF"/>
    <w:rsid w:val="00571EFF"/>
    <w:rsid w:val="00574155"/>
    <w:rsid w:val="00587DEB"/>
    <w:rsid w:val="00591EFC"/>
    <w:rsid w:val="00597E79"/>
    <w:rsid w:val="005A4A13"/>
    <w:rsid w:val="005B6B4C"/>
    <w:rsid w:val="005B7DF7"/>
    <w:rsid w:val="005C0FD5"/>
    <w:rsid w:val="005D2A88"/>
    <w:rsid w:val="005E33DE"/>
    <w:rsid w:val="005F0FF0"/>
    <w:rsid w:val="005F6849"/>
    <w:rsid w:val="006045CF"/>
    <w:rsid w:val="00615BDB"/>
    <w:rsid w:val="00622B52"/>
    <w:rsid w:val="00624775"/>
    <w:rsid w:val="00625C97"/>
    <w:rsid w:val="0063302A"/>
    <w:rsid w:val="00634026"/>
    <w:rsid w:val="00644F0A"/>
    <w:rsid w:val="00645B15"/>
    <w:rsid w:val="00650552"/>
    <w:rsid w:val="00652CF7"/>
    <w:rsid w:val="00656371"/>
    <w:rsid w:val="0067248A"/>
    <w:rsid w:val="0067383E"/>
    <w:rsid w:val="00687FCE"/>
    <w:rsid w:val="00690803"/>
    <w:rsid w:val="006A06E9"/>
    <w:rsid w:val="006A6E63"/>
    <w:rsid w:val="006B4575"/>
    <w:rsid w:val="006B7BBF"/>
    <w:rsid w:val="006B7E9F"/>
    <w:rsid w:val="006C189E"/>
    <w:rsid w:val="006C69FF"/>
    <w:rsid w:val="006D3B8B"/>
    <w:rsid w:val="006D4240"/>
    <w:rsid w:val="006D5D0E"/>
    <w:rsid w:val="006F2BBA"/>
    <w:rsid w:val="006F2D72"/>
    <w:rsid w:val="007075CE"/>
    <w:rsid w:val="00710B73"/>
    <w:rsid w:val="00722328"/>
    <w:rsid w:val="0072291F"/>
    <w:rsid w:val="00744D51"/>
    <w:rsid w:val="007557C2"/>
    <w:rsid w:val="00760AFF"/>
    <w:rsid w:val="0076471E"/>
    <w:rsid w:val="00770D0C"/>
    <w:rsid w:val="00773597"/>
    <w:rsid w:val="00791D5A"/>
    <w:rsid w:val="007973C7"/>
    <w:rsid w:val="007A053B"/>
    <w:rsid w:val="007A261F"/>
    <w:rsid w:val="007B3246"/>
    <w:rsid w:val="007B33DB"/>
    <w:rsid w:val="007C3335"/>
    <w:rsid w:val="007D2AE2"/>
    <w:rsid w:val="007D5932"/>
    <w:rsid w:val="007D7221"/>
    <w:rsid w:val="007E7511"/>
    <w:rsid w:val="008072B9"/>
    <w:rsid w:val="0080731C"/>
    <w:rsid w:val="00874E67"/>
    <w:rsid w:val="00874E96"/>
    <w:rsid w:val="008753A1"/>
    <w:rsid w:val="00891AF6"/>
    <w:rsid w:val="008B1CB2"/>
    <w:rsid w:val="008B1D1B"/>
    <w:rsid w:val="008B5761"/>
    <w:rsid w:val="008C5E2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C35C6"/>
    <w:rsid w:val="009C3999"/>
    <w:rsid w:val="009C5B47"/>
    <w:rsid w:val="009D50CD"/>
    <w:rsid w:val="009D5518"/>
    <w:rsid w:val="009E5F19"/>
    <w:rsid w:val="009E6815"/>
    <w:rsid w:val="00A05C0B"/>
    <w:rsid w:val="00A1784B"/>
    <w:rsid w:val="00A44245"/>
    <w:rsid w:val="00A67C46"/>
    <w:rsid w:val="00A82F19"/>
    <w:rsid w:val="00A862E1"/>
    <w:rsid w:val="00A96A74"/>
    <w:rsid w:val="00AA44E9"/>
    <w:rsid w:val="00AB3EC4"/>
    <w:rsid w:val="00AF6214"/>
    <w:rsid w:val="00B00734"/>
    <w:rsid w:val="00B0350A"/>
    <w:rsid w:val="00B0418E"/>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61C0"/>
    <w:rsid w:val="00CB7A53"/>
    <w:rsid w:val="00CC5968"/>
    <w:rsid w:val="00CC66EC"/>
    <w:rsid w:val="00CD130B"/>
    <w:rsid w:val="00CE0E84"/>
    <w:rsid w:val="00CF4217"/>
    <w:rsid w:val="00CF528D"/>
    <w:rsid w:val="00D133E7"/>
    <w:rsid w:val="00D25C4A"/>
    <w:rsid w:val="00D270B4"/>
    <w:rsid w:val="00D53C14"/>
    <w:rsid w:val="00D62B20"/>
    <w:rsid w:val="00D67749"/>
    <w:rsid w:val="00D7242A"/>
    <w:rsid w:val="00D83F7C"/>
    <w:rsid w:val="00D84696"/>
    <w:rsid w:val="00D92816"/>
    <w:rsid w:val="00D97C04"/>
    <w:rsid w:val="00DB35B4"/>
    <w:rsid w:val="00DB730F"/>
    <w:rsid w:val="00DC599E"/>
    <w:rsid w:val="00DD0D7D"/>
    <w:rsid w:val="00DD2508"/>
    <w:rsid w:val="00DD375D"/>
    <w:rsid w:val="00DD58C6"/>
    <w:rsid w:val="00DD6489"/>
    <w:rsid w:val="00DE0390"/>
    <w:rsid w:val="00DF6583"/>
    <w:rsid w:val="00DF7080"/>
    <w:rsid w:val="00E07AF7"/>
    <w:rsid w:val="00E17605"/>
    <w:rsid w:val="00E20482"/>
    <w:rsid w:val="00E304D9"/>
    <w:rsid w:val="00E40216"/>
    <w:rsid w:val="00E439F9"/>
    <w:rsid w:val="00E4525D"/>
    <w:rsid w:val="00E47AF4"/>
    <w:rsid w:val="00E52E3C"/>
    <w:rsid w:val="00E5386F"/>
    <w:rsid w:val="00E56551"/>
    <w:rsid w:val="00E61F7E"/>
    <w:rsid w:val="00E77C4A"/>
    <w:rsid w:val="00EA3831"/>
    <w:rsid w:val="00EB4356"/>
    <w:rsid w:val="00EB61A8"/>
    <w:rsid w:val="00ED613B"/>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690803"/>
    <w:rPr>
      <w:color w:val="808080"/>
      <w:bdr w:space="0" w:sz="0" w:color="auto" w:val="none"/>
      <w:shd w:fill="auto" w:color="auto" w:val="clear"/>
    </w:rPr>
  </w:style>
  <w:style w:customStyle="true" w:styleId="eSPISCCParagraphDefaultFont" w:type="character">
    <w:name w:val="eSPIS_CC_Paragraph Default Font"/>
    <w:basedOn w:val="Zadanifontodlomka"/>
    <w:rsid w:val="006908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0803"/>
    <w:rPr>
      <w:bdr w:space="0" w:sz="0" w:color="auto" w:val="none"/>
      <w:shd w:fill="FFFFCC" w:color="auto" w:val="clear"/>
      <w:lang w:val="hr-HR"/>
    </w:rPr>
  </w:style>
  <w:style w:customStyle="true" w:styleId="PozadinaSvijetloCrvena" w:type="character">
    <w:name w:val="Pozadina_SvijetloCrvena"/>
    <w:basedOn w:val="eSPISCCParagraphDefaultFont"/>
    <w:rsid w:val="006908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08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690803"/>
    <w:rPr>
      <w:color w:val="808080"/>
      <w:bdr w:color="auto" w:space="0" w:sz="0" w:val="none"/>
      <w:shd w:color="auto" w:fill="auto" w:val="clear"/>
    </w:rPr>
  </w:style>
  <w:style w:customStyle="1" w:styleId="eSPISCCParagraphDefaultFont" w:type="character">
    <w:name w:val="eSPIS_CC_Paragraph Default Font"/>
    <w:basedOn w:val="Zadanifontodlomka"/>
    <w:rsid w:val="006908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0803"/>
    <w:rPr>
      <w:bdr w:color="auto" w:space="0" w:sz="0" w:val="none"/>
      <w:shd w:color="auto" w:fill="FFFFCC" w:val="clear"/>
      <w:lang w:val="hr-HR"/>
    </w:rPr>
  </w:style>
  <w:style w:customStyle="1" w:styleId="PozadinaSvijetloCrvena" w:type="character">
    <w:name w:val="Pozadina_SvijetloCrvena"/>
    <w:basedOn w:val="eSPISCCParagraphDefaultFont"/>
    <w:rsid w:val="006908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08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St-706/2016-20</izvorni_sadrzaj>
    <derivirana_varijabla naziv="DomainObject.Oznaka_1">St-706/2016-20</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706</izvorni_sadrzaj>
    <derivirana_varijabla naziv="DomainObject.Predmet.Broj_1">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St-706/2016</izvorni_sadrzaj>
    <derivirana_varijabla naziv="DomainObject.Predmet.OznakaBroj_1">St-706/2016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PRECIZNI SJEKAČ za trgovinu, građenje i usluge, društvo s ograničenom odgovornošću</izvorni_sadrzaj>
    <derivirana_varijabla naziv="DomainObject.Predmet.ProtustrankaFormated_1">  PRECIZNI SJEKAČ za trgovinu, građenje i usluge, društvo s ograničenom odgovornošću</derivirana_varijabla>
  </DomainObject.Predmet.ProtustrankaFormated>
  <DomainObject.Predmet.ProtustrankaFormatedOIB>
    <izvorni_sadrzaj>  PRECIZNI SJEKAČ za trgovinu, građenje i usluge, društvo s ograničenom odgovornošću, OIB 13725739776</izvorni_sadrzaj>
    <derivirana_varijabla naziv="DomainObject.Predmet.ProtustrankaFormatedOIB_1">  PRECIZNI SJEKAČ za trgovinu, građenje i usluge, društvo s ograničenom odgovornošću, OIB 13725739776</derivirana_varijabla>
  </DomainObject.Predmet.ProtustrankaFormatedOIB>
  <DomainObject.Predmet.ProtustrankaFormatedWithAdress>
    <izvorni_sadrzaj> PRECIZNI SJEKAČ za trgovinu, građenje i usluge, društvo s ograničenom odgovornošću, Ugljane 10, 21240 Ugljane</izvorni_sadrzaj>
    <derivirana_varijabla naziv="DomainObject.Predmet.ProtustrankaFormatedWithAdress_1"> PRECIZNI SJEKAČ za trgovinu, građenje i usluge, društvo s ograničenom odgovornošću, Ugljane 10, 21240 Ugljane</derivirana_varijabla>
  </DomainObject.Predmet.ProtustrankaFormatedWithAdress>
  <DomainObject.Predmet.ProtustrankaFormatedWithAdressOIB>
    <izvorni_sadrzaj> PRECIZNI SJEKAČ za trgovinu, građenje i usluge, društvo s ograničenom odgovornošću, OIB 13725739776, Ugljane 10, 21240 Ugljane</izvorni_sadrzaj>
    <derivirana_varijabla naziv="DomainObject.Predmet.ProtustrankaFormatedWithAdressOIB_1"> PRECIZNI SJEKAČ za trgovinu, građenje i usluge, društvo s ograničenom odgovornošću, OIB 13725739776, Ugljane 10, 21240 Ugljane</derivirana_varijabla>
  </DomainObject.Predmet.ProtustrankaFormatedWithAdressOIB>
  <DomainObject.Predmet.ProtustrankaWithAdress>
    <izvorni_sadrzaj>PRECIZNI SJEKAČ za trgovinu, građenje i usluge, društvo s ograničenom odgovornošću Ugljane 10, 21240 Ugljane</izvorni_sadrzaj>
    <derivirana_varijabla naziv="DomainObject.Predmet.ProtustrankaWithAdress_1">PRECIZNI SJEKAČ za trgovinu, građenje i usluge, društvo s ograničenom odgovornošću Ugljane 10, 21240 Ugljane</derivirana_varijabla>
  </DomainObject.Predmet.ProtustrankaWithAdress>
  <DomainObject.Predmet.ProtustrankaWithAdressOIB>
    <izvorni_sadrzaj>PRECIZNI SJEKAČ za trgovinu, građenje i usluge, društvo s ograničenom odgovornošću, OIB 13725739776, Ugljane 10, 21240 Ugljane</izvorni_sadrzaj>
    <derivirana_varijabla naziv="DomainObject.Predmet.ProtustrankaWithAdressOIB_1">PRECIZNI SJEKAČ za trgovinu, građenje i usluge, društvo s ograničenom odgovornošću, OIB 13725739776, Ugljane 10, 21240 Ugljane</derivirana_varijabla>
  </DomainObject.Predmet.ProtustrankaWithAdressOIB>
  <DomainObject.Predmet.ProtustrankaNazivFormated>
    <izvorni_sadrzaj>PRECIZNI SJEKAČ za trgovinu, građenje i usluge, društvo s ograničenom odgovornošću</izvorni_sadrzaj>
    <derivirana_varijabla naziv="DomainObject.Predmet.ProtustrankaNazivFormated_1">PRECIZNI SJEKAČ za trgovinu, građenje i usluge, društvo s ograničenom odgovornošću</derivirana_varijabla>
  </DomainObject.Predmet.ProtustrankaNazivFormated>
  <DomainObject.Predmet.ProtustrankaNazivFormatedOIB>
    <izvorni_sadrzaj>PRECIZNI SJEKAČ za trgovinu, građenje i usluge, društvo s ograničenom odgovornošću, OIB 13725739776</izvorni_sadrzaj>
    <derivirana_varijabla naziv="DomainObject.Predmet.ProtustrankaNazivFormatedOIB_1">PRECIZNI SJEKAČ za trgovinu, građenje i usluge, društvo s ograničenom odgovornošću, OIB 13725739776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272571.97</izvorni_sadrzaj>
    <derivirana_varijabla naziv="DomainObject.Predmet.TrenutnaVrijednost_1">272571.97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PRECIZNI SJEKAČ za trgovinu, građenje i usluge, društvo s ograničenom odgovornošću</item>
    </izvorni_sadrzaj>
    <derivirana_varijabla naziv="DomainObject.Predmet.ProtuStrankaListFormated_1">
      <item>PRECIZNI SJEKAČ za trgovinu, građenje i usluge, društvo s ograničenom odgovornošću</item>
    </derivirana_varijabla>
  </DomainObject.Predmet.ProtuStrankaListFormated>
  <DomainObject.Predmet.ProtuStrankaListFormatedOIB>
    <izvorni_sadrzaj>
      <item>PRECIZNI SJEKAČ za trgovinu, građenje i usluge, društvo s ograničenom odgovornošću, OIB 13725739776</item>
    </izvorni_sadrzaj>
    <derivirana_varijabla naziv="DomainObject.Predmet.ProtuStrankaListFormatedOIB_1">
      <item>PRECIZNI SJEKAČ za trgovinu, građenje i usluge, društvo s ograničenom odgovornošću, OIB 13725739776</item>
    </derivirana_varijabla>
  </DomainObject.Predmet.ProtuStrankaListFormatedOIB>
  <DomainObject.Predmet.ProtuStrankaListFormatedWithAdress>
    <izvorni_sadrzaj>
      <item>PRECIZNI SJEKAČ za trgovinu, građenje i usluge, društvo s ograničenom odgovornošću, Ugljane 10, 21240 Ugljane</item>
    </izvorni_sadrzaj>
    <derivirana_varijabla naziv="DomainObject.Predmet.ProtuStrankaListFormatedWithAdress_1">
      <item>PRECIZNI SJEKAČ za trgovinu, građenje i usluge, društvo s ograničenom odgovornošću, Ugljane 10, 21240 Ugljane</item>
    </derivirana_varijabla>
  </DomainObject.Predmet.ProtuStrankaListFormatedWithAdress>
  <DomainObject.Predmet.ProtuStrankaListFormatedWithAdressOIB>
    <izvorni_sadrzaj>
      <item>PRECIZNI SJEKAČ za trgovinu, građenje i usluge, društvo s ograničenom odgovornošću, OIB 13725739776, Ugljane 10, 21240 Ugljane</item>
    </izvorni_sadrzaj>
    <derivirana_varijabla naziv="DomainObject.Predmet.ProtuStrankaListFormatedWithAdressOIB_1">
      <item>PRECIZNI SJEKAČ za trgovinu, građenje i usluge, društvo s ograničenom odgovornošću, OIB 13725739776, Ugljane 10, 21240 Ugljane</item>
    </derivirana_varijabla>
  </DomainObject.Predmet.ProtuStrankaListFormatedWithAdressOIB>
  <DomainObject.Predmet.ProtuStrankaListNazivFormated>
    <izvorni_sadrzaj>
      <item>PRECIZNI SJEKAČ za trgovinu, građenje i usluge, društvo s ograničenom odgovornošću</item>
    </izvorni_sadrzaj>
    <derivirana_varijabla naziv="DomainObject.Predmet.ProtuStrankaListNazivFormated_1">
      <item>PRECIZNI SJEKAČ za trgovinu, građenje i usluge, društvo s ograničenom odgovornošću</item>
    </derivirana_varijabla>
  </DomainObject.Predmet.ProtuStrankaListNazivFormated>
  <DomainObject.Predmet.ProtuStrankaListNazivFormatedOIB>
    <izvorni_sadrzaj>
      <item>PRECIZNI SJEKAČ za trgovinu, građenje i usluge, društvo s ograničenom odgovornošću, OIB 13725739776</item>
    </izvorni_sadrzaj>
    <derivirana_varijabla naziv="DomainObject.Predmet.ProtuStrankaListNazivFormatedOIB_1">
      <item>PRECIZNI SJEKAČ za trgovinu, građenje i usluge, društvo s ograničenom odgovornošću, OIB 13725739776</item>
    </derivirana_varijabla>
  </DomainObject.Predmet.ProtuStrankaListNazivFormatedOIB>
  <DomainObject.Predmet.OstaliListFormated>
    <izvorni_sadrzaj>
      <item>Boris Gojun</item>
    </izvorni_sadrzaj>
    <derivirana_varijabla naziv="DomainObject.Predmet.OstaliListFormated_1">
      <item>Boris Gojun</item>
    </derivirana_varijabla>
  </DomainObject.Predmet.OstaliListFormated>
  <DomainObject.Predmet.OstaliListFormatedOIB>
    <izvorni_sadrzaj>
      <item>Boris Gojun, OIB 36263370258</item>
    </izvorni_sadrzaj>
    <derivirana_varijabla naziv="DomainObject.Predmet.OstaliListFormatedOIB_1">
      <item>Boris Gojun, OIB 36263370258</item>
    </derivirana_varijabla>
  </DomainObject.Predmet.OstaliListFormatedOIB>
  <DomainObject.Predmet.OstaliListFormatedWithAdress>
    <izvorni_sadrzaj>
      <item>Boris Gojun, Ivana Filipovića Grčića 39, 21230 Sinj</item>
    </izvorni_sadrzaj>
    <derivirana_varijabla naziv="DomainObject.Predmet.OstaliListFormatedWithAdress_1">
      <item>Boris Gojun, Ivana Filipovića Grčića 39, 21230 Sinj</item>
    </derivirana_varijabla>
  </DomainObject.Predmet.OstaliListFormatedWithAdress>
  <DomainObject.Predmet.OstaliListFormatedWithAdressOIB>
    <izvorni_sadrzaj>
      <item>Boris Gojun, OIB 36263370258, Ivana Filipovića Grčića 39, 21230 Sinj</item>
    </izvorni_sadrzaj>
    <derivirana_varijabla naziv="DomainObject.Predmet.OstaliListFormatedWithAdressOIB_1">
      <item>Boris Gojun, OIB 36263370258, Ivana Filipovića Grčića 39, 21230 Sinj</item>
    </derivirana_varijabla>
  </DomainObject.Predmet.OstaliListFormatedWithAdressOIB>
  <DomainObject.Predmet.OstaliListNazivFormated>
    <izvorni_sadrzaj>
      <item>Boris Gojun</item>
    </izvorni_sadrzaj>
    <derivirana_varijabla naziv="DomainObject.Predmet.OstaliListNazivFormated_1">
      <item>Boris Gojun</item>
    </derivirana_varijabla>
  </DomainObject.Predmet.OstaliListNazivFormated>
  <DomainObject.Predmet.OstaliListNazivFormatedOIB>
    <izvorni_sadrzaj>
      <item>Boris Gojun, OIB 36263370258</item>
    </izvorni_sadrzaj>
    <derivirana_varijabla naziv="DomainObject.Predmet.OstaliListNazivFormatedOIB_1">
      <item>Boris Gojun, OIB 36263370258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St-706/2016-20</izvorni_sadrzaj>
    <derivirana_varijabla naziv="DomainObject.PoslovniBrojDokumenta_1">St-706/2016-20</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PRECIZNI SJEKAČ za trgovinu, građenje i usluge, društvo s ograničenom odgovornošću</izvorni_sadrzaj>
    <derivirana_varijabla naziv="DomainObject.Predmet.ProtustrankaIDrugi_1">PRECIZNI SJEKAČ za trgovinu, građenje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PRECIZNI SJEKAČ za trgovinu, građenje i usluge, društvo s ograničenom odgovornošću, OIB 13725739776, Ugljane 10, 21240 Ugljane</izvorni_sadrzaj>
    <derivirana_varijabla naziv="DomainObject.Predmet.ProtustrankaIDrugiAdressOIB_1">PRECIZNI SJEKAČ za trgovinu, građenje i usluge, društvo s ograničenom odgovornošću, OIB 13725739776, Ugljane 10, 21240 Ugljane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PRECIZNI SJEKAČ za trgovinu, građenje i usluge, društvo s ograničenom odgovornošću</item>
      <item>FINANCIJSKA AGENCIJA, RC SPLIT</item>
      <item>Boris Gojun</item>
    </izvorni_sadrzaj>
    <derivirana_varijabla naziv="DomainObject.Predmet.SudioniciListNaziv_1">
      <item>PRECIZNI SJEKAČ za trgovinu, građenje i usluge, društvo s ograničenom odgovornošću</item>
      <item>FINANCIJSKA AGENCIJA, RC SPLIT</item>
      <item>Boris Gojun</item>
    </derivirana_varijabla>
  </DomainObject.Predmet.SudioniciListNaziv>
  <DomainObject.Predmet.SudioniciListAdressOIB>
    <izvorni_sadrzaj>
      <item>PRECIZNI SJEKAČ za trgovinu, građenje i usluge, društvo s ograničenom odgovornošću, OIB 13725739776, Ugljane 10,21240 Ugljane</item>
      <item>FINANCIJSKA AGENCIJA, RC SPLIT, OIB 85821130368, Mažuranićevo šetalište 24 b,21000 Split</item>
      <item>Boris Gojun, OIB 36263370258, Ivana Filipovića Grčića 39,21230 Sinj</item>
    </izvorni_sadrzaj>
    <derivirana_varijabla naziv="DomainObject.Predmet.SudioniciListAdressOIB_1">
      <item>PRECIZNI SJEKAČ za trgovinu, građenje i usluge, društvo s ograničenom odgovornošću, OIB 13725739776, Ugljane 10,21240 Ugljane</item>
      <item>FINANCIJSKA AGENCIJA, RC SPLIT, OIB 85821130368, Mažuranićevo šetalište 24 b,21000 Split</item>
      <item>Boris Gojun, OIB 36263370258, Ivana Filipovića Grčića 39,21230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13725739776</item>
      <item>, OIB 85821130368</item>
      <item>, OIB 36263370258</item>
    </izvorni_sadrzaj>
    <derivirana_varijabla naziv="DomainObject.Predmet.SudioniciListNazivOIB_1">
      <item>, OIB 13725739776</item>
      <item>, OIB 85821130368</item>
      <item>, OIB 36263370258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DEC5F7-7DC8-42B1-8554-49E2558CCE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948</properties:Words>
  <properties:Characters>5452</properties:Characters>
  <properties:Lines>123</properties:Lines>
  <properties:Paragraphs>42</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2016-12-09T07:27:00Z</dcterms:created>
  <dc:creator>Trgovački sud Split</dc:creator>
  <cp:lastModifiedBy>Ana Golub Gruić</cp:lastModifiedBy>
  <cp:lastPrinted>2017-01-10T08:43:00Z</cp:lastPrinted>
  <dcterms:modified xmlns:xsi="http://www.w3.org/2001/XMLSchema-instance" xsi:type="dcterms:W3CDTF">2017-01-10T08:49:00Z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St-706/2016-20 / Odluka - Rješenje o imenovanju privremenog stečajnog upravitelja</vt:lpwstr>
  </prop:property>
  <prop:property name="CC_coloring" pid="4" fmtid="{D5CDD505-2E9C-101B-9397-08002B2CF9AE}">
    <vt:bool>false</vt:bool>
  </prop:property>
  <prop:property name="BrojStranica" pid="5" fmtid="{D5CDD505-2E9C-101B-9397-08002B2CF9AE}">
    <vt:i4>3</vt:i4>
  </prop:property>
</prop:Properties>
</file>