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e361" w14:paraId="997e361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630CF7">
        <w:t>2983</w:t>
      </w:r>
      <w:r w:rsidR="003547F9">
        <w:t>/2015</w:t>
      </w:r>
      <w:r w:rsidR="002F7380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547F9">
        <w:t>2</w:t>
      </w:r>
      <w:r w:rsidR="00630CF7">
        <w:t>983</w:t>
      </w:r>
      <w:r w:rsidR="003547F9">
        <w:t>/2015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630CF7" w:rsidR="00D970B2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630CF7">
        <w:t>SREDIŠNJA UDRUGA HRVATSKIH BRANITELJA OBOLJELIH OD POSTTRAUMATSKOG STRESNOG POREMEĆAJA, OIB 68296474654, Zagreb, Remetinečka 79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630CF7">
        <w:t>3.414,66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2F7380"/>
    <w:rsid w:val="00347DCD"/>
    <w:rsid w:val="003547F9"/>
    <w:rsid w:val="0044280E"/>
    <w:rsid w:val="004B4B7E"/>
    <w:rsid w:val="00524D3D"/>
    <w:rsid w:val="006156D0"/>
    <w:rsid w:val="00630CF7"/>
    <w:rsid w:val="0064498B"/>
    <w:rsid w:val="00726015"/>
    <w:rsid w:val="007D6D1C"/>
    <w:rsid w:val="008C31DE"/>
    <w:rsid w:val="008E4414"/>
    <w:rsid w:val="008F3AB7"/>
    <w:rsid w:val="00906445"/>
    <w:rsid w:val="00917AA8"/>
    <w:rsid w:val="00964E14"/>
    <w:rsid w:val="00967D3B"/>
    <w:rsid w:val="0098192A"/>
    <w:rsid w:val="009A248B"/>
    <w:rsid w:val="00AB00C6"/>
    <w:rsid w:val="00AF31FC"/>
    <w:rsid w:val="00B00AAF"/>
    <w:rsid w:val="00B670B9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4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2983</izvorni_sadrzaj>
    <derivirana_varijabla naziv="DomainObject.Predmet.Broj_1">2983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St-2983/2015</izvorni_sadrzaj>
    <derivirana_varijabla naziv="DomainObject.Predmet.OznakaBroj_1">St-2983/2015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Središnja udruga hrvatskih branitelja oboljelih od posttraumatskog stresnog poremećaja</izvorni_sadrzaj>
    <derivirana_varijabla naziv="DomainObject.Predmet.ProtustrankaFormated_1">  Središnja udruga hrvatskih branitelja oboljelih od posttraumatskog stresnog poremećaja</derivirana_varijabla>
  </DomainObject.Predmet.ProtustrankaFormated>
  <DomainObject.Predmet.ProtustrankaFormatedOIB>
    <izvorni_sadrzaj>  Središnja udruga hrvatskih branitelja oboljelih od posttraumatskog stresnog poremećaja, OIB 68296474654</izvorni_sadrzaj>
    <derivirana_varijabla naziv="DomainObject.Predmet.ProtustrankaFormatedOIB_1">  Središnja udruga hrvatskih branitelja oboljelih od posttraumatskog stresnog poremećaja, OIB 68296474654</derivirana_varijabla>
  </DomainObject.Predmet.ProtustrankaFormatedOIB>
  <DomainObject.Predmet.ProtustrankaFormatedWithAdress>
    <izvorni_sadrzaj> Središnja udruga hrvatskih branitelja oboljelih od posttraumatskog stresnog poremećaja, Remetinečka 79, 10000 Zagreb</izvorni_sadrzaj>
    <derivirana_varijabla naziv="DomainObject.Predmet.ProtustrankaFormatedWithAdress_1"> Središnja udruga hrvatskih branitelja oboljelih od posttraumatskog stresnog poremećaja, Remetinečka 79, 10000 Zagreb</derivirana_varijabla>
  </DomainObject.Predmet.ProtustrankaFormatedWithAdress>
  <DomainObject.Predmet.ProtustrankaFormatedWithAdressOIB>
    <izvorni_sadrzaj> Središnja udruga hrvatskih branitelja oboljelih od posttraumatskog stresnog poremećaja, OIB 68296474654, Remetinečka 79, 10000 Zagreb</izvorni_sadrzaj>
    <derivirana_varijabla naziv="DomainObject.Predmet.ProtustrankaFormatedWithAdressOIB_1"> Središnja udruga hrvatskih branitelja oboljelih od posttraumatskog stresnog poremećaja, OIB 68296474654, Remetinečka 79, 10000 Zagreb</derivirana_varijabla>
  </DomainObject.Predmet.ProtustrankaFormatedWithAdressOIB>
  <DomainObject.Predmet.ProtustrankaWithAdress>
    <izvorni_sadrzaj>Središnja udruga hrvatskih branitelja oboljelih od posttraumatskog stresnog poremećaja Remetinečka 79, 10000 Zagreb</izvorni_sadrzaj>
    <derivirana_varijabla naziv="DomainObject.Predmet.ProtustrankaWithAdress_1">Središnja udruga hrvatskih branitelja oboljelih od posttraumatskog stresnog poremećaja Remetinečka 79, 10000 Zagreb</derivirana_varijabla>
  </DomainObject.Predmet.ProtustrankaWithAdress>
  <DomainObject.Predmet.ProtustrankaWithAdressOIB>
    <izvorni_sadrzaj>Središnja udruga hrvatskih branitelja oboljelih od posttraumatskog stresnog poremećaja, OIB 68296474654, Remetinečka 79, 10000 Zagreb</izvorni_sadrzaj>
    <derivirana_varijabla naziv="DomainObject.Predmet.ProtustrankaWithAdressOIB_1">Središnja udruga hrvatskih branitelja oboljelih od posttraumatskog stresnog poremećaja, OIB 68296474654, Remetinečka 79, 10000 Zagreb</derivirana_varijabla>
  </DomainObject.Predmet.ProtustrankaWithAdressOIB>
  <DomainObject.Predmet.ProtustrankaNazivFormated>
    <izvorni_sadrzaj>Središnja udruga hrvatskih branitelja oboljelih od posttraumatskog stresnog poremećaja</izvorni_sadrzaj>
    <derivirana_varijabla naziv="DomainObject.Predmet.ProtustrankaNazivFormated_1">Središnja udruga hrvatskih branitelja oboljelih od posttraumatskog stresnog poremećaja</derivirana_varijabla>
  </DomainObject.Predmet.ProtustrankaNazivFormated>
  <DomainObject.Predmet.ProtustrankaNazivFormatedOIB>
    <izvorni_sadrzaj>Središnja udruga hrvatskih branitelja oboljelih od posttraumatskog stresnog poremećaja, OIB 68296474654</izvorni_sadrzaj>
    <derivirana_varijabla naziv="DomainObject.Predmet.ProtustrankaNazivFormatedOIB_1">Središnja udruga hrvatskih branitelja oboljelih od posttraumatskog stresnog poremećaja, OIB 68296474654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Središnja udruga hrvatskih branitelja oboljelih od posttraumatskog stresnog poremećaja</item>
    </izvorni_sadrzaj>
    <derivirana_varijabla naziv="DomainObject.Predmet.ProtuStrankaListFormated_1">
      <item>Središnja udruga hrvatskih branitelja oboljelih od posttraumatskog stresnog poremećaja</item>
    </derivirana_varijabla>
  </DomainObject.Predmet.ProtuStrankaListFormated>
  <DomainObject.Predmet.ProtuStrankaListFormatedOIB>
    <izvorni_sadrzaj>
      <item>Središnja udruga hrvatskih branitelja oboljelih od posttraumatskog stresnog poremećaja, OIB 68296474654</item>
    </izvorni_sadrzaj>
    <derivirana_varijabla naziv="DomainObject.Predmet.ProtuStrankaListFormatedOIB_1">
      <item>Središnja udruga hrvatskih branitelja oboljelih od posttraumatskog stresnog poremećaja, OIB 68296474654</item>
    </derivirana_varijabla>
  </DomainObject.Predmet.ProtuStrankaListFormatedOIB>
  <DomainObject.Predmet.ProtuStrankaListFormatedWithAdress>
    <izvorni_sadrzaj>
      <item>Središnja udruga hrvatskih branitelja oboljelih od posttraumatskog stresnog poremećaja, Remetinečka 79, 10000 Zagreb</item>
    </izvorni_sadrzaj>
    <derivirana_varijabla naziv="DomainObject.Predmet.ProtuStrankaListFormatedWithAdress_1">
      <item>Središnja udruga hrvatskih branitelja oboljelih od posttraumatskog stresnog poremećaja, Remetinečka 79, 10000 Zagreb</item>
    </derivirana_varijabla>
  </DomainObject.Predmet.ProtuStrankaListFormatedWithAdress>
  <DomainObject.Predmet.ProtuStrankaListFormatedWithAdressOIB>
    <izvorni_sadrzaj>
      <item>Središnja udruga hrvatskih branitelja oboljelih od posttraumatskog stresnog poremećaja, OIB 68296474654, Remetinečka 79, 10000 Zagreb</item>
    </izvorni_sadrzaj>
    <derivirana_varijabla naziv="DomainObject.Predmet.ProtuStrankaListFormatedWithAdressOIB_1">
      <item>Središnja udruga hrvatskih branitelja oboljelih od posttraumatskog stresnog poremećaja, OIB 68296474654, Remetinečka 79, 10000 Zagreb</item>
    </derivirana_varijabla>
  </DomainObject.Predmet.ProtuStrankaListFormatedWithAdressOIB>
  <DomainObject.Predmet.ProtuStrankaListNazivFormated>
    <izvorni_sadrzaj>
      <item>Središnja udruga hrvatskih branitelja oboljelih od posttraumatskog stresnog poremećaja</item>
    </izvorni_sadrzaj>
    <derivirana_varijabla naziv="DomainObject.Predmet.ProtuStrankaListNazivFormated_1">
      <item>Središnja udruga hrvatskih branitelja oboljelih od posttraumatskog stresnog poremećaja</item>
    </derivirana_varijabla>
  </DomainObject.Predmet.ProtuStrankaListNazivFormated>
  <DomainObject.Predmet.ProtuStrankaListNazivFormatedOIB>
    <izvorni_sadrzaj>
      <item>Središnja udruga hrvatskih branitelja oboljelih od posttraumatskog stresnog poremećaja, OIB 68296474654</item>
    </izvorni_sadrzaj>
    <derivirana_varijabla naziv="DomainObject.Predmet.ProtuStrankaListNazivFormatedOIB_1">
      <item>Središnja udruga hrvatskih branitelja oboljelih od posttraumatskog stresnog poremećaja, OIB 68296474654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Središnja udruga hrvatskih branitelja oboljelih od posttraumatskog stresnog poremećaja</izvorni_sadrzaj>
    <derivirana_varijabla naziv="DomainObject.Predmet.ProtustrankaIDrugi_1">Središnja udruga hrvatskih branitelja oboljelih od posttraumatskog stresnog poremećaja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Središnja udruga hrvatskih branitelja oboljelih od posttraumatskog stresnog poremećaja, OIB 68296474654, Remetinečka 79, 10000 Zagreb</izvorni_sadrzaj>
    <derivirana_varijabla naziv="DomainObject.Predmet.ProtustrankaIDrugiAdressOIB_1">Središnja udruga hrvatskih branitelja oboljelih od posttraumatskog stresnog poremećaja, OIB 68296474654, Remetinečka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Središnja udruga hrvatskih branitelja oboljelih od posttraumatskog stresnog poremećaja</item>
    </izvorni_sadrzaj>
    <derivirana_varijabla naziv="DomainObject.Predmet.SudioniciListNaziv_1">
      <item>FINA Regionalni centar Zagreb</item>
      <item>Središnja udruga hrvatskih branitelja oboljelih od posttraumatskog stresnog poremećaja</item>
    </derivirana_varijabla>
  </DomainObject.Predmet.SudioniciListNaziv>
  <DomainObject.Predmet.SudioniciListAdressOIB>
    <izvorni_sadrzaj>
      <item>FINA Regionalni centar Zagreb, OIB 85821130368, Trg svibanjskih žrtava 1995. 1,10000 Zagreb</item>
      <item>Središnja udruga hrvatskih branitelja oboljelih od posttraumatskog stresnog poremećaja, OIB 68296474654, Remetinečka 79,10000 Zagreb</item>
    </izvorni_sadrzaj>
    <derivirana_varijabla naziv="DomainObject.Predmet.SudioniciListAdressOIB_1">
      <item>FINA Regionalni centar Zagreb, OIB 85821130368, Trg svibanjskih žrtava 1995. 1,10000 Zagreb</item>
      <item>Središnja udruga hrvatskih branitelja oboljelih od posttraumatskog stresnog poremećaja, OIB 68296474654, Remetinečka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68296474654</item>
    </izvorni_sadrzaj>
    <derivirana_varijabla naziv="DomainObject.Predmet.SudioniciListNazivOIB_1">
      <item>, OIB 85821130368</item>
      <item>, OIB 68296474654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010FA-8CEB-4B0A-957D-FC2A2CC13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1385</properties:Characters>
  <properties:Lines>50</properties:Lines>
  <properties:Paragraphs>18</properties:Paragraphs>
  <properties:TotalTime>13</properties:TotalTime>
  <properties:ScaleCrop>false</properties:ScaleCrop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2016-01-22T06:40:00Z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