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4494" w14:paraId="468449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91943">
        <w:t>2</w:t>
      </w:r>
      <w:r w:rsidR="002A1E4E">
        <w:t>16</w:t>
      </w:r>
      <w:r w:rsidR="00091943">
        <w:t>2</w:t>
      </w:r>
      <w:r w:rsidRPr="00151FF0">
        <w:t>/1</w:t>
      </w:r>
      <w:r w:rsidR="002B4720">
        <w:t>6</w:t>
      </w:r>
      <w:r w:rsidRPr="00151FF0">
        <w:t>-</w:t>
      </w:r>
      <w:r w:rsidR="009502E3">
        <w:t>2</w:t>
      </w:r>
      <w:r w:rsidR="00091943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091943" w:rsidP="009F69DE" w:rsidR="009F69DE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Pr="00176CD0">
        <w:t>C.A. export import warehouse jednostavno društvo s ograničenom odgovornošću za trgovinu i usluge, Bilje, Kralja Zvonimira 61, MBS 030151932, OIB 38605974795</w:t>
      </w:r>
      <w:r w:rsidRPr="000B1DB2">
        <w:t xml:space="preserve">, dana </w:t>
      </w:r>
      <w:r w:rsidR="00D76B85">
        <w:t>12</w:t>
      </w:r>
      <w:r>
        <w:t>.</w:t>
      </w:r>
      <w:r w:rsidRPr="000B1DB2">
        <w:t xml:space="preserve"> </w:t>
      </w:r>
      <w:r>
        <w:t>s</w:t>
      </w:r>
      <w:r w:rsidR="00D76B85">
        <w:t>vib</w:t>
      </w:r>
      <w:r>
        <w:t>nja</w:t>
      </w:r>
      <w:r w:rsidRPr="000B1DB2">
        <w:t xml:space="preserve"> 201</w:t>
      </w:r>
      <w:r>
        <w:t>7</w:t>
      </w:r>
      <w:r w:rsidR="009F69DE"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76B85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D76B85" w:rsidRPr="00D76B85">
        <w:t>Dragutin</w:t>
      </w:r>
      <w:r w:rsidR="00D76B85">
        <w:t>u</w:t>
      </w:r>
      <w:r w:rsidR="00D76B85" w:rsidRPr="00D76B85">
        <w:t xml:space="preserve"> Romić, Čepin, Papuka 28, OIB 07423571519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76B85" w:rsidRPr="00D76B85">
        <w:t>C.A. export import warehouse jednostavno društvo s ograničenom odgovornošću za trgovinu i usluge, Bilje, Kralja Zvonimira 61, MBS 030151932, OIB 38605974795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397B1C">
        <w:t>koji će dostaviti u roku od 8 dana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776663">
        <w:t>2</w:t>
      </w:r>
      <w:r w:rsidR="002B4720">
        <w:t>1</w:t>
      </w:r>
      <w:r w:rsidR="002A1E4E">
        <w:t>6</w:t>
      </w:r>
      <w:r w:rsidR="00776663">
        <w:t>2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776663">
        <w:t>2</w:t>
      </w:r>
      <w:r w:rsidR="009B0F1B">
        <w:t xml:space="preserve"> od </w:t>
      </w:r>
      <w:r w:rsidR="00776663">
        <w:t>28</w:t>
      </w:r>
      <w:r w:rsidR="009B0F1B">
        <w:t>.</w:t>
      </w:r>
      <w:r w:rsidR="00D3098C">
        <w:t>0</w:t>
      </w:r>
      <w:r w:rsidR="00776663">
        <w:t>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776663">
        <w:t>Dragutin Romić</w:t>
      </w:r>
      <w:r w:rsidR="009E54EB">
        <w:t xml:space="preserve"> iz </w:t>
      </w:r>
      <w:r w:rsidR="00776663">
        <w:t>Čepin</w:t>
      </w:r>
      <w:r w:rsidR="009E54EB">
        <w:t>a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397B1C">
        <w:t>13</w:t>
      </w:r>
      <w:r w:rsidR="001B1409">
        <w:t>.</w:t>
      </w:r>
      <w:r w:rsidR="00397B1C">
        <w:t>02</w:t>
      </w:r>
      <w:r w:rsidR="001B1409">
        <w:t>.</w:t>
      </w:r>
      <w:r w:rsidR="00D23353">
        <w:t>201</w:t>
      </w:r>
      <w:r w:rsidR="00397B1C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397B1C">
        <w:t>12</w:t>
      </w:r>
      <w:r w:rsidRPr="008D4802">
        <w:t xml:space="preserve">. </w:t>
      </w:r>
      <w:r w:rsidR="00397B1C">
        <w:t>svibnj</w:t>
      </w:r>
      <w:r w:rsidR="00D92917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397B1C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F69DE" w:rsidRPr="009F69DE">
      <w:t>14 St-</w:t>
    </w:r>
    <w:r w:rsidR="00091943" w:rsidRPr="00091943">
      <w:t>2162/16-25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81E8A"/>
    <w:rsid w:val="00091943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97B1C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6663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76B85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E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E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E8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E8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E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E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E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E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2017.</izvorni_sadrzaj>
    <derivirana_varijabla naziv="DomainObject.Predmet.DatumRjesavanja_1">19.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St-2162/2016</izvorni_sadrzaj>
    <derivirana_varijabla naziv="DomainObject.Predmet.OznakaBroj_1">St-2162/2016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C.A. export import warehouse jednostavno društvo s ograničenom odgovornošću za trgovinu i usluge</izvorni_sadrzaj>
    <derivirana_varijabla naziv="DomainObject.Predmet.ProtustrankaFormated_1">  C.A. export import warehouse jednostavno društvo s ograničenom odgovornošću za trgovinu i usluge</derivirana_varijabla>
  </DomainObject.Predmet.ProtustrankaFormated>
  <DomainObject.Predmet.ProtustrankaFormatedOIB>
    <izvorni_sadrzaj>  C.A. export import warehouse jednostavno društvo s ograničenom odgovornošću za trgovinu i usluge, OIB 38605974795</izvorni_sadrzaj>
    <derivirana_varijabla naziv="DomainObject.Predmet.ProtustrankaFormatedOIB_1">  C.A. export import warehouse jednostavno društvo s ograničenom odgovornošću za trgovinu i usluge, OIB 38605974795</derivirana_varijabla>
  </DomainObject.Predmet.ProtustrankaFormatedOIB>
  <DomainObject.Predmet.ProtustrankaFormatedWithAdress>
    <izvorni_sadrzaj> C.A. export import warehouse jednostavno društvo s ograničenom odgovornošću za trgovinu i usluge, Kralja Zvonimira 61, 31327 Bilje</izvorni_sadrzaj>
    <derivirana_varijabla naziv="DomainObject.Predmet.ProtustrankaFormatedWithAdress_1"> C.A. export import warehouse jednostavno društvo s ograničenom odgovornošću za trgovinu i usluge, Kralja Zvonimira 61, 31327 Bilje</derivirana_varijabla>
  </DomainObject.Predmet.ProtustrankaFormatedWithAdress>
  <DomainObject.Predmet.ProtustrankaFormatedWithAdressOIB>
    <izvorni_sadrzaj> C.A. export import warehouse jednostavno društvo s ograničenom odgovornošću za trgovinu i usluge, OIB 38605974795, Kralja Zvonimira 61, 31327 Bilje</izvorni_sadrzaj>
    <derivirana_varijabla naziv="DomainObject.Predmet.ProtustrankaFormatedWithAdressOIB_1"> C.A. export import warehouse jednostavno društvo s ograničenom odgovornošću za trgovinu i usluge, OIB 38605974795, Kralja Zvonimira 61, 31327 Bilje</derivirana_varijabla>
  </DomainObject.Predmet.ProtustrankaFormatedWithAdressOIB>
  <DomainObject.Predmet.ProtustrankaWithAdress>
    <izvorni_sadrzaj>C.A. export import warehouse jednostavno društvo s ograničenom odgovornošću za trgovinu i usluge Kralja Zvonimira 61, 31327 Bilje</izvorni_sadrzaj>
    <derivirana_varijabla naziv="DomainObject.Predmet.ProtustrankaWithAdress_1">C.A. export import warehouse jednostavno društvo s ograničenom odgovornošću za trgovinu i usluge Kralja Zvonimira 61, 31327 Bilje</derivirana_varijabla>
  </DomainObject.Predmet.ProtustrankaWithAdress>
  <DomainObject.Predmet.ProtustrankaWithAdressOIB>
    <izvorni_sadrzaj>C.A. export import warehouse jednostavno društvo s ograničenom odgovornošću za trgovinu i usluge, OIB 38605974795, Kralja Zvonimira 61, 31327 Bilje</izvorni_sadrzaj>
    <derivirana_varijabla naziv="DomainObject.Predmet.ProtustrankaWithAdressOIB_1">C.A. export import warehouse jednostavno društvo s ograničenom odgovornošću za trgovinu i usluge, OIB 38605974795, Kralja Zvonimira 61, 31327 Bilje</derivirana_varijabla>
  </DomainObject.Predmet.ProtustrankaWithAdressOIB>
  <DomainObject.Predmet.ProtustrankaNazivFormated>
    <izvorni_sadrzaj>C.A. export import warehouse jednostavno društvo s ograničenom odgovornošću za trgovinu i usluge</izvorni_sadrzaj>
    <derivirana_varijabla naziv="DomainObject.Predmet.ProtustrankaNazivFormated_1">C.A. export import warehouse jednostavno društvo s ograničenom odgovornošću za trgovinu i usluge</derivirana_varijabla>
  </DomainObject.Predmet.ProtustrankaNazivFormated>
  <DomainObject.Predmet.ProtustrankaNazivFormatedOIB>
    <izvorni_sadrzaj>C.A. export import warehouse jednostavno društvo s ograničenom odgovornošću za trgovinu i usluge, OIB 38605974795</izvorni_sadrzaj>
    <derivirana_varijabla naziv="DomainObject.Predmet.ProtustrankaNazivFormatedOIB_1">C.A. export import warehouse jednostavno društvo s ograničenom odgovornošću za trgovinu i usluge, OIB 38605974795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C.A. export import warehouse jednostavno društvo s ograničenom odgovornošću za trgovinu i usluge</item>
    </izvorni_sadrzaj>
    <derivirana_varijabla naziv="DomainObject.Predmet.ProtuStrankaListFormated_1">
      <item>C.A. export import warehouse jednostavno društvo s ograničenom odgovornošću za trgovinu i usluge</item>
    </derivirana_varijabla>
  </DomainObject.Predmet.ProtuStrankaListFormated>
  <DomainObject.Predmet.ProtuStrankaListFormatedOIB>
    <izvorni_sadrzaj>
      <item>C.A. export import warehouse jednostavno društvo s ograničenom odgovornošću za trgovinu i usluge, OIB 38605974795</item>
    </izvorni_sadrzaj>
    <derivirana_varijabla naziv="DomainObject.Predmet.ProtuStrankaListFormatedOIB_1">
      <item>C.A. export import warehouse jednostavno društvo s ograničenom odgovornošću za trgovinu i usluge, OIB 38605974795</item>
    </derivirana_varijabla>
  </DomainObject.Predmet.ProtuStrankaListFormatedOIB>
  <DomainObject.Predmet.ProtuStrankaListFormatedWithAdress>
    <izvorni_sadrzaj>
      <item>C.A. export import warehouse jednostavno društvo s ograničenom odgovornošću za trgovinu i usluge, Kralja Zvonimira 61, 31327 Bilje</item>
    </izvorni_sadrzaj>
    <derivirana_varijabla naziv="DomainObject.Predmet.ProtuStrankaListFormatedWithAdress_1">
      <item>C.A. export import warehouse jednostavno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C.A. export import warehouse jednostavno društvo s ograničenom odgovornošću za trgovinu i usluge, OIB 38605974795, Kralja Zvonimira 61, 31327 Bilje</item>
    </izvorni_sadrzaj>
    <derivirana_varijabla naziv="DomainObject.Predmet.ProtuStrankaListFormatedWithAdressOIB_1">
      <item>C.A. export import warehouse jednostavno društvo s ograničenom odgovornošću za trgovinu i usluge, OIB 38605974795, Kralja Zvonimira 61, 31327 Bilje</item>
    </derivirana_varijabla>
  </DomainObject.Predmet.ProtuStrankaListFormatedWithAdressOIB>
  <DomainObject.Predmet.ProtuStrankaListNazivFormated>
    <izvorni_sadrzaj>
      <item>C.A. export import warehouse jednostavno društvo s ograničenom odgovornošću za trgovinu i usluge</item>
    </izvorni_sadrzaj>
    <derivirana_varijabla naziv="DomainObject.Predmet.ProtuStrankaListNazivFormated_1">
      <item>C.A. export import warehouse jednostavno društvo s ograničenom odgovornošću za trgovinu i usluge</item>
    </derivirana_varijabla>
  </DomainObject.Predmet.ProtuStrankaListNazivFormated>
  <DomainObject.Predmet.ProtuStrankaListNazivFormatedOIB>
    <izvorni_sadrzaj>
      <item>C.A. export import warehouse jednostavno društvo s ograničenom odgovornošću za trgovinu i usluge, OIB 38605974795</item>
    </izvorni_sadrzaj>
    <derivirana_varijabla naziv="DomainObject.Predmet.ProtuStrankaListNazivFormatedOIB_1">
      <item>C.A. export import warehouse jednostavno društvo s ograničenom odgovornošću za trgovinu i usluge, OIB 38605974795</item>
    </derivirana_varijabla>
  </DomainObject.Predmet.ProtuStrankaListNazivFormatedOIB>
  <DomainObject.Predmet.OstaliListFormated>
    <izvorni_sadrzaj>
      <item>Dragutin Romić</item>
      <item>Alexandru Ciarnău</item>
      <item>ŽDGO GUO Osijek</item>
    </izvorni_sadrzaj>
    <derivirana_varijabla naziv="DomainObject.Predmet.OstaliListFormated_1">
      <item>Dragutin Romić</item>
      <item>Alexandru Ciarnău</item>
      <item>ŽDGO GUO Osijek</item>
    </derivirana_varijabla>
  </DomainObject.Predmet.OstaliListFormated>
  <DomainObject.Predmet.OstaliListFormatedOIB>
    <izvorni_sadrzaj>
      <item>Dragutin Romić, OIB 07423571519</item>
      <item>Alexandru Ciarnău, OIB 47080560422</item>
      <item>ŽDGO GUO Osijek</item>
    </izvorni_sadrzaj>
    <derivirana_varijabla naziv="DomainObject.Predmet.OstaliListFormatedOIB_1">
      <item>Dragutin Romić, OIB 07423571519</item>
      <item>Alexandru Ciarnău, OIB 47080560422</item>
      <item>ŽDGO GUO Osijek</item>
    </derivirana_varijabla>
  </DomainObject.Predmet.OstaliListFormatedOIB>
  <DomainObject.Predmet.OstaliListFormatedWithAdress>
    <izvorni_sadrzaj>
      <item>Dragutin Romić, Papuka 28, 31431 Čepin</item>
      <item>Alexandru Ciarnău, Várfok Utca 012, Budimpešta</item>
      <item>ŽDGO GUO Osijek</item>
    </izvorni_sadrzaj>
    <derivirana_varijabla naziv="DomainObject.Predmet.OstaliListFormatedWithAdress_1">
      <item>Dragutin Romić, Papuka 28, 31431 Čepin</item>
      <item>Alexandru Ciarnău, Várfok Utca 012, Budimpešta</item>
      <item>ŽDGO GUO Osijek</item>
    </derivirana_varijabla>
  </DomainObject.Predmet.OstaliListFormatedWithAdress>
  <DomainObject.Predmet.OstaliListFormatedWithAdressOIB>
    <izvorni_sadrzaj>
      <item>Dragutin Romić, OIB 07423571519, Papuka 28, 31431 Čepin</item>
      <item>Alexandru Ciarnău, OIB 47080560422, Várfok Utca 012, Budimpešta</item>
      <item>ŽDGO GUO Osijek</item>
    </izvorni_sadrzaj>
    <derivirana_varijabla naziv="DomainObject.Predmet.OstaliListFormatedWithAdressOIB_1">
      <item>Dragutin Romić, OIB 07423571519, Papuka 28, 31431 Čepin</item>
      <item>Alexandru Ciarnău, OIB 47080560422, Várfok Utca 012, Budimpešta</item>
      <item>ŽDGO GUO Osijek</item>
    </derivirana_varijabla>
  </DomainObject.Predmet.OstaliListFormatedWithAdressOIB>
  <DomainObject.Predmet.OstaliListNazivFormated>
    <izvorni_sadrzaj>
      <item>Dragutin Romić</item>
      <item>Alexandru Ciarnău</item>
      <item>ŽDGO GUO Osijek</item>
    </izvorni_sadrzaj>
    <derivirana_varijabla naziv="DomainObject.Predmet.OstaliListNazivFormated_1">
      <item>Dragutin Romić</item>
      <item>Alexandru Ciarnău</item>
      <item>ŽDGO GUO Osijek</item>
    </derivirana_varijabla>
  </DomainObject.Predmet.OstaliListNazivFormated>
  <DomainObject.Predmet.OstaliListNazivFormatedOIB>
    <izvorni_sadrzaj>
      <item>Dragutin Romić, OIB 07423571519</item>
      <item>Alexandru Ciarnău, OIB 47080560422</item>
      <item>ŽDGO GUO Osijek</item>
    </izvorni_sadrzaj>
    <derivirana_varijabla naziv="DomainObject.Predmet.OstaliListNazivFormatedOIB_1">
      <item>Dragutin Romić, OIB 07423571519</item>
      <item>Alexandru Ciarnău, OIB 47080560422</item>
      <item>ŽDGO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C.A. export import warehouse jednostavno društvo s ograničenom odgovornošću za trgovinu i usluge</izvorni_sadrzaj>
    <derivirana_varijabla naziv="DomainObject.Predmet.ProtustrankaIDrugi_1">C.A. export import warehouse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C.A. export import warehouse jednostavno društvo s ograničenom odgovornošću za trgovinu i usluge, OIB 38605974795, Kralja Zvonimira 61, 31327 Bilje</izvorni_sadrzaj>
    <derivirana_varijabla naziv="DomainObject.Predmet.ProtustrankaIDrugiAdressOIB_1">C.A. export import warehouse jednostavno društvo s ograničenom odgovornošću za trgovinu i usluge, OIB 38605974795,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>27. travnja 2017.</izvorni_sadrzaj>
    <derivirana_varijabla naziv="DomainObject.Predmet.OdlukaRjesenje.DatumPravomocnosti_1">27. travnja 2017.</derivirana_varijabla>
  </DomainObject.Predmet.OdlukaRjesenje.DatumPravomocnosti>
  <DomainObject.Predmet.OdlukaRjesenje.Oznaka>
    <izvorni_sadrzaj>St-2162/2016-20</izvorni_sadrzaj>
    <derivirana_varijabla naziv="DomainObject.Predmet.OdlukaRjesenje.Oznaka_1">St-2162/2016-20</derivirana_varijabla>
  </DomainObject.Predmet.OdlukaRjesenje.Oznaka>
  <DomainObject.Predmet.SudioniciListNaziv>
    <izvorni_sadrzaj>
      <item>FINA RC OSIJEK</item>
      <item>C.A. export import warehouse jednostavno društvo s ograničenom odgovornošću za trgovinu i usluge</item>
      <item>Dragutin Romić</item>
      <item>Alexandru Ciarnău</item>
      <item>ŽDGO GUO Osijek</item>
    </izvorni_sadrzaj>
    <derivirana_varijabla naziv="DomainObject.Predmet.SudioniciListNaziv_1">
      <item>FINA RC OSIJEK</item>
      <item>C.A. export import warehouse jednostavno društvo s ograničenom odgovornošću za trgovinu i usluge</item>
      <item>Dragutin Romić</item>
      <item>Alexandru Ciarnău</item>
      <item>ŽDGO GUO Osijek</item>
    </derivirana_varijabla>
  </DomainObject.Predmet.SudioniciListNaziv>
  <DomainObject.Predmet.SudioniciListAdressOIB>
    <izvorni_sadrzaj>
      <item>FINA RC OSIJEK, OIB 85821130368</item>
      <item>C.A. export import warehouse jednostavno društvo s ograničenom odgovornošću za trgovinu i usluge, OIB 38605974795, Kralja Zvonimira 61,31327 Bilje</item>
      <item>Dragutin Romić, OIB 07423571519, Papuka 28,31431 Čepin</item>
      <item>Alexandru Ciarnău, OIB 47080560422, Várfok Utca 012,Budimpešta</item>
      <item>ŽDGO GUO Osijek</item>
    </izvorni_sadrzaj>
    <derivirana_varijabla naziv="DomainObject.Predmet.SudioniciListAdressOIB_1">
      <item>FINA RC OSIJEK, OIB 85821130368</item>
      <item>C.A. export import warehouse jednostavno društvo s ograničenom odgovornošću za trgovinu i usluge, OIB 38605974795, Kralja Zvonimira 61,31327 Bilje</item>
      <item>Dragutin Romić, OIB 07423571519, Papuka 28,31431 Čepin</item>
      <item>Alexandru Ciarnău, OIB 47080560422, Várfok Utca 012,Budimpešta</item>
      <item>ŽDGO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38605974795</item>
      <item>, OIB 07423571519</item>
      <item>, OIB 47080560422</item>
      <item>, OIB null</item>
    </izvorni_sadrzaj>
    <derivirana_varijabla naziv="DomainObject.Predmet.SudioniciListNazivOIB_1">
      <item>, OIB 85821130368</item>
      <item>, OIB 38605974795</item>
      <item>, OIB 07423571519</item>
      <item>, OIB 47080560422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430</properties:Words>
  <properties:Characters>2407</properties:Characters>
  <properties:Lines>72</properties:Lines>
  <properties:Paragraphs>21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2017-05-12T10:15:00Z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