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0026" w14:paraId="c550026" w:rsidRDefault="001E27D9" w:rsidP="001E27D9" w:rsidR="001E27D9">
      <w:pPr>
        <w:spacing w:after="0"/>
        <w:jc w:val="both"/>
        <w15:collapsed w:val="false"/>
      </w:pPr>
      <w:r>
        <w:t xml:space="preserve">                 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E27D9" w:rsidP="001E27D9" w:rsidR="001E27D9">
      <w:pPr>
        <w:spacing w:after="0"/>
        <w:jc w:val="both"/>
      </w:pPr>
      <w:r>
        <w:t xml:space="preserve">       REPUBLIKA HRVATSKA</w:t>
      </w:r>
    </w:p>
    <w:p w:rsidRDefault="001E27D9" w:rsidP="001E27D9" w:rsidR="001E27D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E27D9" w:rsidP="001E27D9" w:rsidR="001E27D9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lang w:val="pt-BR"/>
        </w:rPr>
        <w:t>/II</w:t>
      </w:r>
      <w:r>
        <w:rPr>
          <w:bCs/>
        </w:rPr>
        <w:t xml:space="preserve">   </w:t>
      </w:r>
    </w:p>
    <w:p w:rsidRDefault="001E27D9" w:rsidP="001E27D9" w:rsidR="001E27D9">
      <w:pPr>
        <w:spacing w:after="0"/>
        <w:ind w:left="5664"/>
      </w:pPr>
    </w:p>
    <w:p w:rsidRDefault="001E27D9" w:rsidP="001E27D9" w:rsidR="001E27D9">
      <w:pPr>
        <w:spacing w:after="0"/>
        <w:ind w:left="5664"/>
      </w:pPr>
    </w:p>
    <w:p w:rsidRDefault="001E27D9" w:rsidP="001E27D9" w:rsidR="001E27D9">
      <w:pPr>
        <w:spacing w:after="0"/>
        <w:ind w:left="5664"/>
      </w:pPr>
    </w:p>
    <w:p w:rsidRDefault="001E27D9" w:rsidP="001E27D9" w:rsidR="001E27D9">
      <w:pPr>
        <w:spacing w:after="0"/>
        <w:jc w:val="center"/>
      </w:pPr>
      <w:r>
        <w:t>R E P U B L I K A   H R V A T S K A</w:t>
      </w:r>
    </w:p>
    <w:p w:rsidRDefault="001E27D9" w:rsidP="001E27D9" w:rsidR="001E27D9">
      <w:pPr>
        <w:spacing w:after="0"/>
        <w:rPr>
          <w:b/>
        </w:rPr>
      </w:pPr>
    </w:p>
    <w:p w:rsidRDefault="001E27D9" w:rsidP="001E27D9" w:rsidR="001E27D9">
      <w:pPr>
        <w:spacing w:after="0"/>
        <w:jc w:val="center"/>
      </w:pPr>
      <w:r>
        <w:t>R J E Š E N J E</w:t>
      </w:r>
    </w:p>
    <w:p w:rsidRDefault="001E27D9" w:rsidP="001E27D9" w:rsidR="001E27D9">
      <w:pPr>
        <w:spacing w:after="0"/>
        <w:jc w:val="center"/>
      </w:pPr>
    </w:p>
    <w:p w:rsidRDefault="001E27D9" w:rsidP="001E27D9" w:rsidR="001E27D9">
      <w:pPr>
        <w:spacing w:after="0"/>
        <w:jc w:val="center"/>
      </w:pPr>
    </w:p>
    <w:p w:rsidRDefault="001E27D9" w:rsidP="001E27D9" w:rsidR="001E27D9">
      <w:pPr>
        <w:spacing w:after="0"/>
        <w:ind w:firstLine="708"/>
        <w:jc w:val="both"/>
      </w:pPr>
      <w:r>
        <w:t>TRGOVAČKI SUD U VARAŽDINU po sucu toga suda Jasni Lekić, kao stečajnom sucu, u stečajnom predmetu u povodu prijedloga predlagatelja FINANCIJSKA AGENCIJA Regionalni centar Zagreb, Podružnica Varaždin, A. Cesarca 2, protiv dužnika</w:t>
      </w:r>
      <w:r>
        <w:t xml:space="preserve"> HASANI jednostavno društvo s ograničenom odgovornošću za usluge, skraćena tvrtka: HASANI j.d.o.o., OIB: 18858799193, Kralja Tomislava 91, 40329 </w:t>
      </w:r>
      <w:proofErr w:type="spellStart"/>
      <w:r>
        <w:t>Kotoriba</w:t>
      </w:r>
      <w:proofErr w:type="spellEnd"/>
      <w:r>
        <w:t>, radi otvaranja stečajno</w:t>
      </w:r>
      <w:r>
        <w:t>g postupka nad dužnikom, dana 5. travnja 2017</w:t>
      </w:r>
      <w:r>
        <w:t xml:space="preserve">. godine, </w:t>
      </w: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center"/>
      </w:pPr>
      <w:r>
        <w:t xml:space="preserve">r i j e š i o    j e </w:t>
      </w:r>
    </w:p>
    <w:p w:rsidRDefault="001E27D9" w:rsidP="001E27D9" w:rsidR="001E27D9">
      <w:pPr>
        <w:spacing w:after="0"/>
      </w:pPr>
    </w:p>
    <w:p w:rsidRDefault="001E27D9" w:rsidP="001E27D9" w:rsidR="001E27D9">
      <w:pPr>
        <w:spacing w:after="0"/>
      </w:pPr>
    </w:p>
    <w:p w:rsidRDefault="001E27D9" w:rsidP="001E27D9" w:rsidR="001E27D9">
      <w:pPr>
        <w:numPr>
          <w:ilvl w:val="0"/>
          <w:numId w:val="47"/>
        </w:numPr>
        <w:spacing w:after="0"/>
        <w:jc w:val="both"/>
      </w:pPr>
      <w:r>
        <w:t xml:space="preserve">Pozivaju se vjerovnici stečajnog dužnika HASANI j.d.o.o., OIB: 18858799193, Kralja Tomislava 91, 40329 </w:t>
      </w:r>
      <w:proofErr w:type="spellStart"/>
      <w:r>
        <w:t>Kotoriba</w:t>
      </w:r>
      <w:proofErr w:type="spellEnd"/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center"/>
      </w:pPr>
      <w:r>
        <w:t>Obrazloženje</w:t>
      </w:r>
    </w:p>
    <w:p w:rsidRDefault="001E27D9" w:rsidP="001E27D9" w:rsidR="001E27D9">
      <w:pPr>
        <w:spacing w:after="0"/>
        <w:jc w:val="center"/>
      </w:pPr>
    </w:p>
    <w:p w:rsidRDefault="001E27D9" w:rsidP="001E27D9" w:rsidR="001E27D9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1E27D9" w:rsidP="001E27D9" w:rsidR="001E27D9">
      <w:pPr>
        <w:spacing w:after="0"/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center"/>
      </w:pPr>
      <w:r>
        <w:t>U Varaždinu, 5. travnja 2017.</w:t>
      </w:r>
    </w:p>
    <w:p w:rsidRDefault="001E27D9" w:rsidP="001E27D9" w:rsidR="001E27D9">
      <w:pPr>
        <w:spacing w:after="0"/>
        <w:jc w:val="center"/>
      </w:pPr>
    </w:p>
    <w:p w:rsidRDefault="001E27D9" w:rsidP="001E27D9" w:rsidR="001E27D9">
      <w:pPr>
        <w:spacing w:after="0"/>
        <w:jc w:val="center"/>
      </w:pPr>
    </w:p>
    <w:p w:rsidRDefault="001E27D9" w:rsidP="001E27D9" w:rsidR="001E27D9">
      <w:pPr>
        <w:spacing w:after="0"/>
        <w:jc w:val="center"/>
      </w:pPr>
    </w:p>
    <w:p w:rsidRDefault="001E27D9" w:rsidP="001E27D9" w:rsidR="001E27D9">
      <w:pPr>
        <w:spacing w:after="0"/>
        <w:jc w:val="center"/>
      </w:pPr>
    </w:p>
    <w:p w:rsidRDefault="001E27D9" w:rsidP="001E27D9" w:rsidR="001E27D9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  <w:r>
        <w:t xml:space="preserve">                                                                                                           </w:t>
      </w:r>
      <w:r w:rsidR="000A5531">
        <w:t xml:space="preserve"> </w:t>
      </w:r>
      <w:bookmarkStart w:name="_GoBack" w:id="0"/>
      <w:bookmarkEnd w:id="0"/>
      <w:r>
        <w:t xml:space="preserve"> Jasna Lekić</w:t>
      </w:r>
      <w:r w:rsidR="000A5531">
        <w:t>, v.r.</w:t>
      </w: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  <w:r>
        <w:t>UPUTA O PRAVNOM LIJEKU:</w:t>
      </w: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  <w:r>
        <w:t xml:space="preserve">Protiv ovog rješenja posebna žalba nije dopuštena. </w:t>
      </w: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</w:p>
    <w:p w:rsidRDefault="001E27D9" w:rsidP="001E27D9" w:rsidR="001E27D9">
      <w:pPr>
        <w:spacing w:after="0"/>
        <w:jc w:val="both"/>
      </w:pPr>
      <w:r>
        <w:t xml:space="preserve">DNA: </w:t>
      </w:r>
    </w:p>
    <w:p w:rsidRDefault="001E27D9" w:rsidP="001E27D9" w:rsidR="001E27D9">
      <w:pPr>
        <w:spacing w:after="0"/>
        <w:jc w:val="both"/>
      </w:pPr>
      <w:r>
        <w:t>1</w:t>
      </w:r>
      <w:r>
        <w:t xml:space="preserve">. E-oglasna ploča ovog suda </w:t>
      </w:r>
    </w:p>
    <w:p w:rsidRDefault="00AB4602" w:rsidP="001E27D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E27D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ED4" w:rsidP="00537B78" w:rsidR="00031ED4">
      <w:r>
        <w:separator/>
      </w:r>
    </w:p>
  </w:endnote>
  <w:endnote w:id="0" w:type="continuationSeparator">
    <w:p w:rsidRDefault="00031ED4" w:rsidP="00537B78" w:rsidR="00031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ED4" w:rsidP="00537B78" w:rsidR="00031ED4">
      <w:r>
        <w:separator/>
      </w:r>
    </w:p>
  </w:footnote>
  <w:footnote w:id="0" w:type="continuationSeparator">
    <w:p w:rsidRDefault="00031ED4" w:rsidP="00537B78" w:rsidR="00031E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7D9" w:rsidR="008333A9">
    <w:pPr>
      <w:pStyle w:val="Zaglavlje"/>
    </w:pPr>
    <w:r>
      <w:rPr>
        <w:rStyle w:val="PozadinaSvijetloCrvena"/>
        <w:shd w:fill="auto" w:color="auto" w:val="clear"/>
      </w:rPr>
      <w:t>Poslovni broj: 3 St-1159/16-8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ED4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531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7D9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1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St-1159/2016-8</izvorni_sadrzaj>
    <derivirana_varijabla naziv="DomainObject.Oznaka_1">St-1159/2016-8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St-1159/2016</izvorni_sadrzaj>
    <derivirana_varijabla naziv="DomainObject.Predmet.OznakaBroj_1">St-1159/2016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HASANI jednostavno društvo s ograničenom odgovornošću za usluge zastupanog po punomoćniku Nuhi Hasani</izvorni_sadrzaj>
    <derivirana_varijabla naziv="DomainObject.Predmet.ProtustrankaFormated_1">  HASANI jednostavno društvo s ograničenom odgovornošću za usluge zastupanog po punomoćniku Nuhi Hasani</derivirana_varijabla>
  </DomainObject.Predmet.ProtustrankaFormated>
  <DomainObject.Predmet.ProtustrankaFormatedOIB>
    <izvorni_sadrzaj>  HASANI jednostavno društvo s ograničenom odgovornošću za usluge, OIB 18858799193 zastupanog po punomoćniku Nuhi Hasani</izvorni_sadrzaj>
    <derivirana_varijabla naziv="DomainObject.Predmet.ProtustrankaFormatedOIB_1">  HASANI jednostavno društvo s ograničenom odgovornošću za usluge, OIB 18858799193 zastupanog po punomoćniku Nuhi Hasani</derivirana_varijabla>
  </DomainObject.Predmet.ProtustrankaFormatedOIB>
  <DomainObject.Predmet.ProtustrankaFormatedWithAdress>
    <izvorni_sadrzaj> HASANI jednostavno društvo s ograničenom odgovornošću za usluge, Kralja Tomislava 91, 40320 Kotoriba zastupanog po punomoćniku Nuhi Hasani</izvorni_sadrzaj>
    <derivirana_varijabla naziv="DomainObject.Predmet.ProtustrankaFormatedWithAdress_1"> HASANI jednostavno društvo s ograničenom odgovornošću za usluge, Kralja Tomislava 91, 40320 Kotoriba zastupanog po punomoćniku Nuhi Hasani</derivirana_varijabla>
  </DomainObject.Predmet.ProtustrankaFormatedWithAdress>
  <DomainObject.Predmet.ProtustrankaFormatedWithAdressOIB>
    <izvorni_sadrzaj> HASANI jednostavno društvo s ograničenom odgovornošću za usluge, OIB 18858799193, Kralja Tomislava 91, 40320 Kotoriba zastupanog po punomoćniku Nuhi Hasani</izvorni_sadrzaj>
    <derivirana_varijabla naziv="DomainObject.Predmet.ProtustrankaFormatedWithAdressOIB_1"> HASANI jednostavno društvo s ograničenom odgovornošću za usluge, OIB 18858799193, Kralja Tomislava 91, 40320 Kotoriba zastupanog po punomoćniku Nuhi Hasani</derivirana_varijabla>
  </DomainObject.Predmet.ProtustrankaFormatedWithAdressOIB>
  <DomainObject.Predmet.ProtustrankaWithAdress>
    <izvorni_sadrzaj>HASANI jednostavno društvo s ograničenom odgovornošću za usluge Kralja Tomislava 91, 40320 Kotoriba</izvorni_sadrzaj>
    <derivirana_varijabla naziv="DomainObject.Predmet.ProtustrankaWithAdress_1">HASANI jednostavno društvo s ograničenom odgovornošću za usluge Kralja Tomislava 91, 40320 Kotoriba</derivirana_varijabla>
  </DomainObject.Predmet.ProtustrankaWithAdress>
  <DomainObject.Predmet.ProtustrankaWithAdressOIB>
    <izvorni_sadrzaj>HASANI jednostavno društvo s ograničenom odgovornošću za usluge, OIB 18858799193, Kralja Tomislava 91, 40320 Kotoriba</izvorni_sadrzaj>
    <derivirana_varijabla naziv="DomainObject.Predmet.ProtustrankaWithAdressOIB_1">HASANI jednostavno društvo s ograničenom odgovornošću za usluge, OIB 18858799193, Kralja Tomislava 91, 40320 Kotoriba</derivirana_varijabla>
  </DomainObject.Predmet.ProtustrankaWithAdressOIB>
  <DomainObject.Predmet.ProtustrankaNazivFormated>
    <izvorni_sadrzaj>HASANI jednostavno društvo s ograničenom odgovornošću za usluge</izvorni_sadrzaj>
    <derivirana_varijabla naziv="DomainObject.Predmet.ProtustrankaNazivFormated_1">HASANI jednostavno društvo s ograničenom odgovornošću za usluge</derivirana_varijabla>
  </DomainObject.Predmet.ProtustrankaNazivFormated>
  <DomainObject.Predmet.ProtustrankaNazivFormatedOIB>
    <izvorni_sadrzaj>HASANI jednostavno društvo s ograničenom odgovornošću za usluge, OIB 18858799193</izvorni_sadrzaj>
    <derivirana_varijabla naziv="DomainObject.Predmet.ProtustrankaNazivFormatedOIB_1">HASANI jednostavno društvo s ograničenom odgovornošću za usluge, OIB 18858799193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21238.91</izvorni_sadrzaj>
    <derivirana_varijabla naziv="DomainObject.Predmet.TrenutnaVrijednost_1">21238.91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HASANI jednostavno društvo s ograničenom odgovornošću za usluge zastupanog po punomoćniku Nuhi Hasani</item>
    </izvorni_sadrzaj>
    <derivirana_varijabla naziv="DomainObject.Predmet.ProtuStrankaListFormated_1">
      <item>HASANI jednostavno društvo s ograničenom odgovornošću za usluge zastupanog po punomoćniku Nuhi Hasani</item>
    </derivirana_varijabla>
  </DomainObject.Predmet.ProtuStrankaListFormated>
  <DomainObject.Predmet.ProtuStrankaListFormatedOIB>
    <izvorni_sadrzaj>
      <item>HASANI jednostavno društvo s ograničenom odgovornošću za usluge, OIB 18858799193 zastupanog po punomoćniku Nuhi Hasani</item>
    </izvorni_sadrzaj>
    <derivirana_varijabla naziv="DomainObject.Predmet.ProtuStrankaListFormatedOIB_1">
      <item>HASANI jednostavno društvo s ograničenom odgovornošću za usluge, OIB 18858799193 zastupanog po punomoćniku Nuhi Hasani</item>
    </derivirana_varijabla>
  </DomainObject.Predmet.ProtuStrankaListFormatedOIB>
  <DomainObject.Predmet.ProtuStrankaListFormatedWithAdress>
    <izvorni_sadrzaj>
      <item>HASANI jednostavno društvo s ograničenom odgovornošću za usluge, Kralja Tomislava 91, 40320 Kotoriba zastupanog po punomoćniku Nuhi Hasani</item>
    </izvorni_sadrzaj>
    <derivirana_varijabla naziv="DomainObject.Predmet.ProtuStrankaListFormatedWithAdress_1">
      <item>HASANI jednostavno društvo s ograničenom odgovornošću za usluge, Kralja Tomislava 91, 40320 Kotoriba zastupanog po punomoćniku Nuhi Hasani</item>
    </derivirana_varijabla>
  </DomainObject.Predmet.ProtuStrankaListFormatedWithAdress>
  <DomainObject.Predmet.ProtuStrankaListFormatedWithAdressOIB>
    <izvorni_sadrzaj>
      <item>HASANI jednostavno društvo s ograničenom odgovornošću za usluge, OIB 18858799193, Kralja Tomislava 91, 40320 Kotoriba zastupanog po punomoćniku Nuhi Hasani</item>
    </izvorni_sadrzaj>
    <derivirana_varijabla naziv="DomainObject.Predmet.ProtuStrankaListFormatedWithAdressOIB_1">
      <item>HASANI jednostavno društvo s ograničenom odgovornošću za usluge, OIB 18858799193, Kralja Tomislava 91, 40320 Kotoriba zastupanog po punomoćniku Nuhi Hasani</item>
    </derivirana_varijabla>
  </DomainObject.Predmet.ProtuStrankaListFormatedWithAdressOIB>
  <DomainObject.Predmet.ProtuStrankaListNazivFormated>
    <izvorni_sadrzaj>
      <item>HASANI jednostavno društvo s ograničenom odgovornošću za usluge</item>
    </izvorni_sadrzaj>
    <derivirana_varijabla naziv="DomainObject.Predmet.ProtuStrankaListNazivFormated_1">
      <item>HASANI jednostavno društvo s ograničenom odgovornošću za usluge</item>
    </derivirana_varijabla>
  </DomainObject.Predmet.ProtuStrankaListNazivFormated>
  <DomainObject.Predmet.ProtuStrankaListNazivFormatedOIB>
    <izvorni_sadrzaj>
      <item>HASANI jednostavno društvo s ograničenom odgovornošću za usluge, OIB 18858799193</item>
    </izvorni_sadrzaj>
    <derivirana_varijabla naziv="DomainObject.Predmet.ProtuStrankaListNazivFormatedOIB_1">
      <item>HASANI jednostavno društvo s ograničenom odgovornošću za usluge, OIB 18858799193</item>
    </derivirana_varijabla>
  </DomainObject.Predmet.ProtuStrankaListNazivFormatedOIB>
  <DomainObject.Predmet.OstaliListFormated>
    <izvorni_sadrzaj>
      <item>Nuhi Hasani punomoćnik sudionika u postupku HASANI jednostavno društvo s ograničenom odgovornošću za usluge</item>
      <item>e-Oglasna</item>
      <item>Sudski registar</item>
    </izvorni_sadrzaj>
    <derivirana_varijabla naziv="DomainObject.Predmet.OstaliListFormated_1">
      <item>Nuhi Hasani punomoćnik sudionika u postupku HASANI jednostavno društvo s ograničenom odgovornošću za usluge</item>
      <item>e-Oglasna</item>
      <item>Sudski registar</item>
    </derivirana_varijabla>
  </DomainObject.Predmet.OstaliListFormated>
  <DomainObject.Predmet.OstaliListFormatedOIB>
    <izvorni_sadrzaj>
      <item>Nuhi Hasani, OIB 00933744363 punomoćnik sudionika u postupku HASANI jednostavno društvo s ograničenom odgovornošću za usluge</item>
      <item>e-Oglasna</item>
      <item>Sudski registar</item>
    </izvorni_sadrzaj>
    <derivirana_varijabla naziv="DomainObject.Predmet.OstaliListFormatedOIB_1">
      <item>Nuhi Hasani, OIB 00933744363 punomoćnik sudionika u postupku HASANI jednostavno društvo s ograničenom odgovornošću za usluge</item>
      <item>e-Oglasna</item>
      <item>Sudski registar</item>
    </derivirana_varijabla>
  </DomainObject.Predmet.OstaliListFormatedOIB>
  <DomainObject.Predmet.OstaliListFormatedWithAdress>
    <izvorni_sadrzaj>
      <item>Nuhi Hasani punomoćnik sudionika u postupku HASANI jednostavno društvo s ograničenom odgovornošću za usluge</item>
      <item>e-Oglasna</item>
      <item>Sudski registar</item>
    </izvorni_sadrzaj>
    <derivirana_varijabla naziv="DomainObject.Predmet.OstaliListFormatedWithAdress_1">
      <item>Nuhi Hasani punomoćnik sudionika u postupku HASANI jednostavno društvo s ograničenom odgovornošću za usluge</item>
      <item>e-Oglasna</item>
      <item>Sudski registar</item>
    </derivirana_varijabla>
  </DomainObject.Predmet.OstaliListFormatedWithAdress>
  <DomainObject.Predmet.OstaliListFormatedWithAdressOIB>
    <izvorni_sadrzaj>
      <item>Nuhi Hasani, OIB 00933744363 punomoćnik sudionika u postupku HASANI jednostavno društvo s ograničenom odgovornošću za usluge</item>
      <item>e-Oglasna</item>
      <item>Sudski registar</item>
    </izvorni_sadrzaj>
    <derivirana_varijabla naziv="DomainObject.Predmet.OstaliListFormatedWithAdressOIB_1">
      <item>Nuhi Hasani, OIB 00933744363 punomoćnik sudionika u postupku HASANI jednostavno društvo s ograničenom odgovornošću za usluge</item>
      <item>e-Oglasna</item>
      <item>Sudski registar</item>
    </derivirana_varijabla>
  </DomainObject.Predmet.OstaliListFormatedWithAdressOIB>
  <DomainObject.Predmet.OstaliListNazivFormated>
    <izvorni_sadrzaj>
      <item>Nuhi Hasani</item>
      <item>e-Oglasna</item>
      <item>Sudski registar</item>
    </izvorni_sadrzaj>
    <derivirana_varijabla naziv="DomainObject.Predmet.OstaliListNazivFormated_1">
      <item>Nuhi Hasani</item>
      <item>e-Oglasna</item>
      <item>Sudski registar</item>
    </derivirana_varijabla>
  </DomainObject.Predmet.OstaliListNazivFormated>
  <DomainObject.Predmet.OstaliListNazivFormatedOIB>
    <izvorni_sadrzaj>
      <item>Nuhi Hasani, OIB 00933744363</item>
      <item>e-Oglasna</item>
      <item>Sudski registar</item>
    </izvorni_sadrzaj>
    <derivirana_varijabla naziv="DomainObject.Predmet.OstaliListNazivFormatedOIB_1">
      <item>Nuhi Hasani, OIB 00933744363</item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St-1159/2016-8</izvorni_sadrzaj>
    <derivirana_varijabla naziv="DomainObject.PoslovniBrojDokumenta_1">St-1159/2016-8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HASANI jednostavno društvo s ograničenom odgovornošću za usluge</izvorni_sadrzaj>
    <derivirana_varijabla naziv="DomainObject.Predmet.ProtustrankaIDrugi_1">HASANI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HASANI jednostavno društvo s ograničenom odgovornošću za usluge, OIB 18858799193, Kralja Tomislava 91, 40320 Kotoriba</izvorni_sadrzaj>
    <derivirana_varijabla naziv="DomainObject.Predmet.ProtustrankaIDrugiAdressOIB_1">HASANI jednostavno društvo s ograničenom odgovornošću za usluge, OIB 18858799193, Kralja Tomislava 91,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HASANI jednostavno društvo s ograničenom odgovornošću za usluge</item>
      <item>Nuhi Hasani</item>
      <item>e-Oglasna</item>
      <item>Sudski registar</item>
    </izvorni_sadrzaj>
    <derivirana_varijabla naziv="DomainObject.Predmet.SudioniciListNaziv_1">
      <item>Financijska agencija</item>
      <item>HASANI jednostavno društvo s ograničenom odgovornošću za usluge</item>
      <item>Nuhi Hasani</item>
      <item>e-Oglasna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HASANI jednostavno društvo s ograničenom odgovornošću za usluge, OIB 18858799193, Kralja Tomislava 91,40320 Kotoriba</item>
      <item>Nuhi Hasani, OIB 00933744363</item>
      <item>e-Oglasna</item>
      <item>Sudski registar</item>
    </izvorni_sadrzaj>
    <derivirana_varijabla naziv="DomainObject.Predmet.SudioniciListAdressOIB_1">
      <item>Financijska agencija, OIB 85821130368, Ulica grada Vukovara 70,10000 Zagreb</item>
      <item>HASANI jednostavno društvo s ograničenom odgovornošću za usluge, OIB 18858799193, Kralja Tomislava 91,40320 Kotoriba</item>
      <item>Nuhi Hasani, OIB 00933744363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7D6B0-8104-4EE5-870A-117AC7A58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1614</properties:Characters>
  <properties:Lines>74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2017-04-05T12:54:00Z</cp:lastPrinted>
  <dcterms:modified xmlns:xsi="http://www.w3.org/2001/XMLSchema-instance" xsi:type="dcterms:W3CDTF">2017-04-05T12:54:00Z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St-1159/2016-8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