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a275" w14:paraId="31ba275" w:rsidRDefault="008A299B" w:rsidP="00766180" w:rsidR="0076618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168</w:t>
      </w:r>
      <w:proofErr w:type="spellEnd"/>
      <w:r w:rsidR="00613D6E">
        <w:t>/</w:t>
      </w:r>
      <w:proofErr w:type="spellStart"/>
      <w:r w:rsidR="00613D6E">
        <w:t>16</w:t>
      </w:r>
      <w:proofErr w:type="spellEnd"/>
      <w:r w:rsidR="00613D6E">
        <w:t>-</w:t>
      </w:r>
      <w:proofErr w:type="spellStart"/>
      <w:r w:rsidR="00613D6E">
        <w:t>35</w:t>
      </w:r>
      <w:proofErr w:type="spellEnd"/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66180" w:rsidP="00766180" w:rsidR="00766180"/>
    <w:p w:rsidRDefault="00766180" w:rsidP="00766180" w:rsidR="00766180"/>
    <w:p w:rsidRDefault="003406E7" w:rsidP="00766180" w:rsidR="003406E7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407D92" w:rsidR="0076618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8A299B" w:rsidRPr="00FA4A74">
        <w:t>NOVA VILA d.o.o. proizvodnja, trgovina i usluge,</w:t>
      </w:r>
      <w:r w:rsidR="008A299B">
        <w:t xml:space="preserve"> u stečaju,</w:t>
      </w:r>
      <w:r w:rsidR="008A299B" w:rsidRPr="00FA4A74">
        <w:t xml:space="preserve"> Đakovo, Augusta Šenoe </w:t>
      </w:r>
      <w:proofErr w:type="spellStart"/>
      <w:r w:rsidR="008A299B" w:rsidRPr="00FA4A74">
        <w:t>20</w:t>
      </w:r>
      <w:proofErr w:type="spellEnd"/>
      <w:r w:rsidR="008A299B" w:rsidRPr="00FA4A74">
        <w:t xml:space="preserve">, </w:t>
      </w:r>
      <w:proofErr w:type="spellStart"/>
      <w:r w:rsidR="008A299B" w:rsidRPr="00FA4A74">
        <w:t>MBS</w:t>
      </w:r>
      <w:proofErr w:type="spellEnd"/>
      <w:r w:rsidR="008A299B" w:rsidRPr="00FA4A74">
        <w:t xml:space="preserve"> </w:t>
      </w:r>
      <w:proofErr w:type="spellStart"/>
      <w:r w:rsidR="008A299B" w:rsidRPr="00FA4A74">
        <w:t>030120448</w:t>
      </w:r>
      <w:proofErr w:type="spellEnd"/>
      <w:r w:rsidR="008A299B" w:rsidRPr="00FA4A74">
        <w:t xml:space="preserve">, </w:t>
      </w:r>
      <w:proofErr w:type="spellStart"/>
      <w:r w:rsidR="008A299B" w:rsidRPr="00FA4A74">
        <w:t>OIB</w:t>
      </w:r>
      <w:proofErr w:type="spellEnd"/>
      <w:r w:rsidR="008A299B" w:rsidRPr="00FA4A74">
        <w:t xml:space="preserve"> </w:t>
      </w:r>
      <w:proofErr w:type="spellStart"/>
      <w:r w:rsidR="008A299B" w:rsidRPr="00FA4A74">
        <w:t>43151819785</w:t>
      </w:r>
      <w:proofErr w:type="spellEnd"/>
      <w:r>
        <w:t xml:space="preserve">,  </w:t>
      </w:r>
      <w:r w:rsidR="00766180">
        <w:t>dana</w:t>
      </w:r>
      <w:r w:rsidR="009D2FC5">
        <w:t xml:space="preserve"> </w:t>
      </w:r>
      <w:proofErr w:type="spellStart"/>
      <w:r w:rsidR="00613D6E">
        <w:t>13</w:t>
      </w:r>
      <w:proofErr w:type="spellEnd"/>
      <w:r w:rsidR="00613D6E">
        <w:t>. rujna</w:t>
      </w:r>
      <w:r w:rsidR="009D2FC5">
        <w:t xml:space="preserve"> </w:t>
      </w:r>
      <w:proofErr w:type="spellStart"/>
      <w:r w:rsidR="009D2FC5">
        <w:t>2017</w:t>
      </w:r>
      <w:proofErr w:type="spellEnd"/>
      <w:r w:rsidR="009D2FC5">
        <w:t xml:space="preserve">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r w:rsidR="008A299B" w:rsidRPr="00FA4A74">
        <w:t>NOVA VILA d.o.o. proizvodnja, trgovina i usluge,</w:t>
      </w:r>
      <w:r w:rsidR="008A299B">
        <w:t xml:space="preserve"> u stečaju,</w:t>
      </w:r>
      <w:r w:rsidR="008A299B" w:rsidRPr="00FA4A74">
        <w:t xml:space="preserve"> Đakovo, Augusta Šenoe </w:t>
      </w:r>
      <w:proofErr w:type="spellStart"/>
      <w:r w:rsidR="008A299B" w:rsidRPr="00FA4A74">
        <w:t>20</w:t>
      </w:r>
      <w:proofErr w:type="spellEnd"/>
      <w:r w:rsidR="008A299B" w:rsidRPr="00FA4A74">
        <w:t xml:space="preserve">, </w:t>
      </w:r>
      <w:proofErr w:type="spellStart"/>
      <w:r w:rsidR="008A299B" w:rsidRPr="00FA4A74">
        <w:t>MBS</w:t>
      </w:r>
      <w:proofErr w:type="spellEnd"/>
      <w:r w:rsidR="008A299B" w:rsidRPr="00FA4A74">
        <w:t xml:space="preserve"> </w:t>
      </w:r>
      <w:proofErr w:type="spellStart"/>
      <w:r w:rsidR="008A299B" w:rsidRPr="00FA4A74">
        <w:t>030120448</w:t>
      </w:r>
      <w:proofErr w:type="spellEnd"/>
      <w:r w:rsidR="008A299B" w:rsidRPr="00FA4A74">
        <w:t xml:space="preserve">, </w:t>
      </w:r>
      <w:proofErr w:type="spellStart"/>
      <w:r w:rsidR="008A299B" w:rsidRPr="00FA4A74">
        <w:t>OIB</w:t>
      </w:r>
      <w:proofErr w:type="spellEnd"/>
      <w:r w:rsidR="008A299B" w:rsidRPr="00FA4A74">
        <w:t xml:space="preserve"> </w:t>
      </w:r>
      <w:proofErr w:type="spellStart"/>
      <w:r w:rsidR="008A299B" w:rsidRPr="00FA4A74">
        <w:t>43151819785</w:t>
      </w:r>
      <w:proofErr w:type="spellEnd"/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proofErr w:type="spellStart"/>
      <w:r>
        <w:t>Z</w:t>
      </w:r>
      <w:r w:rsidR="00C62FF4">
        <w:t>k</w:t>
      </w:r>
      <w:proofErr w:type="spellEnd"/>
      <w:r w:rsidR="00C62FF4">
        <w:t xml:space="preserve">. ul. </w:t>
      </w:r>
      <w:proofErr w:type="spellStart"/>
      <w:r w:rsidR="00483995">
        <w:t>105</w:t>
      </w:r>
      <w:r w:rsidR="00347121">
        <w:t>6</w:t>
      </w:r>
      <w:proofErr w:type="spellEnd"/>
      <w:r w:rsidR="00347121">
        <w:t xml:space="preserve"> k.o. Piškorevci</w:t>
      </w:r>
      <w:r w:rsidR="00483995">
        <w:t xml:space="preserve"> </w:t>
      </w:r>
      <w:r w:rsidR="00613D6E">
        <w:t xml:space="preserve"> </w:t>
      </w:r>
      <w:r w:rsidR="00AE4A1F">
        <w:t>i</w:t>
      </w:r>
      <w:r w:rsidR="00C62FF4">
        <w:t xml:space="preserve"> to </w:t>
      </w:r>
      <w:proofErr w:type="spellStart"/>
      <w:r w:rsidR="00C62FF4">
        <w:t>kč.br</w:t>
      </w:r>
      <w:proofErr w:type="spellEnd"/>
      <w:r w:rsidR="00C62FF4">
        <w:t>.</w:t>
      </w:r>
      <w:r w:rsidR="00483995">
        <w:t xml:space="preserve"> </w:t>
      </w:r>
      <w:proofErr w:type="spellStart"/>
      <w:r w:rsidR="00483995">
        <w:t>1571</w:t>
      </w:r>
      <w:proofErr w:type="spellEnd"/>
      <w:r w:rsidR="00483995">
        <w:t xml:space="preserve"> </w:t>
      </w:r>
      <w:r w:rsidR="009D2FC5">
        <w:t>u naravi</w:t>
      </w:r>
      <w:r w:rsidR="00965359">
        <w:t xml:space="preserve"> </w:t>
      </w:r>
      <w:r w:rsidR="00483995">
        <w:t xml:space="preserve">oranica Bijele šljive, površine </w:t>
      </w:r>
      <w:proofErr w:type="spellStart"/>
      <w:r w:rsidR="00483995">
        <w:t>8687</w:t>
      </w:r>
      <w:proofErr w:type="spellEnd"/>
      <w:r w:rsidR="00030BB4">
        <w:t xml:space="preserve"> </w:t>
      </w:r>
      <w:proofErr w:type="spellStart"/>
      <w:r w:rsidR="00030BB4">
        <w:t>m2</w:t>
      </w:r>
      <w:proofErr w:type="spellEnd"/>
      <w:r w:rsidR="00030BB4">
        <w:t>.</w:t>
      </w:r>
    </w:p>
    <w:p w:rsidRDefault="00965359" w:rsidP="00965359" w:rsidR="00965359">
      <w:pPr>
        <w:ind w:left="1128"/>
        <w:jc w:val="both"/>
      </w:pPr>
    </w:p>
    <w:p w:rsidRDefault="00965359" w:rsidP="00E07872" w:rsidR="00030BB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</w:t>
      </w:r>
      <w:r w:rsidR="00AF22CA">
        <w:rPr>
          <w:color w:val="000000"/>
        </w:rPr>
        <w:t xml:space="preserve">o je </w:t>
      </w:r>
      <w:proofErr w:type="spellStart"/>
      <w:r w:rsidR="00AF22CA">
        <w:rPr>
          <w:color w:val="000000"/>
        </w:rPr>
        <w:t>razlučno</w:t>
      </w:r>
      <w:proofErr w:type="spellEnd"/>
      <w:r w:rsidR="00AF22CA">
        <w:rPr>
          <w:color w:val="000000"/>
        </w:rPr>
        <w:t xml:space="preserve"> pravo</w:t>
      </w:r>
      <w:r w:rsidR="00030BB4">
        <w:rPr>
          <w:color w:val="000000"/>
        </w:rPr>
        <w:t xml:space="preserve"> u korist Tehno-partner d.o.o. Varaždin, Cehovska </w:t>
      </w:r>
      <w:proofErr w:type="spellStart"/>
      <w:r w:rsidR="00030BB4">
        <w:rPr>
          <w:color w:val="000000"/>
        </w:rPr>
        <w:t>48</w:t>
      </w:r>
      <w:proofErr w:type="spellEnd"/>
      <w:r w:rsidR="00030BB4">
        <w:rPr>
          <w:color w:val="000000"/>
        </w:rPr>
        <w:t xml:space="preserve">. </w:t>
      </w:r>
    </w:p>
    <w:p w:rsidRDefault="00030BB4" w:rsidP="003406E7" w:rsidR="00030BB4">
      <w:pPr>
        <w:jc w:val="both"/>
      </w:pPr>
    </w:p>
    <w:p w:rsidRDefault="00B948AB" w:rsidP="00B948AB" w:rsidR="002D6779">
      <w:pPr>
        <w:numPr>
          <w:ilvl w:val="0"/>
          <w:numId w:val="22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2753</w:t>
      </w:r>
      <w:proofErr w:type="spellEnd"/>
      <w:r>
        <w:t xml:space="preserve"> k.o. Đakovo  i to</w:t>
      </w:r>
      <w:r w:rsidR="002D6779">
        <w:t>:</w:t>
      </w:r>
    </w:p>
    <w:p w:rsidRDefault="002D6779" w:rsidP="002D6779" w:rsidR="002D6779">
      <w:pPr>
        <w:pStyle w:val="Odlomakpopisa"/>
      </w:pPr>
    </w:p>
    <w:p w:rsidRDefault="002D6779" w:rsidP="002D6779" w:rsidR="00B948AB">
      <w:pPr>
        <w:pStyle w:val="Odlomakpopisa"/>
        <w:numPr>
          <w:ilvl w:val="0"/>
          <w:numId w:val="23"/>
        </w:numPr>
        <w:jc w:val="both"/>
      </w:pPr>
      <w:proofErr w:type="spellStart"/>
      <w:r>
        <w:t>kč</w:t>
      </w:r>
      <w:r w:rsidR="00B948AB">
        <w:t>.br</w:t>
      </w:r>
      <w:proofErr w:type="spellEnd"/>
      <w:r w:rsidR="00B948AB">
        <w:t xml:space="preserve">. </w:t>
      </w:r>
      <w:proofErr w:type="spellStart"/>
      <w:r w:rsidR="00B948AB">
        <w:t>1148</w:t>
      </w:r>
      <w:proofErr w:type="spellEnd"/>
      <w:r w:rsidR="00B948AB">
        <w:t xml:space="preserve">/3 u naravi vrt u Đakovu,  površine </w:t>
      </w:r>
      <w:proofErr w:type="spellStart"/>
      <w:r w:rsidR="0039358B">
        <w:t>73</w:t>
      </w:r>
      <w:proofErr w:type="spellEnd"/>
      <w:r w:rsidR="0039358B">
        <w:t xml:space="preserve"> </w:t>
      </w:r>
      <w:proofErr w:type="spellStart"/>
      <w:r w:rsidR="0039358B">
        <w:t>čhv</w:t>
      </w:r>
      <w:proofErr w:type="spellEnd"/>
      <w:r w:rsidR="0039358B">
        <w:t xml:space="preserve"> </w:t>
      </w:r>
      <w:proofErr w:type="spellStart"/>
      <w:r w:rsidR="0039358B">
        <w:t>263</w:t>
      </w:r>
      <w:proofErr w:type="spellEnd"/>
      <w:r w:rsidR="0039358B">
        <w:t xml:space="preserve"> </w:t>
      </w:r>
      <w:proofErr w:type="spellStart"/>
      <w:r w:rsidR="0039358B">
        <w:t>m2</w:t>
      </w:r>
      <w:proofErr w:type="spellEnd"/>
      <w:r w:rsidR="0039358B">
        <w:t xml:space="preserve">, </w:t>
      </w:r>
    </w:p>
    <w:p w:rsidRDefault="002D6779" w:rsidP="002D6779" w:rsidR="002D6779">
      <w:pPr>
        <w:pStyle w:val="Odlomakpopisa"/>
        <w:numPr>
          <w:ilvl w:val="0"/>
          <w:numId w:val="23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1161</w:t>
      </w:r>
      <w:proofErr w:type="spellEnd"/>
      <w:r>
        <w:t xml:space="preserve"> u naravi oranica u Đakovu, površine </w:t>
      </w:r>
      <w:proofErr w:type="spellStart"/>
      <w:r>
        <w:t>21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</w:t>
      </w:r>
      <w:proofErr w:type="spellStart"/>
      <w:r>
        <w:t>76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2D6779" w:rsidP="002D6779" w:rsidR="002D6779">
      <w:pPr>
        <w:pStyle w:val="Odlomakpopisa"/>
        <w:numPr>
          <w:ilvl w:val="0"/>
          <w:numId w:val="23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1162</w:t>
      </w:r>
      <w:proofErr w:type="spellEnd"/>
      <w:r>
        <w:t xml:space="preserve"> u naravi kuća i </w:t>
      </w:r>
      <w:r w:rsidR="00845237">
        <w:t xml:space="preserve">dvorište u Đakovu, površine </w:t>
      </w:r>
      <w:proofErr w:type="spellStart"/>
      <w:r w:rsidR="00845237">
        <w:t>54</w:t>
      </w:r>
      <w:proofErr w:type="spellEnd"/>
      <w:r w:rsidR="00845237">
        <w:t xml:space="preserve"> </w:t>
      </w:r>
      <w:proofErr w:type="spellStart"/>
      <w:r w:rsidR="00845237">
        <w:t>čhv</w:t>
      </w:r>
      <w:proofErr w:type="spellEnd"/>
      <w:r w:rsidR="00845237">
        <w:t xml:space="preserve"> </w:t>
      </w:r>
      <w:proofErr w:type="spellStart"/>
      <w:r w:rsidR="00845237">
        <w:t>194</w:t>
      </w:r>
      <w:proofErr w:type="spellEnd"/>
      <w:r w:rsidR="00845237">
        <w:t xml:space="preserve"> </w:t>
      </w:r>
      <w:proofErr w:type="spellStart"/>
      <w:r w:rsidR="00845237">
        <w:t>m2</w:t>
      </w:r>
      <w:proofErr w:type="spellEnd"/>
      <w:r w:rsidR="00845237">
        <w:t>.</w:t>
      </w:r>
    </w:p>
    <w:p w:rsidRDefault="00B948AB" w:rsidP="00B948AB" w:rsidR="00B948AB">
      <w:pPr>
        <w:ind w:left="1128"/>
        <w:jc w:val="both"/>
      </w:pPr>
    </w:p>
    <w:p w:rsidRDefault="00B948AB" w:rsidP="00B948AB" w:rsidR="00B948AB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 upisan</w:t>
      </w:r>
      <w:r w:rsidR="00AF22CA">
        <w:rPr>
          <w:color w:val="000000"/>
        </w:rPr>
        <w:t xml:space="preserve">a su </w:t>
      </w:r>
      <w:proofErr w:type="spellStart"/>
      <w:r w:rsidR="00AF22CA">
        <w:rPr>
          <w:color w:val="000000"/>
        </w:rPr>
        <w:t>razlučna</w:t>
      </w:r>
      <w:proofErr w:type="spellEnd"/>
      <w:r w:rsidR="00AF22CA">
        <w:rPr>
          <w:color w:val="000000"/>
        </w:rPr>
        <w:t xml:space="preserve"> prava</w:t>
      </w:r>
      <w:r>
        <w:rPr>
          <w:color w:val="000000"/>
        </w:rPr>
        <w:t xml:space="preserve"> u korist </w:t>
      </w:r>
      <w:r w:rsidR="00845237">
        <w:rPr>
          <w:color w:val="000000"/>
        </w:rPr>
        <w:t xml:space="preserve">Kreditne unije </w:t>
      </w:r>
      <w:proofErr w:type="spellStart"/>
      <w:r w:rsidR="00845237">
        <w:rPr>
          <w:color w:val="000000"/>
        </w:rPr>
        <w:t>NOA</w:t>
      </w:r>
      <w:proofErr w:type="spellEnd"/>
      <w:r w:rsidR="00845237">
        <w:rPr>
          <w:color w:val="000000"/>
        </w:rPr>
        <w:t xml:space="preserve"> Osijek i Zagrebačka banka d.d. Zagreb.</w:t>
      </w:r>
    </w:p>
    <w:p w:rsidRDefault="00030BB4" w:rsidP="00845237" w:rsidR="00030BB4" w:rsidRPr="00030BB4">
      <w:pPr>
        <w:pStyle w:val="Odlomakpopisa"/>
        <w:ind w:left="1128"/>
        <w:jc w:val="both"/>
        <w:rPr>
          <w:color w:val="000000"/>
        </w:rPr>
      </w:pP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3406E7" w:rsidP="007A09FC" w:rsidR="003406E7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AF22CA">
        <w:rPr>
          <w:bCs/>
        </w:rPr>
        <w:t>Đakovu.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3406E7" w:rsidP="00D637B0" w:rsidR="003406E7">
      <w:pPr>
        <w:pStyle w:val="Tijeloteksta"/>
        <w:jc w:val="center"/>
        <w:rPr>
          <w:bCs/>
        </w:rPr>
      </w:pPr>
    </w:p>
    <w:p w:rsidRDefault="00A14D78" w:rsidP="00D637B0" w:rsidR="00A14D78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A14D78" w:rsidP="00A14D78" w:rsidR="00A14D7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35</w:t>
      </w:r>
      <w:proofErr w:type="spellEnd"/>
    </w:p>
    <w:p w:rsidRDefault="00A14D78" w:rsidP="00D637B0" w:rsidR="00A14D78">
      <w:pPr>
        <w:pStyle w:val="Tijeloteksta"/>
        <w:jc w:val="center"/>
        <w:rPr>
          <w:bCs/>
        </w:rPr>
      </w:pPr>
    </w:p>
    <w:p w:rsidRDefault="00A14D78" w:rsidP="00D637B0" w:rsidR="00A14D78">
      <w:pPr>
        <w:pStyle w:val="Tijeloteksta"/>
        <w:jc w:val="center"/>
        <w:rPr>
          <w:bCs/>
        </w:rPr>
      </w:pPr>
    </w:p>
    <w:p w:rsidRDefault="00A14D78" w:rsidP="00D637B0" w:rsidR="00A14D78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A14D78" w:rsidR="00FA3EE2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B00F36">
        <w:rPr>
          <w:bCs/>
        </w:rPr>
        <w:t>168</w:t>
      </w:r>
      <w:proofErr w:type="spellEnd"/>
      <w:r w:rsidR="00B00F36">
        <w:rPr>
          <w:bCs/>
        </w:rPr>
        <w:t>/</w:t>
      </w:r>
      <w:proofErr w:type="spellStart"/>
      <w:r w:rsidR="00B00F36">
        <w:rPr>
          <w:bCs/>
        </w:rPr>
        <w:t>16</w:t>
      </w:r>
      <w:proofErr w:type="spellEnd"/>
      <w:r w:rsidR="00B00F36">
        <w:rPr>
          <w:bCs/>
        </w:rPr>
        <w:t xml:space="preserve">-8 od </w:t>
      </w:r>
      <w:proofErr w:type="spellStart"/>
      <w:r w:rsidR="00B00F36">
        <w:rPr>
          <w:bCs/>
        </w:rPr>
        <w:t>15</w:t>
      </w:r>
      <w:proofErr w:type="spellEnd"/>
      <w:r w:rsidR="00B00F36">
        <w:rPr>
          <w:bCs/>
        </w:rPr>
        <w:t xml:space="preserve">. travnja </w:t>
      </w:r>
      <w:proofErr w:type="spellStart"/>
      <w:r w:rsidR="00B00F36">
        <w:rPr>
          <w:bCs/>
        </w:rPr>
        <w:t>2016</w:t>
      </w:r>
      <w:proofErr w:type="spellEnd"/>
      <w:r w:rsidR="00B00F36">
        <w:rPr>
          <w:bCs/>
        </w:rPr>
        <w:t xml:space="preserve">. </w:t>
      </w:r>
      <w:r w:rsidR="00992D4A">
        <w:rPr>
          <w:bCs/>
        </w:rPr>
        <w:t xml:space="preserve">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B00F36" w:rsidRPr="00FA4A74">
        <w:t>NOVA VILA d.o.o. proizvodnja, trgovina i usluge,</w:t>
      </w:r>
      <w:r w:rsidR="00B00F36">
        <w:t xml:space="preserve"> u stečaju,</w:t>
      </w:r>
      <w:r w:rsidR="00B00F36" w:rsidRPr="00FA4A74">
        <w:t xml:space="preserve"> Đakovo, Augusta Šenoe </w:t>
      </w:r>
      <w:proofErr w:type="spellStart"/>
      <w:r w:rsidR="00B00F36" w:rsidRPr="00FA4A74">
        <w:t>20</w:t>
      </w:r>
      <w:proofErr w:type="spellEnd"/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FA3EE2" w:rsidP="00FA3EE2" w:rsidR="00FA3EE2">
      <w:pPr>
        <w:pStyle w:val="Tijeloteksta"/>
        <w:jc w:val="center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  <w:r w:rsidR="00286046">
        <w:rPr>
          <w:bCs/>
        </w:rPr>
        <w:t xml:space="preserve"> </w:t>
      </w:r>
    </w:p>
    <w:p w:rsidRDefault="00407D92" w:rsidP="00FA3EE2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proofErr w:type="spellStart"/>
      <w:r w:rsidR="007E388C">
        <w:t>1</w:t>
      </w:r>
      <w:r w:rsidR="00777CA6">
        <w:t>3</w:t>
      </w:r>
      <w:proofErr w:type="spellEnd"/>
      <w:r w:rsidR="00777CA6">
        <w:t>. rujan</w:t>
      </w:r>
      <w:r w:rsidR="007E388C">
        <w:t xml:space="preserve"> </w:t>
      </w:r>
      <w:proofErr w:type="spellStart"/>
      <w:r w:rsidR="007E388C">
        <w:t>2017</w:t>
      </w:r>
      <w:proofErr w:type="spellEnd"/>
      <w:r w:rsidR="007E388C">
        <w:t xml:space="preserve">. </w:t>
      </w: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CB4DA4">
        <w:t xml:space="preserve"> stečajna upraviteljica Nada Gagro</w:t>
      </w:r>
    </w:p>
    <w:p w:rsidRDefault="00187396" w:rsidP="002A62A4" w:rsidR="002A03A5">
      <w:pPr>
        <w:pStyle w:val="Tijeloteksta"/>
      </w:pPr>
      <w:r>
        <w:t xml:space="preserve">2. </w:t>
      </w:r>
      <w:r w:rsidR="00D637B0">
        <w:t xml:space="preserve"> </w:t>
      </w:r>
      <w:r w:rsidR="00347121">
        <w:t xml:space="preserve">Tehno-Partner banka d.d. Zagreb d.o.o. Varaždin, Cehovska </w:t>
      </w:r>
      <w:proofErr w:type="spellStart"/>
      <w:r w:rsidR="00347121">
        <w:t>48</w:t>
      </w:r>
      <w:proofErr w:type="spellEnd"/>
    </w:p>
    <w:p w:rsidRDefault="00347121" w:rsidP="002A62A4" w:rsidR="00064C27">
      <w:pPr>
        <w:pStyle w:val="Tijeloteksta"/>
      </w:pPr>
      <w:r>
        <w:t xml:space="preserve">3.  </w:t>
      </w:r>
      <w:r w:rsidR="002A58F7">
        <w:t xml:space="preserve">Kreditna banka Zagreb d.d. Zagreb Unija Noa, Osijek, Županijska ulica </w:t>
      </w:r>
      <w:proofErr w:type="spellStart"/>
      <w:r w:rsidR="002A58F7">
        <w:t>19</w:t>
      </w:r>
      <w:proofErr w:type="spellEnd"/>
    </w:p>
    <w:p w:rsidRDefault="00064C27" w:rsidP="002A62A4" w:rsidR="00064C27">
      <w:pPr>
        <w:pStyle w:val="Tijeloteksta"/>
      </w:pPr>
      <w:r>
        <w:t xml:space="preserve">4. </w:t>
      </w:r>
      <w:r w:rsidR="002A58F7">
        <w:t xml:space="preserve"> Zagrebačka banka d.d. Zagreb, Trg bana J. Jelačića </w:t>
      </w:r>
      <w:proofErr w:type="spellStart"/>
      <w:r w:rsidR="002A58F7">
        <w:t>10</w:t>
      </w:r>
      <w:proofErr w:type="spellEnd"/>
    </w:p>
    <w:p w:rsidRDefault="00064C27" w:rsidP="00187396" w:rsidR="00286046">
      <w:pPr>
        <w:pStyle w:val="Tijeloteksta"/>
        <w:jc w:val="left"/>
        <w:rPr>
          <w:bCs/>
        </w:rPr>
      </w:pPr>
      <w:r>
        <w:t>5</w:t>
      </w:r>
      <w:r w:rsidR="00407D92">
        <w:t xml:space="preserve">. </w:t>
      </w:r>
      <w:r w:rsidR="002A58F7">
        <w:t xml:space="preserve"> </w:t>
      </w:r>
      <w:r w:rsidR="00777CA6">
        <w:rPr>
          <w:bCs/>
        </w:rPr>
        <w:t xml:space="preserve">Općinski sud u </w:t>
      </w:r>
      <w:r w:rsidR="00B12002">
        <w:rPr>
          <w:bCs/>
        </w:rPr>
        <w:t xml:space="preserve"> Osijeku Zemljišno-knjižni odjel Đakovo</w:t>
      </w:r>
      <w:r w:rsidR="002A58F7">
        <w:rPr>
          <w:bCs/>
        </w:rPr>
        <w:t xml:space="preserve">,Đakovo,Trg </w:t>
      </w:r>
      <w:proofErr w:type="spellStart"/>
      <w:r w:rsidR="002A58F7">
        <w:rPr>
          <w:bCs/>
        </w:rPr>
        <w:t>dr.Franje</w:t>
      </w:r>
      <w:proofErr w:type="spellEnd"/>
      <w:r w:rsidR="002A58F7">
        <w:rPr>
          <w:bCs/>
        </w:rPr>
        <w:t xml:space="preserve"> Tuđmana 2</w:t>
      </w:r>
    </w:p>
    <w:p w:rsidRDefault="009B0B78" w:rsidP="00187396" w:rsidR="009B0B78">
      <w:pPr>
        <w:pStyle w:val="Tijeloteksta"/>
        <w:jc w:val="left"/>
        <w:rPr>
          <w:bCs/>
        </w:rPr>
      </w:pPr>
      <w:r>
        <w:rPr>
          <w:bCs/>
        </w:rPr>
        <w:t>6.</w:t>
      </w:r>
      <w:r w:rsidR="002A58F7">
        <w:rPr>
          <w:bCs/>
        </w:rPr>
        <w:t xml:space="preserve"> </w:t>
      </w:r>
      <w:r w:rsidR="00B12002">
        <w:rPr>
          <w:bCs/>
        </w:rPr>
        <w:t xml:space="preserve"> </w:t>
      </w:r>
      <w:r w:rsidR="002A58F7">
        <w:rPr>
          <w:bCs/>
        </w:rPr>
        <w:t>P</w:t>
      </w:r>
      <w:r w:rsidR="008868F0">
        <w:rPr>
          <w:bCs/>
        </w:rPr>
        <w:t>orezna uprava Đakovo</w:t>
      </w:r>
    </w:p>
    <w:p w:rsidRDefault="009B0B78" w:rsidP="00187396" w:rsidR="00E14B4C">
      <w:pPr>
        <w:pStyle w:val="Tijeloteksta"/>
        <w:jc w:val="left"/>
      </w:pPr>
      <w:r>
        <w:t>7</w:t>
      </w:r>
      <w:r w:rsidR="00407D92">
        <w:t xml:space="preserve">. </w:t>
      </w:r>
      <w:r w:rsidR="008868F0">
        <w:t xml:space="preserve"> </w:t>
      </w:r>
      <w:r w:rsidR="00E14B4C">
        <w:t xml:space="preserve">e-oglasna ploča </w:t>
      </w:r>
    </w:p>
    <w:p w:rsidRDefault="009B0B78" w:rsidP="00D637B0" w:rsidR="000C20F1">
      <w:pPr>
        <w:pStyle w:val="Tijeloteksta"/>
        <w:jc w:val="left"/>
      </w:pPr>
      <w:r>
        <w:t>8</w:t>
      </w:r>
      <w:r w:rsidR="00E14B4C">
        <w:t xml:space="preserve">. </w:t>
      </w:r>
      <w:r w:rsidR="008868F0">
        <w:t xml:space="preserve"> </w:t>
      </w:r>
      <w:r w:rsidR="002A03A5">
        <w:t xml:space="preserve">kal. </w:t>
      </w:r>
      <w:proofErr w:type="spellStart"/>
      <w:r w:rsidR="008868F0">
        <w:t>13</w:t>
      </w:r>
      <w:proofErr w:type="spellEnd"/>
      <w:r w:rsidR="008868F0">
        <w:t>/</w:t>
      </w:r>
      <w:proofErr w:type="spellStart"/>
      <w:r w:rsidR="008868F0">
        <w:t>10</w:t>
      </w:r>
      <w:proofErr w:type="spellEnd"/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1"/>
  </w:num>
  <w:num w:numId="14">
    <w:abstractNumId w:val="6"/>
  </w:num>
  <w:num w:numId="15">
    <w:abstractNumId w:val="13"/>
  </w:num>
  <w:num w:numId="16">
    <w:abstractNumId w:val="14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9"/>
  </w:num>
  <w:num w:numId="22">
    <w:abstractNumId w:val="12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0BB4"/>
    <w:rsid w:val="000319BF"/>
    <w:rsid w:val="00034DC2"/>
    <w:rsid w:val="0005396D"/>
    <w:rsid w:val="00064C27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58F7"/>
    <w:rsid w:val="002A62A4"/>
    <w:rsid w:val="002D56BB"/>
    <w:rsid w:val="002D6779"/>
    <w:rsid w:val="00313F98"/>
    <w:rsid w:val="00316B6A"/>
    <w:rsid w:val="00320D10"/>
    <w:rsid w:val="00327B99"/>
    <w:rsid w:val="00331771"/>
    <w:rsid w:val="003406E7"/>
    <w:rsid w:val="00340E2C"/>
    <w:rsid w:val="00343E51"/>
    <w:rsid w:val="00347121"/>
    <w:rsid w:val="0039358B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83995"/>
    <w:rsid w:val="00493B63"/>
    <w:rsid w:val="004967FC"/>
    <w:rsid w:val="00497410"/>
    <w:rsid w:val="004A6947"/>
    <w:rsid w:val="004C0B08"/>
    <w:rsid w:val="004C75B2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A72AE"/>
    <w:rsid w:val="005B36D4"/>
    <w:rsid w:val="005B403D"/>
    <w:rsid w:val="00607E75"/>
    <w:rsid w:val="00611476"/>
    <w:rsid w:val="00613D6E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237"/>
    <w:rsid w:val="00845777"/>
    <w:rsid w:val="00851173"/>
    <w:rsid w:val="00862144"/>
    <w:rsid w:val="008737C5"/>
    <w:rsid w:val="008868F0"/>
    <w:rsid w:val="008963E0"/>
    <w:rsid w:val="008A0E57"/>
    <w:rsid w:val="008A299B"/>
    <w:rsid w:val="008B7D05"/>
    <w:rsid w:val="008C40A5"/>
    <w:rsid w:val="008D6DA3"/>
    <w:rsid w:val="008F36EA"/>
    <w:rsid w:val="009001D6"/>
    <w:rsid w:val="00933356"/>
    <w:rsid w:val="00936DF1"/>
    <w:rsid w:val="00965359"/>
    <w:rsid w:val="0099066D"/>
    <w:rsid w:val="00992D4A"/>
    <w:rsid w:val="00994095"/>
    <w:rsid w:val="009973F4"/>
    <w:rsid w:val="009A2E83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14D78"/>
    <w:rsid w:val="00A402F9"/>
    <w:rsid w:val="00A770E7"/>
    <w:rsid w:val="00A84709"/>
    <w:rsid w:val="00AA023C"/>
    <w:rsid w:val="00AB56F9"/>
    <w:rsid w:val="00AE227B"/>
    <w:rsid w:val="00AE4A1F"/>
    <w:rsid w:val="00AF22CA"/>
    <w:rsid w:val="00AF3718"/>
    <w:rsid w:val="00B00F36"/>
    <w:rsid w:val="00B12002"/>
    <w:rsid w:val="00B948AB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B4DA4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46A49"/>
    <w:rsid w:val="00E55AA4"/>
    <w:rsid w:val="00E947E3"/>
    <w:rsid w:val="00EB3D75"/>
    <w:rsid w:val="00ED0232"/>
    <w:rsid w:val="00EF08B5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St-168/2016-35</izvorni_sadrzaj>
    <derivirana_varijabla naziv="DomainObject.Oznaka_1">St-168/2016-35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St-168/2016-35</izvorni_sadrzaj>
    <derivirana_varijabla naziv="DomainObject.PoslovniBrojDokumenta_1">St-168/2016-35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B5B11-0908-4BC4-B79E-410D64A8F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2522</properties:Characters>
  <properties:Lines>98</properties:Lines>
  <properties:Paragraphs>40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2017-09-13T07:10:00Z</dcterms:created>
  <dc:creator>hermanj</dc:creator>
  <cp:lastModifiedBy>Maja Kocijan</cp:lastModifiedBy>
  <cp:lastPrinted>2017-09-13T09:30:00Z</cp:lastPrinted>
  <dcterms:modified xmlns:xsi="http://www.w3.org/2001/XMLSchema-instance" xsi:type="dcterms:W3CDTF">2017-09-13T09:32:00Z</dcterms:modified>
  <cp:revision>8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St-168/2016-35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