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52b7" w14:paraId="d1952b7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</w:r>
      <w:r w:rsidR="00894A81">
        <w:t xml:space="preserve">       </w:t>
      </w:r>
      <w:r w:rsidR="00654ECC" w:rsidRPr="008C6014">
        <w:t>4 St-</w:t>
      </w:r>
      <w:r w:rsidR="00E7328B">
        <w:t>4</w:t>
      </w:r>
      <w:r w:rsidR="00BE333B">
        <w:t>120</w:t>
      </w:r>
      <w:r w:rsidR="00E7328B">
        <w:t>/</w:t>
      </w:r>
      <w:r w:rsidR="00BE333B">
        <w:t>20</w:t>
      </w:r>
      <w:r w:rsidR="00E7328B">
        <w:t>16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5E550B">
        <w:t>Trg hrvatskih branitelja 1</w:t>
      </w:r>
    </w:p>
    <w:p w:rsidRDefault="00F066BB" w:rsidP="00D9704E" w:rsidR="004424C7" w:rsidRPr="008C6014">
      <w:r w:rsidRPr="008C6014">
        <w:t xml:space="preserve"> </w:t>
      </w:r>
    </w:p>
    <w:p w:rsidRDefault="00894A81" w:rsidP="00894A81" w:rsidR="00894A81">
      <w:pPr>
        <w:jc w:val="center"/>
      </w:pPr>
      <w:r>
        <w:t>R E P U B L I K A  H R V A T S K A</w:t>
      </w:r>
    </w:p>
    <w:p w:rsidRDefault="00F17E6F" w:rsidP="00894A81" w:rsidR="00894A81">
      <w:pPr>
        <w:jc w:val="center"/>
      </w:pPr>
      <w:r>
        <w:t>R J E Š E N J E</w:t>
      </w:r>
    </w:p>
    <w:p w:rsidRDefault="00894A81" w:rsidP="00894A81" w:rsidR="00894A81">
      <w:pPr>
        <w:jc w:val="center"/>
      </w:pPr>
    </w:p>
    <w:p w:rsidRDefault="00894A81" w:rsidP="00894A81" w:rsidR="00894A81">
      <w:pPr>
        <w:ind w:firstLine="708"/>
        <w:jc w:val="both"/>
      </w:pPr>
      <w:r>
        <w:t>Trgovački sud u Zagrebu, Stalna služba, po sucu Goranki Boljkovac, kao stečajnom sucu, u povodu prijedloga predlagatelja Financijska agencija, Zagreb, Ulica grada Vukovara 70, za otvaranje stečajnog postupka nad dužnikom</w:t>
      </w:r>
      <w:r>
        <w:rPr>
          <w:color w:val="003366"/>
          <w:sz w:val="18"/>
          <w:szCs w:val="18"/>
        </w:rPr>
        <w:t xml:space="preserve"> </w:t>
      </w:r>
      <w:r w:rsidR="00BE333B">
        <w:t xml:space="preserve">PROMO EVENTUS d.o.o., Zagreb, </w:t>
      </w:r>
      <w:proofErr w:type="spellStart"/>
      <w:r w:rsidR="00BE333B">
        <w:t>Paklenička</w:t>
      </w:r>
      <w:proofErr w:type="spellEnd"/>
      <w:r w:rsidR="00BE333B">
        <w:t xml:space="preserve"> 4, OIB 02003404195</w:t>
      </w:r>
      <w:r w:rsidR="00E22DCC">
        <w:t>,</w:t>
      </w:r>
      <w:r w:rsidR="00B75EF7">
        <w:t xml:space="preserve"> dana </w:t>
      </w:r>
      <w:r w:rsidR="00BE333B">
        <w:t>1</w:t>
      </w:r>
      <w:r w:rsidR="00F17E6F">
        <w:t>6</w:t>
      </w:r>
      <w:r w:rsidR="005333EE">
        <w:t>. siječnja 2019</w:t>
      </w:r>
      <w:r w:rsidR="00B75EF7">
        <w:t>.</w:t>
      </w:r>
    </w:p>
    <w:p w:rsidRDefault="00894A81" w:rsidP="00894A81" w:rsidR="00894A81">
      <w:pPr>
        <w:jc w:val="both"/>
      </w:pPr>
    </w:p>
    <w:p w:rsidRDefault="00F17E6F" w:rsidP="00894A81" w:rsidR="00894A81">
      <w:pPr>
        <w:ind w:firstLine="720"/>
        <w:jc w:val="center"/>
      </w:pPr>
      <w:r>
        <w:t>r i j e š</w:t>
      </w:r>
      <w:r w:rsidR="00894A81">
        <w:t xml:space="preserve"> i o    j e</w:t>
      </w:r>
    </w:p>
    <w:p w:rsidRDefault="00894A81" w:rsidP="00894A81" w:rsidR="00894A81" w:rsidRPr="00166F7F">
      <w:pPr>
        <w:jc w:val="both"/>
      </w:pPr>
      <w:r>
        <w:t xml:space="preserve">    </w:t>
      </w:r>
    </w:p>
    <w:p w:rsidRDefault="00F17E6F" w:rsidP="00F17E6F" w:rsidR="004424C7">
      <w:pPr>
        <w:ind w:firstLine="708"/>
        <w:jc w:val="both"/>
      </w:pPr>
      <w:r>
        <w:t>Ročište radi rasprave o pretpostavkama za otvaranje stečajnog postupka nad dužnikom određeno za dan 13. ožujka 2019. u 10,00 sati, zbog spriječenosti privremene stečajne upraviteljice</w:t>
      </w:r>
      <w:r w:rsidR="00413362">
        <w:t xml:space="preserve"> da pristupi ročištu</w:t>
      </w:r>
      <w:r>
        <w:t xml:space="preserve">, </w:t>
      </w:r>
      <w:proofErr w:type="spellStart"/>
      <w:r>
        <w:t>prelaže</w:t>
      </w:r>
      <w:proofErr w:type="spellEnd"/>
      <w:r>
        <w:t xml:space="preserve"> se za dan</w:t>
      </w:r>
    </w:p>
    <w:p w:rsidRDefault="00F17E6F" w:rsidP="00F17E6F" w:rsidR="00F17E6F">
      <w:pPr>
        <w:ind w:firstLine="708"/>
        <w:jc w:val="both"/>
      </w:pPr>
    </w:p>
    <w:p w:rsidRDefault="00F17E6F" w:rsidP="00F17E6F" w:rsidR="00F17E6F">
      <w:pPr>
        <w:ind w:firstLine="708"/>
        <w:jc w:val="center"/>
      </w:pPr>
      <w:r>
        <w:t>14. ožujka 2019. u 10,00 sati,</w:t>
      </w:r>
    </w:p>
    <w:p w:rsidRDefault="00F17E6F" w:rsidP="00F17E6F" w:rsidR="00F17E6F">
      <w:pPr>
        <w:jc w:val="both"/>
      </w:pPr>
    </w:p>
    <w:p w:rsidRDefault="00F17E6F" w:rsidP="00F17E6F" w:rsidR="00F17E6F">
      <w:pPr>
        <w:jc w:val="both"/>
      </w:pPr>
      <w:r>
        <w:t xml:space="preserve">u zgradi Trgovačkog suda u Zagrebu, Stalne službe, Karlovac, Trg hrvatskih branitelja 1/II, soba broj 204, na koje se pozivaju dostavom ovog rješenja predlagatelj FINA, dužnik, zastupnik dužnika po zakonu Iris Modrić i privremena stečajna upraviteljica Martina </w:t>
      </w:r>
      <w:proofErr w:type="spellStart"/>
      <w:r>
        <w:t>Pancer</w:t>
      </w:r>
      <w:proofErr w:type="spellEnd"/>
      <w:r>
        <w:t>.</w:t>
      </w:r>
    </w:p>
    <w:p w:rsidRDefault="00F17E6F" w:rsidP="004424C7" w:rsidR="00F17E6F" w:rsidRPr="008C6014">
      <w:pPr>
        <w:jc w:val="both"/>
      </w:pP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BE333B">
        <w:t>1</w:t>
      </w:r>
      <w:r w:rsidR="00F17E6F">
        <w:t>6</w:t>
      </w:r>
      <w:r w:rsidR="005333EE">
        <w:t>. siječnja 2019</w:t>
      </w:r>
      <w:r w:rsidR="00B75EF7">
        <w:t>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</w:t>
      </w:r>
      <w:r w:rsidR="00166F7F">
        <w:t xml:space="preserve"> </w:t>
      </w:r>
      <w:r w:rsidRPr="008C6014">
        <w:t xml:space="preserve"> </w:t>
      </w:r>
      <w:r w:rsidR="00166F7F">
        <w:t xml:space="preserve"> </w:t>
      </w:r>
      <w:r w:rsidRPr="008C6014">
        <w:t>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>
      <w:pPr>
        <w:jc w:val="both"/>
      </w:pPr>
      <w:r w:rsidRPr="008C6014">
        <w:t xml:space="preserve">                                                                                                             ovlašteni službenik:</w:t>
      </w:r>
    </w:p>
    <w:p w:rsidRDefault="00894A81" w:rsidP="00487629" w:rsidR="00F17E6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66F7F">
        <w:t xml:space="preserve">   </w:t>
      </w:r>
      <w:r w:rsidR="00BE333B">
        <w:t xml:space="preserve">       </w:t>
      </w:r>
      <w:r w:rsidRPr="008C6014">
        <w:t>Renata Klokočki</w:t>
      </w:r>
      <w:r w:rsidR="00B331ED" w:rsidRPr="008C6014">
        <w:t xml:space="preserve">            </w:t>
      </w:r>
    </w:p>
    <w:p w:rsidRDefault="00F17E6F" w:rsidP="00F17E6F" w:rsidR="00F17E6F"/>
    <w:p w:rsidRDefault="00F17E6F" w:rsidP="00F17E6F" w:rsidR="00F17E6F">
      <w:r>
        <w:t>UPUTA O PRAVNOM LIJEKU:</w:t>
      </w:r>
    </w:p>
    <w:p w:rsidRDefault="00F17E6F" w:rsidP="00F17E6F" w:rsidR="00166F7F" w:rsidRPr="00F17E6F">
      <w:r>
        <w:t>Protiv ovog rješenja nije dopuštena žalba.</w:t>
      </w:r>
    </w:p>
    <w:sectPr w:rsidSect="00166F7F" w:rsidR="00166F7F" w:rsidRPr="00F17E6F">
      <w:headerReference w:type="default" r:id="rId11"/>
      <w:pgSz w:code="9" w:h="16838" w:w="11906"/>
      <w:pgMar w:gutter="0" w:footer="709" w:header="709" w:left="1440" w:bottom="1418" w:right="1469" w:top="113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6496" w:rsidP="008F69E1" w:rsidR="00786496">
      <w:r>
        <w:separator/>
      </w:r>
    </w:p>
  </w:endnote>
  <w:endnote w:id="0" w:type="continuationSeparator">
    <w:p w:rsidRDefault="00786496" w:rsidP="008F69E1" w:rsidR="00786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6496" w:rsidP="008F69E1" w:rsidR="00786496">
      <w:r>
        <w:separator/>
      </w:r>
    </w:p>
  </w:footnote>
  <w:footnote w:id="0" w:type="continuationSeparator">
    <w:p w:rsidRDefault="00786496" w:rsidP="008F69E1" w:rsidR="007864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8EC" w:rsidP="003628EC" w:rsidR="00166F7F">
    <w:pPr>
      <w:pStyle w:val="Zaglavlje"/>
      <w:tabs>
        <w:tab w:pos="4498" w:val="center"/>
        <w:tab w:pos="7670" w:val="left"/>
      </w:tabs>
    </w:pPr>
    <w:r>
      <w:tab/>
    </w:r>
    <w:sdt>
      <w:sdtPr>
        <w:id w:val="-1955550568"/>
        <w:docPartObj>
          <w:docPartGallery w:val="Page Numbers (Top of Page)"/>
          <w:docPartUnique/>
        </w:docPartObj>
      </w:sdtPr>
      <w:sdtEndPr/>
      <w:sdtContent>
        <w:r w:rsidR="00166F7F">
          <w:fldChar w:fldCharType="begin"/>
        </w:r>
        <w:r w:rsidR="00166F7F">
          <w:instrText>PAGE   \* MERGEFORMAT</w:instrText>
        </w:r>
        <w:r w:rsidR="00166F7F">
          <w:fldChar w:fldCharType="separate"/>
        </w:r>
        <w:r w:rsidR="00BE333B">
          <w:rPr>
            <w:noProof/>
          </w:rPr>
          <w:t>2</w:t>
        </w:r>
        <w:r w:rsidR="00166F7F">
          <w:fldChar w:fldCharType="end"/>
        </w:r>
      </w:sdtContent>
    </w:sdt>
    <w:r>
      <w:tab/>
    </w:r>
    <w:r w:rsidR="00996513" w:rsidRPr="008C6014">
      <w:t>4 St-</w:t>
    </w:r>
    <w:r w:rsidR="00996513">
      <w:t>938/17</w:t>
    </w:r>
  </w:p>
  <w:p w:rsidRDefault="00166F7F" w:rsidR="00166F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906430"/>
    <w:multiLevelType w:val="hybridMultilevel"/>
    <w:tmpl w:val="6AD4E892"/>
    <w:lvl w:tplc="EBEC44F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45218"/>
    <w:rsid w:val="00047A40"/>
    <w:rsid w:val="00056D92"/>
    <w:rsid w:val="00070FD4"/>
    <w:rsid w:val="00077498"/>
    <w:rsid w:val="000A748C"/>
    <w:rsid w:val="000D3AAA"/>
    <w:rsid w:val="000D6D24"/>
    <w:rsid w:val="00115020"/>
    <w:rsid w:val="0012743D"/>
    <w:rsid w:val="001528EE"/>
    <w:rsid w:val="00166F7F"/>
    <w:rsid w:val="001A2104"/>
    <w:rsid w:val="001B5E48"/>
    <w:rsid w:val="001D42B7"/>
    <w:rsid w:val="001D6BE9"/>
    <w:rsid w:val="001E1DFE"/>
    <w:rsid w:val="001E5097"/>
    <w:rsid w:val="002008F2"/>
    <w:rsid w:val="00210631"/>
    <w:rsid w:val="0022291C"/>
    <w:rsid w:val="002B69D3"/>
    <w:rsid w:val="002E0551"/>
    <w:rsid w:val="002F06E3"/>
    <w:rsid w:val="00336033"/>
    <w:rsid w:val="00350A40"/>
    <w:rsid w:val="003628EC"/>
    <w:rsid w:val="00363F05"/>
    <w:rsid w:val="00380D2B"/>
    <w:rsid w:val="003B36F2"/>
    <w:rsid w:val="003C0D0C"/>
    <w:rsid w:val="003C6EDA"/>
    <w:rsid w:val="003E7CCB"/>
    <w:rsid w:val="00413362"/>
    <w:rsid w:val="00431BB0"/>
    <w:rsid w:val="00436977"/>
    <w:rsid w:val="004424C7"/>
    <w:rsid w:val="004852BF"/>
    <w:rsid w:val="00487629"/>
    <w:rsid w:val="004931A4"/>
    <w:rsid w:val="00494520"/>
    <w:rsid w:val="00497700"/>
    <w:rsid w:val="004B4198"/>
    <w:rsid w:val="004C0500"/>
    <w:rsid w:val="004C75A2"/>
    <w:rsid w:val="004E3BDC"/>
    <w:rsid w:val="0050279F"/>
    <w:rsid w:val="005307D2"/>
    <w:rsid w:val="005333EE"/>
    <w:rsid w:val="005450EA"/>
    <w:rsid w:val="00555276"/>
    <w:rsid w:val="0059233D"/>
    <w:rsid w:val="005A131D"/>
    <w:rsid w:val="005A3C8E"/>
    <w:rsid w:val="005B5C20"/>
    <w:rsid w:val="005C3AB7"/>
    <w:rsid w:val="005E550B"/>
    <w:rsid w:val="005E7389"/>
    <w:rsid w:val="005F141E"/>
    <w:rsid w:val="006058E0"/>
    <w:rsid w:val="00635559"/>
    <w:rsid w:val="006438EE"/>
    <w:rsid w:val="00645D5C"/>
    <w:rsid w:val="00654ECC"/>
    <w:rsid w:val="00655E17"/>
    <w:rsid w:val="00661930"/>
    <w:rsid w:val="00682D56"/>
    <w:rsid w:val="00686244"/>
    <w:rsid w:val="006911E0"/>
    <w:rsid w:val="006F3424"/>
    <w:rsid w:val="00702678"/>
    <w:rsid w:val="00722602"/>
    <w:rsid w:val="007257E7"/>
    <w:rsid w:val="0075400C"/>
    <w:rsid w:val="00760643"/>
    <w:rsid w:val="0077270E"/>
    <w:rsid w:val="00786496"/>
    <w:rsid w:val="007A08F7"/>
    <w:rsid w:val="007A0E8F"/>
    <w:rsid w:val="007A76D6"/>
    <w:rsid w:val="007A76DB"/>
    <w:rsid w:val="007B25A0"/>
    <w:rsid w:val="007C36A6"/>
    <w:rsid w:val="007D2011"/>
    <w:rsid w:val="007D5744"/>
    <w:rsid w:val="007E0F6F"/>
    <w:rsid w:val="007F0A0B"/>
    <w:rsid w:val="007F42E7"/>
    <w:rsid w:val="007F44DD"/>
    <w:rsid w:val="008000AF"/>
    <w:rsid w:val="00803973"/>
    <w:rsid w:val="008063F7"/>
    <w:rsid w:val="00826D5C"/>
    <w:rsid w:val="008274C6"/>
    <w:rsid w:val="008306E3"/>
    <w:rsid w:val="008368B9"/>
    <w:rsid w:val="00852041"/>
    <w:rsid w:val="00852EC4"/>
    <w:rsid w:val="00894A81"/>
    <w:rsid w:val="008C6014"/>
    <w:rsid w:val="008D667C"/>
    <w:rsid w:val="008D68E5"/>
    <w:rsid w:val="008E0CC6"/>
    <w:rsid w:val="008E1F94"/>
    <w:rsid w:val="008F079C"/>
    <w:rsid w:val="008F2B9C"/>
    <w:rsid w:val="008F4502"/>
    <w:rsid w:val="008F69E1"/>
    <w:rsid w:val="009059E5"/>
    <w:rsid w:val="00915235"/>
    <w:rsid w:val="00922376"/>
    <w:rsid w:val="009522DF"/>
    <w:rsid w:val="00957511"/>
    <w:rsid w:val="0097035F"/>
    <w:rsid w:val="00996513"/>
    <w:rsid w:val="00997D9F"/>
    <w:rsid w:val="00997ECC"/>
    <w:rsid w:val="009A047C"/>
    <w:rsid w:val="009A0595"/>
    <w:rsid w:val="009A32E0"/>
    <w:rsid w:val="009A4D86"/>
    <w:rsid w:val="009B1D74"/>
    <w:rsid w:val="009E2386"/>
    <w:rsid w:val="009E59DE"/>
    <w:rsid w:val="00A07F1A"/>
    <w:rsid w:val="00A2292E"/>
    <w:rsid w:val="00A2429F"/>
    <w:rsid w:val="00A247FA"/>
    <w:rsid w:val="00A33912"/>
    <w:rsid w:val="00A53FF2"/>
    <w:rsid w:val="00A708DF"/>
    <w:rsid w:val="00A72BF9"/>
    <w:rsid w:val="00A85A51"/>
    <w:rsid w:val="00A90585"/>
    <w:rsid w:val="00AB0BE4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1B73"/>
    <w:rsid w:val="00B61053"/>
    <w:rsid w:val="00B661CE"/>
    <w:rsid w:val="00B66A63"/>
    <w:rsid w:val="00B72A33"/>
    <w:rsid w:val="00B75EF7"/>
    <w:rsid w:val="00BE333B"/>
    <w:rsid w:val="00C07FDC"/>
    <w:rsid w:val="00C24148"/>
    <w:rsid w:val="00C37C57"/>
    <w:rsid w:val="00C41773"/>
    <w:rsid w:val="00C4431A"/>
    <w:rsid w:val="00C55E48"/>
    <w:rsid w:val="00C61BDD"/>
    <w:rsid w:val="00C61F01"/>
    <w:rsid w:val="00C923D5"/>
    <w:rsid w:val="00CB326D"/>
    <w:rsid w:val="00CD0A39"/>
    <w:rsid w:val="00CD3165"/>
    <w:rsid w:val="00CF485F"/>
    <w:rsid w:val="00D1675B"/>
    <w:rsid w:val="00D307FD"/>
    <w:rsid w:val="00D563F5"/>
    <w:rsid w:val="00D7138B"/>
    <w:rsid w:val="00D9704E"/>
    <w:rsid w:val="00DA2DA0"/>
    <w:rsid w:val="00DB5A61"/>
    <w:rsid w:val="00DE4C6F"/>
    <w:rsid w:val="00DE7859"/>
    <w:rsid w:val="00E11F09"/>
    <w:rsid w:val="00E22AF5"/>
    <w:rsid w:val="00E22DCC"/>
    <w:rsid w:val="00E42956"/>
    <w:rsid w:val="00E50766"/>
    <w:rsid w:val="00E54FD1"/>
    <w:rsid w:val="00E7328B"/>
    <w:rsid w:val="00E746BB"/>
    <w:rsid w:val="00E764AA"/>
    <w:rsid w:val="00E96CB1"/>
    <w:rsid w:val="00EC2041"/>
    <w:rsid w:val="00EE37F3"/>
    <w:rsid w:val="00EE475C"/>
    <w:rsid w:val="00EF59FB"/>
    <w:rsid w:val="00F066BB"/>
    <w:rsid w:val="00F07C74"/>
    <w:rsid w:val="00F1633A"/>
    <w:rsid w:val="00F17E6F"/>
    <w:rsid w:val="00F53570"/>
    <w:rsid w:val="00FB5D72"/>
    <w:rsid w:val="00FC5628"/>
    <w:rsid w:val="00FD4E25"/>
    <w:rsid w:val="00FE3AB5"/>
    <w:rsid w:val="00FF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894A81"/>
    <w:pPr>
      <w:ind w:left="720"/>
      <w:contextualSpacing/>
    </w:pPr>
    <w:rPr>
      <w:rFonts w:hAnsi="Verdana" w:ascii="Verdana"/>
      <w:noProof/>
      <w:szCs w:val="20"/>
    </w:rPr>
  </w:style>
  <w:style w:styleId="Hiperveza" w:type="character">
    <w:name w:val="Hyperlink"/>
    <w:basedOn w:val="Zadanifontodlomka"/>
    <w:uiPriority w:val="99"/>
    <w:unhideWhenUsed/>
    <w:rsid w:val="00166F7F"/>
    <w:rPr>
      <w:strike w:val="false"/>
      <w:dstrike w:val="false"/>
      <w:color w:val="002274"/>
      <w:u w:val="none"/>
      <w:effect w:val="none"/>
    </w:rPr>
  </w:style>
  <w:style w:customStyle="true" w:styleId="lrzxr" w:type="character">
    <w:name w:val="lrzxr"/>
    <w:basedOn w:val="Zadanifontodlomka"/>
    <w:rsid w:val="00045218"/>
  </w:style>
  <w:style w:styleId="Tekstrezerviranogmjesta" w:type="character">
    <w:name w:val="Placeholder Text"/>
    <w:basedOn w:val="Zadanifontodlomka"/>
    <w:uiPriority w:val="99"/>
    <w:semiHidden/>
    <w:rsid w:val="00826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D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D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D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D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894A81"/>
    <w:pPr>
      <w:ind w:left="720"/>
      <w:contextualSpacing/>
    </w:pPr>
    <w:rPr>
      <w:rFonts w:ascii="Verdana" w:hAnsi="Verdana"/>
      <w:noProof/>
      <w:szCs w:val="20"/>
    </w:rPr>
  </w:style>
  <w:style w:styleId="Hiperveza" w:type="character">
    <w:name w:val="Hyperlink"/>
    <w:basedOn w:val="Zadanifontodlomka"/>
    <w:uiPriority w:val="99"/>
    <w:unhideWhenUsed/>
    <w:rsid w:val="00166F7F"/>
    <w:rPr>
      <w:strike w:val="0"/>
      <w:dstrike w:val="0"/>
      <w:color w:val="002274"/>
      <w:u w:val="none"/>
      <w:effect w:val="none"/>
    </w:rPr>
  </w:style>
  <w:style w:customStyle="1" w:styleId="lrzxr" w:type="character">
    <w:name w:val="lrzxr"/>
    <w:basedOn w:val="Zadanifontodlomka"/>
    <w:rsid w:val="00045218"/>
  </w:style>
  <w:style w:styleId="Tekstrezerviranogmjesta" w:type="character">
    <w:name w:val="Placeholder Text"/>
    <w:basedOn w:val="Zadanifontodlomka"/>
    <w:uiPriority w:val="99"/>
    <w:semiHidden/>
    <w:rsid w:val="00826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D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D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D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D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104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88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25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6366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068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4120</izvorni_sadrzaj>
    <derivirana_varijabla naziv="DomainObject.Predmet.Broj_1">4120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St-4120/2016</izvorni_sadrzaj>
    <derivirana_varijabla naziv="DomainObject.Predmet.OznakaBroj_1">St-4120/2016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 EVENTUS d.o.o. zastupanog po punomoćniku Iris Modrić</izvorni_sadrzaj>
    <derivirana_varijabla naziv="DomainObject.Predmet.ProtustrankaFormated_1">  PROMO EVENTUS d.o.o. zastupanog po punomoćniku Iris Modrić</derivirana_varijabla>
  </DomainObject.Predmet.ProtustrankaFormated>
  <DomainObject.Predmet.ProtustrankaFormatedOIB>
    <izvorni_sadrzaj>  PROMO EVENTUS d.o.o., OIB 02003404195 zastupanog po punomoćniku Iris Modrić</izvorni_sadrzaj>
    <derivirana_varijabla naziv="DomainObject.Predmet.ProtustrankaFormatedOIB_1">  PROMO EVENTUS d.o.o., OIB 02003404195 zastupanog po punomoćniku Iris Modrić</derivirana_varijabla>
  </DomainObject.Predmet.ProtustrankaFormatedOIB>
  <DomainObject.Predmet.ProtustrankaFormatedWithAdress>
    <izvorni_sadrzaj> PROMO EVENTUS d.o.o., Paklenička 4, 10000 Zagreb zastupanog po punomoćniku Iris Modrić</izvorni_sadrzaj>
    <derivirana_varijabla naziv="DomainObject.Predmet.ProtustrankaFormatedWithAdress_1"> PROMO EVENTUS d.o.o., Paklenička 4, 10000 Zagreb zastupanog po punomoćniku Iris Modrić</derivirana_varijabla>
  </DomainObject.Predmet.ProtustrankaFormatedWithAdress>
  <DomainObject.Predmet.ProtustrankaFormatedWithAdressOIB>
    <izvorni_sadrzaj> PROMO EVENTUS d.o.o., OIB 02003404195, Paklenička 4, 10000 Zagreb zastupanog po punomoćniku Iris Modrić</izvorni_sadrzaj>
    <derivirana_varijabla naziv="DomainObject.Predmet.ProtustrankaFormatedWithAdressOIB_1"> PROMO EVENTUS d.o.o., OIB 02003404195, Paklenička 4, 10000 Zagreb zastupanog po punomoćniku Iris Modrić</derivirana_varijabla>
  </DomainObject.Predmet.ProtustrankaFormatedWithAdressOIB>
  <DomainObject.Predmet.ProtustrankaWithAdress>
    <izvorni_sadrzaj>PROMO EVENTUS d.o.o. Paklenička 4, 10000 Zagreb</izvorni_sadrzaj>
    <derivirana_varijabla naziv="DomainObject.Predmet.ProtustrankaWithAdress_1">PROMO EVENTUS d.o.o. Paklenička 4, 10000 Zagreb</derivirana_varijabla>
  </DomainObject.Predmet.ProtustrankaWithAdress>
  <DomainObject.Predmet.ProtustrankaWithAdressOIB>
    <izvorni_sadrzaj>PROMO EVENTUS d.o.o., OIB 02003404195, Paklenička 4, 10000 Zagreb</izvorni_sadrzaj>
    <derivirana_varijabla naziv="DomainObject.Predmet.ProtustrankaWithAdressOIB_1">PROMO EVENTUS d.o.o., OIB 02003404195, Paklenička 4, 10000 Zagreb</derivirana_varijabla>
  </DomainObject.Predmet.ProtustrankaWithAdressOIB>
  <DomainObject.Predmet.ProtustrankaNazivFormated>
    <izvorni_sadrzaj>PROMO EVENTUS d.o.o.</izvorni_sadrzaj>
    <derivirana_varijabla naziv="DomainObject.Predmet.ProtustrankaNazivFormated_1">PROMO EVENTUS d.o.o.</derivirana_varijabla>
  </DomainObject.Predmet.ProtustrankaNazivFormated>
  <DomainObject.Predmet.ProtustrankaNazivFormatedOIB>
    <izvorni_sadrzaj>PROMO EVENTUS d.o.o., OIB 02003404195</izvorni_sadrzaj>
    <derivirana_varijabla naziv="DomainObject.Predmet.ProtustrankaNazivFormatedOIB_1">PROMO EVENTUS d.o.o., OIB 02003404195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EVENTUS d.o.o. zastupanog po punomoćniku Iris Modrić</item>
    </izvorni_sadrzaj>
    <derivirana_varijabla naziv="DomainObject.Predmet.ProtuStrankaListFormated_1">
      <item>PROMO EVENTUS d.o.o. zastupanog po punomoćniku Iris Modrić</item>
    </derivirana_varijabla>
  </DomainObject.Predmet.ProtuStrankaListFormated>
  <DomainObject.Predmet.ProtuStrankaListFormatedOIB>
    <izvorni_sadrzaj>
      <item>PROMO EVENTUS d.o.o., OIB 02003404195 zastupanog po punomoćniku Iris Modrić</item>
    </izvorni_sadrzaj>
    <derivirana_varijabla naziv="DomainObject.Predmet.ProtuStrankaListFormatedOIB_1">
      <item>PROMO EVENTUS d.o.o., OIB 02003404195 zastupanog po punomoćniku Iris Modrić</item>
    </derivirana_varijabla>
  </DomainObject.Predmet.ProtuStrankaListFormatedOIB>
  <DomainObject.Predmet.ProtuStrankaListFormatedWithAdress>
    <izvorni_sadrzaj>
      <item>PROMO EVENTUS d.o.o., Paklenička 4, 10000 Zagreb zastupanog po punomoćniku Iris Modrić</item>
    </izvorni_sadrzaj>
    <derivirana_varijabla naziv="DomainObject.Predmet.ProtuStrankaListFormatedWithAdress_1">
      <item>PROMO EVENTUS d.o.o., Paklenička 4, 10000 Zagreb zastupanog po punomoćniku Iris Modrić</item>
    </derivirana_varijabla>
  </DomainObject.Predmet.ProtuStrankaListFormatedWithAdress>
  <DomainObject.Predmet.ProtuStrankaListFormatedWithAdressOIB>
    <izvorni_sadrzaj>
      <item>PROMO EVENTUS d.o.o., OIB 02003404195, Paklenička 4, 10000 Zagreb zastupanog po punomoćniku Iris Modrić</item>
    </izvorni_sadrzaj>
    <derivirana_varijabla naziv="DomainObject.Predmet.ProtuStrankaListFormatedWithAdressOIB_1">
      <item>PROMO EVENTUS d.o.o., OIB 02003404195, Paklenička 4, 10000 Zagreb zastupanog po punomoćniku Iris Modrić</item>
    </derivirana_varijabla>
  </DomainObject.Predmet.ProtuStrankaListFormatedWithAdressOIB>
  <DomainObject.Predmet.ProtuStrankaListNazivFormated>
    <izvorni_sadrzaj>
      <item>PROMO EVENTUS d.o.o.</item>
    </izvorni_sadrzaj>
    <derivirana_varijabla naziv="DomainObject.Predmet.ProtuStrankaListNazivFormated_1">
      <item>PROMO EVENTUS d.o.o.</item>
    </derivirana_varijabla>
  </DomainObject.Predmet.ProtuStrankaListNazivFormated>
  <DomainObject.Predmet.ProtuStrankaListNazivFormatedOIB>
    <izvorni_sadrzaj>
      <item>PROMO EVENTUS d.o.o., OIB 02003404195</item>
    </izvorni_sadrzaj>
    <derivirana_varijabla naziv="DomainObject.Predmet.ProtuStrankaListNazivFormatedOIB_1">
      <item>PROMO EVENTUS d.o.o., OIB 02003404195</item>
    </derivirana_varijabla>
  </DomainObject.Predmet.ProtuStrankaListNazivFormatedOIB>
  <DomainObject.Predmet.OstaliListFormated>
    <izvorni_sadrzaj>
      <item>Iris Modrić punomoćnica sudionika u postupku PROMO EVENTUS d.o.o.</item>
    </izvorni_sadrzaj>
    <derivirana_varijabla naziv="DomainObject.Predmet.OstaliListFormated_1">
      <item>Iris Modrić punomoćnica sudionika u postupku PROMO EVENTUS d.o.o.</item>
    </derivirana_varijabla>
  </DomainObject.Predmet.OstaliListFormated>
  <DomainObject.Predmet.OstaliListFormatedOIB>
    <izvorni_sadrzaj>
      <item>Iris Modrić, OIB 61266098846 punomoćnica sudionika u postupku PROMO EVENTUS d.o.o.</item>
    </izvorni_sadrzaj>
    <derivirana_varijabla naziv="DomainObject.Predmet.OstaliListFormatedOIB_1">
      <item>Iris Modrić, OIB 61266098846 punomoćnica sudionika u postupku PROMO EVENTUS d.o.o.</item>
    </derivirana_varijabla>
  </DomainObject.Predmet.OstaliListFormatedOIB>
  <DomainObject.Predmet.OstaliListFormatedWithAdress>
    <izvorni_sadrzaj>
      <item>Iris Modrić, Ulica 4 271, 20270 Vela Luka punomoćnica sudionika u postupku PROMO EVENTUS d.o.o.</item>
    </izvorni_sadrzaj>
    <derivirana_varijabla naziv="DomainObject.Predmet.OstaliListFormatedWithAdress_1">
      <item>Iris Modrić, Ulica 4 271, 20270 Vela Luka punomoćnica sudionika u postupku PROMO EVENTUS d.o.o.</item>
    </derivirana_varijabla>
  </DomainObject.Predmet.OstaliListFormatedWithAdress>
  <DomainObject.Predmet.OstaliListFormatedWithAdressOIB>
    <izvorni_sadrzaj>
      <item>Iris Modrić, OIB 61266098846, Ulica 4 271, 20270 Vela Luka punomoćnica sudionika u postupku PROMO EVENTUS d.o.o.</item>
    </izvorni_sadrzaj>
    <derivirana_varijabla naziv="DomainObject.Predmet.OstaliListFormatedWithAdressOIB_1">
      <item>Iris Modrić, OIB 61266098846, Ulica 4 271, 20270 Vela Luka punomoćnica sudionika u postupku PROMO EVENTUS d.o.o.</item>
    </derivirana_varijabla>
  </DomainObject.Predmet.OstaliListFormatedWithAdressOIB>
  <DomainObject.Predmet.OstaliListNazivFormated>
    <izvorni_sadrzaj>
      <item>Iris Modrić</item>
    </izvorni_sadrzaj>
    <derivirana_varijabla naziv="DomainObject.Predmet.OstaliListNazivFormated_1">
      <item>Iris Modrić</item>
    </derivirana_varijabla>
  </DomainObject.Predmet.OstaliListNazivFormated>
  <DomainObject.Predmet.OstaliListNazivFormatedOIB>
    <izvorni_sadrzaj>
      <item>Iris Modrić, OIB 61266098846</item>
    </izvorni_sadrzaj>
    <derivirana_varijabla naziv="DomainObject.Predmet.OstaliListNazivFormatedOIB_1">
      <item>Iris Modrić, OIB 61266098846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EVENTUS d.o.o.</izvorni_sadrzaj>
    <derivirana_varijabla naziv="DomainObject.Predmet.ProtustrankaIDrugi_1">PROMO EVENTUS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 EVENTUS d.o.o., OIB 02003404195, Paklenička 4, 10000 Zagreb</izvorni_sadrzaj>
    <derivirana_varijabla naziv="DomainObject.Predmet.ProtustrankaIDrugiAdressOIB_1">PROMO EVENTUS d.o.o., OIB 02003404195, Paklenička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EVENTUS d.o.o.</item>
      <item>Iris Modrić</item>
    </izvorni_sadrzaj>
    <derivirana_varijabla naziv="DomainObject.Predmet.SudioniciListNaziv_1">
      <item>FINA Regionalni centar Zagreb</item>
      <item>PROMO EVENTUS d.o.o.</item>
      <item>Iris Modrić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 EVENTUS d.o.o., OIB 02003404195, Paklenička 4,10000 Zagreb</item>
      <item>Iris Modrić, OIB 61266098846, Ulica 4 271,20270 Vela Luka</item>
    </izvorni_sadrzaj>
    <derivirana_varijabla naziv="DomainObject.Predmet.SudioniciListAdressOIB_1">
      <item>FINA Regionalni centar Zagreb, OIB 85821130368, Trg svibanjskih žrtava 1995. br. 1,10000 Zagreb</item>
      <item>PROMO EVENTUS d.o.o., OIB 02003404195, Paklenička 4,10000 Zagreb</item>
      <item>Iris Modrić, OIB 61266098846, Ulica 4 271,20270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02003404195</item>
      <item>, OIB 61266098846</item>
    </izvorni_sadrzaj>
    <derivirana_varijabla naziv="DomainObject.Predmet.SudioniciListNazivOIB_1">
      <item>, OIB 85821130368</item>
      <item>, OIB 02003404195</item>
      <item>, OIB 61266098846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St-4120/2016-13</izvorni_sadrzaj>
    <derivirana_varijabla naziv="DomainObject.PredzadnjaOdlukaIzPredmeta.Oznaka_1">St-4120/2016-13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F74EC1-ECB7-45AE-8B0F-214F1B4A54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1008</properties:Characters>
  <properties:Lines>37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2019-01-16T07:25:00Z</dcterms:created>
  <dc:creator>gboljkovac</dc:creator>
  <cp:lastModifiedBy>Renata Klokočki</cp:lastModifiedBy>
  <cp:lastPrinted>2019-01-16T07:27:00Z</cp:lastPrinted>
  <dcterms:modified xmlns:xsi="http://www.w3.org/2001/XMLSchema-instance" xsi:type="dcterms:W3CDTF">2019-01-16T07:28:00Z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(RJEŠENJE-prelaganje ročišta-spriječenost st. upravitelja---St-4120-16----2019.docx)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