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e3a6" w14:paraId="d7ee3a6" w:rsidRDefault="009E05AD" w:rsidP="000302FB" w:rsidR="009E05AD" w:rsidRPr="000C3CA4">
      <w:pPr>
        <w15:collapsed w:val="false"/>
      </w:pPr>
    </w:p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1358E0" w:rsidP="000C3CA4" w:rsidR="000C3CA4" w:rsidRPr="000C3CA4">
      <w:pPr>
        <w:jc w:val="center"/>
      </w:pPr>
      <w:r>
        <w:t xml:space="preserve"> R E P U B L I K A   H R V A T S K A</w:t>
      </w:r>
    </w:p>
    <w:p w:rsidRDefault="00360815" w:rsidP="00360815" w:rsidR="00360815"/>
    <w:p w:rsidRDefault="00360815" w:rsidP="00360815" w:rsidR="00360815">
      <w:pPr>
        <w:jc w:val="center"/>
      </w:pPr>
      <w:r>
        <w:t xml:space="preserve">Z A K LJ U Č A K </w:t>
      </w:r>
    </w:p>
    <w:p w:rsidRDefault="00360815" w:rsidP="00360815" w:rsidR="00360815" w:rsidRPr="000C3CA4">
      <w:pPr>
        <w:jc w:val="center"/>
      </w:pPr>
    </w:p>
    <w:p w:rsidRDefault="00D21088" w:rsidP="00E92CB2" w:rsidR="00E92CB2" w:rsidRPr="00D02218">
      <w:pPr>
        <w:ind w:firstLine="708"/>
        <w:jc w:val="both"/>
      </w:pPr>
      <w:r w:rsidRPr="000C3CA4">
        <w:t>Trgovački sud u Zadru</w:t>
      </w:r>
      <w:r w:rsidR="000C3CA4">
        <w:t>,</w:t>
      </w:r>
      <w:r w:rsidRPr="000C3CA4">
        <w:t xml:space="preserve"> po su</w:t>
      </w:r>
      <w:r w:rsidR="004B5CBF">
        <w:t xml:space="preserve">tkinji </w:t>
      </w:r>
      <w:r w:rsidR="00E92CB2">
        <w:t>Ani Markač</w:t>
      </w:r>
      <w:r w:rsidR="004B5CBF">
        <w:t xml:space="preserve">, </w:t>
      </w:r>
      <w:r w:rsidR="00E92CB2" w:rsidRPr="00D02218">
        <w:t xml:space="preserve">povodom prijedloga za otvaranje stečajnog postupka Financijske agencije, RC Split, Podružnice </w:t>
      </w:r>
      <w:r w:rsidR="00E92CB2">
        <w:t>Šibenik,</w:t>
      </w:r>
      <w:r w:rsidR="00E92CB2" w:rsidRPr="00D02218">
        <w:t xml:space="preserve"> nad dužnikom </w:t>
      </w:r>
      <w:r w:rsidR="00E92CB2">
        <w:t xml:space="preserve">EKO MASLINA d.o.o., </w:t>
      </w:r>
      <w:proofErr w:type="spellStart"/>
      <w:r w:rsidR="00E92CB2">
        <w:t>Raslina</w:t>
      </w:r>
      <w:proofErr w:type="spellEnd"/>
      <w:r w:rsidR="00E92CB2">
        <w:t>, Put Rajića 33, OIB:45810947926</w:t>
      </w:r>
      <w:r w:rsidR="00E92CB2" w:rsidRPr="00D02218">
        <w:t>, dana 2</w:t>
      </w:r>
      <w:r w:rsidR="00FB2E30">
        <w:t xml:space="preserve">2. </w:t>
      </w:r>
      <w:r w:rsidR="00E92CB2">
        <w:t>prosinca 2017</w:t>
      </w:r>
      <w:r w:rsidR="00360815">
        <w:t>.,</w:t>
      </w:r>
    </w:p>
    <w:p w:rsidRDefault="000302FB" w:rsidP="000302FB" w:rsidR="000302FB" w:rsidRPr="000C3CA4"/>
    <w:p w:rsidRDefault="00360815" w:rsidP="000302FB" w:rsidR="000302FB" w:rsidRPr="000C3CA4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</w:t>
      </w:r>
      <w:r w:rsidR="000302FB" w:rsidRPr="000C3CA4">
        <w:t>j e</w:t>
      </w:r>
    </w:p>
    <w:p w:rsidRDefault="00E92CB2" w:rsidP="00E92CB2" w:rsidR="00E92CB2">
      <w:pPr>
        <w:jc w:val="both"/>
      </w:pPr>
    </w:p>
    <w:p w:rsidRDefault="00FB2E30" w:rsidP="00E92CB2" w:rsidR="0072373B" w:rsidRPr="000C3CA4">
      <w:pPr>
        <w:ind w:firstLine="708"/>
        <w:jc w:val="both"/>
      </w:pPr>
      <w:r>
        <w:t xml:space="preserve">Nalaže se sudskom registru </w:t>
      </w:r>
      <w:r w:rsidR="00360815">
        <w:t xml:space="preserve">Trgovačkog sud u Zadru, Stalnoj službi u Šibeniku </w:t>
      </w:r>
      <w:r w:rsidR="0072373B">
        <w:t xml:space="preserve">brisanje zabilježbe </w:t>
      </w:r>
      <w:r w:rsidR="00191E60">
        <w:t xml:space="preserve">imenovanja pripremnog stečajnog upravitelja Blaža Savića, </w:t>
      </w:r>
      <w:r w:rsidR="00191E60" w:rsidRPr="006E5E65">
        <w:t xml:space="preserve">Zadar, </w:t>
      </w:r>
      <w:r w:rsidR="00191E60">
        <w:t>Bana Josipa Jelačića 4/5</w:t>
      </w:r>
      <w:r w:rsidR="00191E60">
        <w:t xml:space="preserve">, OIB:44660472906 </w:t>
      </w:r>
      <w:r w:rsidR="0072373B">
        <w:t>trgovačk</w:t>
      </w:r>
      <w:r w:rsidR="00191E60">
        <w:t>om</w:t>
      </w:r>
      <w:r w:rsidR="0072373B">
        <w:t xml:space="preserve"> društv</w:t>
      </w:r>
      <w:r w:rsidR="00191E60">
        <w:t>u</w:t>
      </w:r>
      <w:r w:rsidR="00E92CB2" w:rsidRPr="00E92CB2">
        <w:t xml:space="preserve"> </w:t>
      </w:r>
      <w:r w:rsidR="00E92CB2">
        <w:t xml:space="preserve">EKO MASLINA d.o.o., </w:t>
      </w:r>
      <w:proofErr w:type="spellStart"/>
      <w:r w:rsidR="00E92CB2">
        <w:t>Raslina</w:t>
      </w:r>
      <w:proofErr w:type="spellEnd"/>
      <w:r w:rsidR="00E92CB2">
        <w:t>, Put Rajića 33, OIB:45810947926</w:t>
      </w:r>
      <w:r w:rsidR="0072373B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E10F14" w:rsidP="00E10F14" w:rsidR="00E10F14">
      <w:pPr>
        <w:ind w:firstLine="708"/>
        <w:jc w:val="both"/>
      </w:pPr>
      <w:r>
        <w:t xml:space="preserve">Financijska agencija je </w:t>
      </w:r>
      <w:r w:rsidR="00E92CB2">
        <w:t xml:space="preserve">22. veljače 2016. </w:t>
      </w:r>
      <w:r w:rsidRPr="000C3CA4">
        <w:t xml:space="preserve">podnijela </w:t>
      </w:r>
      <w:r>
        <w:t xml:space="preserve">prijedlog za otvaranje </w:t>
      </w:r>
      <w:r w:rsidRPr="000C3CA4">
        <w:t xml:space="preserve">stečajnog postupka nad </w:t>
      </w:r>
      <w:r w:rsidR="00E92CB2">
        <w:t>uvodno označenim dužnikom</w:t>
      </w:r>
      <w:r w:rsidRPr="000C3CA4">
        <w:t>.</w:t>
      </w:r>
      <w:r w:rsidR="005E1043">
        <w:t xml:space="preserve"> </w:t>
      </w:r>
      <w:r w:rsidR="00DC1EA5">
        <w:t xml:space="preserve"> </w:t>
      </w:r>
    </w:p>
    <w:p w:rsidRDefault="00E10F14" w:rsidP="00E10F14" w:rsidR="00191E60">
      <w:pPr>
        <w:jc w:val="both"/>
      </w:pPr>
      <w:r w:rsidRPr="0066271E">
        <w:t xml:space="preserve">           </w:t>
      </w:r>
      <w:r>
        <w:t>Postupajući po prijedlogu rješenjem je pokrenut prethodni postupak i određeno ročište radi utvrđivanja uvjeta za otvaranje stečajnog postupka.</w:t>
      </w:r>
    </w:p>
    <w:p w:rsidRDefault="00191E60" w:rsidP="00191E60" w:rsidR="00E92CB2">
      <w:pPr>
        <w:ind w:firstLine="708"/>
        <w:jc w:val="both"/>
      </w:pPr>
      <w:r>
        <w:t xml:space="preserve">Rješenjem suda od 4. travnja 2016. poslovni broj St-261/16-20 imenovan je privremeni stečajni upravitelj </w:t>
      </w:r>
      <w:r>
        <w:t>Blaž Savić</w:t>
      </w:r>
      <w:r w:rsidRPr="006E5E65">
        <w:t xml:space="preserve">, Zadar, </w:t>
      </w:r>
      <w:r>
        <w:t xml:space="preserve">Bana Josipa Jelačića 4/5, OIB:44660472906 </w:t>
      </w:r>
      <w:r>
        <w:t xml:space="preserve">koji je bio dužan </w:t>
      </w:r>
      <w:r w:rsidRPr="006E5E65">
        <w:t>ispitati postoji li razlog za otvaranje stečajnog postupka, te ima li stečajni dužnik imovine kojom bi se mogli pokriti troškovi postupka i dijelom vjerovnici.</w:t>
      </w:r>
    </w:p>
    <w:p w:rsidRDefault="00191E60" w:rsidP="00E92CB2" w:rsidR="00E92CB2">
      <w:pPr>
        <w:ind w:firstLine="708"/>
        <w:jc w:val="both"/>
      </w:pPr>
      <w:r>
        <w:t>Međutim, r</w:t>
      </w:r>
      <w:r w:rsidR="00E92CB2">
        <w:t>ješenjem od 21. travnja 2016. poslovni broj St-261/16-25</w:t>
      </w:r>
      <w:r>
        <w:t xml:space="preserve"> sud je </w:t>
      </w:r>
      <w:r w:rsidR="00E92CB2">
        <w:t xml:space="preserve"> obustav</w:t>
      </w:r>
      <w:r>
        <w:t xml:space="preserve">io </w:t>
      </w:r>
      <w:r w:rsidR="00E92CB2">
        <w:t xml:space="preserve"> prethodni postupak u ovoj pravnoj stvari sukladno odredbe čl. 128. st. 9. Stečajnog zakona (Narodne novine broj 71/15) </w:t>
      </w:r>
      <w:r w:rsidR="00360815">
        <w:t xml:space="preserve">obzirom da je </w:t>
      </w:r>
      <w:r w:rsidR="00E92CB2">
        <w:t>dužnik do završetka prethodnog postupka postao sposoban za plaćanje.</w:t>
      </w:r>
    </w:p>
    <w:p w:rsidRDefault="00360815" w:rsidP="00191E60" w:rsidR="00E10F14">
      <w:pPr>
        <w:ind w:firstLine="708"/>
        <w:jc w:val="both"/>
      </w:pPr>
      <w:r>
        <w:t>Rješenje suda od 21. travnja 2016. postalo je pr</w:t>
      </w:r>
      <w:r w:rsidR="00191E60">
        <w:t xml:space="preserve">avomoćno dana 10. svibnja 2016., slijedom čega je onda bilo potrebno naložiti sudskom registru i brisanje upisa zabilježbe </w:t>
      </w:r>
      <w:r w:rsidR="00191E60">
        <w:t xml:space="preserve">imenovanja pripremnog stečajnog upravitelja Blaža </w:t>
      </w:r>
      <w:r w:rsidR="00191E60">
        <w:t xml:space="preserve">Savića iz </w:t>
      </w:r>
      <w:r w:rsidR="00191E60" w:rsidRPr="006E5E65">
        <w:t>Zad</w:t>
      </w:r>
      <w:r w:rsidR="00191E60">
        <w:t>ra</w:t>
      </w:r>
      <w:r w:rsidR="00191E60" w:rsidRPr="006E5E65">
        <w:t xml:space="preserve">, </w:t>
      </w:r>
      <w:r w:rsidR="00191E60">
        <w:t>uvodno označenom dužniku.</w:t>
      </w:r>
    </w:p>
    <w:p w:rsidRDefault="00E10F14" w:rsidP="00E10F14" w:rsidR="00E10F14">
      <w:pPr>
        <w:jc w:val="center"/>
      </w:pPr>
      <w:r w:rsidRPr="000C3CA4">
        <w:t>U Zadru</w:t>
      </w:r>
      <w:r w:rsidR="00FB2E30">
        <w:t xml:space="preserve"> 22</w:t>
      </w:r>
      <w:r w:rsidR="00360815">
        <w:t xml:space="preserve">. prosinca </w:t>
      </w:r>
      <w:r w:rsidR="005E1043">
        <w:t>2017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17516C" w:rsidP="0017516C" w:rsidR="0017516C"/>
    <w:p w:rsidRDefault="0017516C" w:rsidP="0017516C" w:rsidR="0017516C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17516C" w:rsidP="0017516C" w:rsidR="0017516C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17516C" w:rsidP="00E10F14" w:rsidR="0017516C"/>
    <w:p w:rsidRDefault="0017516C" w:rsidP="00E10F14" w:rsidR="0017516C"/>
    <w:p w:rsidRDefault="0017516C" w:rsidP="00E10F14" w:rsidR="0017516C">
      <w:bookmarkStart w:name="_GoBack" w:id="0"/>
      <w:bookmarkEnd w:id="0"/>
    </w:p>
    <w:p w:rsidRDefault="00E10F14" w:rsidP="00E10F14" w:rsidR="00E10F14" w:rsidRPr="000C3CA4">
      <w:r w:rsidRPr="000C3CA4">
        <w:t xml:space="preserve">UPUTA O PRAVNOM LIJEKU: </w:t>
      </w:r>
    </w:p>
    <w:p w:rsidRDefault="00E10F14" w:rsidP="00E10F14" w:rsidR="00E10F14" w:rsidRPr="000C3CA4">
      <w:pPr>
        <w:jc w:val="both"/>
      </w:pPr>
      <w:r w:rsidRPr="000C3CA4">
        <w:t xml:space="preserve">Protiv ovog </w:t>
      </w:r>
      <w:r w:rsidR="00360815">
        <w:t xml:space="preserve">zaključka žalba nije dopuštena. </w:t>
      </w:r>
    </w:p>
    <w:p w:rsidRDefault="00191E60" w:rsidP="00E10F14" w:rsidR="00191E60" w:rsidRPr="000C3CA4">
      <w:pPr>
        <w:jc w:val="both"/>
      </w:pPr>
    </w:p>
    <w:p w:rsidRDefault="0017516C" w:rsidP="00E10F14" w:rsidR="0017516C">
      <w:pPr>
        <w:jc w:val="both"/>
      </w:pPr>
    </w:p>
    <w:p w:rsidRDefault="0017516C" w:rsidP="00E10F14" w:rsidR="0017516C">
      <w:pPr>
        <w:jc w:val="both"/>
      </w:pPr>
    </w:p>
    <w:p w:rsidRDefault="00360815" w:rsidP="00E10F14" w:rsidR="00E10F14" w:rsidRPr="000C3CA4">
      <w:pPr>
        <w:jc w:val="both"/>
      </w:pPr>
      <w:r>
        <w:t>DNA: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  <w:r w:rsidR="00360815">
        <w:t>, Stalna služba u Šibeniku</w:t>
      </w:r>
    </w:p>
    <w:p w:rsidRDefault="00E10F14" w:rsidP="00FB2E30" w:rsidR="00FB2E30">
      <w:pPr>
        <w:numPr>
          <w:ilvl w:val="0"/>
          <w:numId w:val="1"/>
        </w:numPr>
        <w:jc w:val="both"/>
      </w:pPr>
      <w:r>
        <w:t>e-</w:t>
      </w:r>
      <w:r w:rsidR="00360815">
        <w:t>O</w:t>
      </w:r>
      <w:r w:rsidRPr="000C3CA4">
        <w:t>glasna ploča</w:t>
      </w:r>
      <w:r w:rsidR="00FB2E30">
        <w:t xml:space="preserve"> sudova,</w:t>
      </w:r>
    </w:p>
    <w:p w:rsidRDefault="00E10F14" w:rsidP="00FB2E30" w:rsidR="000302FB" w:rsidRPr="000C3CA4">
      <w:pPr>
        <w:numPr>
          <w:ilvl w:val="0"/>
          <w:numId w:val="1"/>
        </w:numPr>
        <w:jc w:val="both"/>
      </w:pPr>
      <w:r>
        <w:t>u spis.</w:t>
      </w:r>
    </w:p>
    <w:sectPr w:rsidSect="00360815" w:rsidR="000302FB" w:rsidRPr="000C3CA4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B2E30" w:rsidP="00FB2E30" w:rsidR="00FB2E30">
        <w:pPr>
          <w:pStyle w:val="Zaglavlje"/>
          <w:jc w:val="right"/>
        </w:pPr>
        <w:r>
          <w:t xml:space="preserve">                           </w:t>
        </w:r>
        <w:r w:rsidR="004B5CBF">
          <w:fldChar w:fldCharType="begin"/>
        </w:r>
        <w:r w:rsidR="004B5CBF">
          <w:instrText>PAGE   \* MERGEFORMAT</w:instrText>
        </w:r>
        <w:r w:rsidR="004B5CBF">
          <w:fldChar w:fldCharType="separate"/>
        </w:r>
        <w:r w:rsidR="0017516C">
          <w:rPr>
            <w:noProof/>
          </w:rPr>
          <w:t>2</w:t>
        </w:r>
        <w:r w:rsidR="004B5CBF">
          <w:fldChar w:fldCharType="end"/>
        </w:r>
        <w:r>
          <w:tab/>
        </w:r>
        <w:r>
          <w:t>Poslovni broj: 2 St-261/2016-30</w:t>
        </w:r>
      </w:p>
      <w:p w:rsidRDefault="004B5CBF" w:rsidP="00FB2E30" w:rsidR="004B5CBF" w:rsidRPr="000C3CA4">
        <w:pPr>
          <w:jc w:val="center"/>
        </w:pPr>
      </w:p>
      <w:p w:rsidRDefault="0017516C" w:rsidP="00FB2E30" w:rsidR="004B5CBF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8E0" w:rsidP="001358E0" w:rsidR="001358E0">
    <w:pPr>
      <w:pStyle w:val="Zaglavlje"/>
      <w:jc w:val="right"/>
    </w:pPr>
    <w:r>
      <w:t>Poslovni broj: 2 St-261/2016-30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3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358E0"/>
    <w:rsid w:val="0017516C"/>
    <w:rsid w:val="00191E60"/>
    <w:rsid w:val="00192D9A"/>
    <w:rsid w:val="001C0852"/>
    <w:rsid w:val="001D4D34"/>
    <w:rsid w:val="001E2BFA"/>
    <w:rsid w:val="00212FAE"/>
    <w:rsid w:val="0021510A"/>
    <w:rsid w:val="0027651C"/>
    <w:rsid w:val="00277E4F"/>
    <w:rsid w:val="00360815"/>
    <w:rsid w:val="00383202"/>
    <w:rsid w:val="00391689"/>
    <w:rsid w:val="003A47CB"/>
    <w:rsid w:val="003B34A4"/>
    <w:rsid w:val="003D4686"/>
    <w:rsid w:val="004534C7"/>
    <w:rsid w:val="004A3683"/>
    <w:rsid w:val="004B5CBF"/>
    <w:rsid w:val="00517489"/>
    <w:rsid w:val="0053370D"/>
    <w:rsid w:val="005E1043"/>
    <w:rsid w:val="00633176"/>
    <w:rsid w:val="0066271E"/>
    <w:rsid w:val="00664993"/>
    <w:rsid w:val="006B338C"/>
    <w:rsid w:val="006D5987"/>
    <w:rsid w:val="006D6236"/>
    <w:rsid w:val="006E513C"/>
    <w:rsid w:val="0072373B"/>
    <w:rsid w:val="00745785"/>
    <w:rsid w:val="007A66AD"/>
    <w:rsid w:val="0082211C"/>
    <w:rsid w:val="008B3276"/>
    <w:rsid w:val="008B7486"/>
    <w:rsid w:val="008D7214"/>
    <w:rsid w:val="008E10F5"/>
    <w:rsid w:val="008E1367"/>
    <w:rsid w:val="009002AC"/>
    <w:rsid w:val="009217D3"/>
    <w:rsid w:val="009753DE"/>
    <w:rsid w:val="009B6ECB"/>
    <w:rsid w:val="009D0ABE"/>
    <w:rsid w:val="009E05AD"/>
    <w:rsid w:val="009E11FF"/>
    <w:rsid w:val="00A57FE5"/>
    <w:rsid w:val="00A94666"/>
    <w:rsid w:val="00AB534A"/>
    <w:rsid w:val="00BE6C59"/>
    <w:rsid w:val="00C052B0"/>
    <w:rsid w:val="00C55CCE"/>
    <w:rsid w:val="00D21088"/>
    <w:rsid w:val="00D21F59"/>
    <w:rsid w:val="00DC1EA5"/>
    <w:rsid w:val="00DC56CB"/>
    <w:rsid w:val="00DE7F26"/>
    <w:rsid w:val="00DF177E"/>
    <w:rsid w:val="00E10F14"/>
    <w:rsid w:val="00E504E7"/>
    <w:rsid w:val="00E92CB2"/>
    <w:rsid w:val="00F05A94"/>
    <w:rsid w:val="00F47496"/>
    <w:rsid w:val="00F50B17"/>
    <w:rsid w:val="00F6439B"/>
    <w:rsid w:val="00FB2E30"/>
    <w:rsid w:val="00FB5FBD"/>
    <w:rsid w:val="00FD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3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3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St-409/2017</izvorni_sadrzaj>
    <derivirana_varijabla naziv="DomainObject.Predmet.OznakaBroj_1">St-409/2017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ZAMAH d.o.o. za internet trgovinu i usluge</izvorni_sadrzaj>
    <derivirana_varijabla naziv="DomainObject.Predmet.ProtustrankaFormated_1">  ZAMAH d.o.o. za internet trgovinu i usluge</derivirana_varijabla>
  </DomainObject.Predmet.ProtustrankaFormated>
  <DomainObject.Predmet.ProtustrankaFormatedOIB>
    <izvorni_sadrzaj>  ZAMAH d.o.o. za internet trgovinu i usluge, OIB 36237992324</izvorni_sadrzaj>
    <derivirana_varijabla naziv="DomainObject.Predmet.ProtustrankaFormatedOIB_1">  ZAMAH d.o.o. za internet trgovinu i usluge, OIB 36237992324</derivirana_varijabla>
  </DomainObject.Predmet.ProtustrankaFormatedOIB>
  <DomainObject.Predmet.ProtustrankaFormatedWithAdress>
    <izvorni_sadrzaj> ZAMAH d.o.o. za internet trgovinu i usluge, Franje Krežme 4, 23000 Zadar</izvorni_sadrzaj>
    <derivirana_varijabla naziv="DomainObject.Predmet.ProtustrankaFormatedWithAdress_1"> ZAMAH d.o.o. za internet trgovinu i usluge, Franje Krežme 4, 23000 Zadar</derivirana_varijabla>
  </DomainObject.Predmet.ProtustrankaFormatedWithAdress>
  <DomainObject.Predmet.ProtustrankaFormatedWithAdressOIB>
    <izvorni_sadrzaj> ZAMAH d.o.o. za internet trgovinu i usluge, OIB 36237992324, Franje Krežme 4, 23000 Zadar</izvorni_sadrzaj>
    <derivirana_varijabla naziv="DomainObject.Predmet.ProtustrankaFormatedWithAdressOIB_1"> ZAMAH d.o.o. za internet trgovinu i usluge, OIB 36237992324, Franje Krežme 4, 23000 Zadar</derivirana_varijabla>
  </DomainObject.Predmet.ProtustrankaFormatedWithAdressOIB>
  <DomainObject.Predmet.ProtustrankaWithAdress>
    <izvorni_sadrzaj>ZAMAH d.o.o. za internet trgovinu i usluge Franje Krežme 4, 23000 Zadar</izvorni_sadrzaj>
    <derivirana_varijabla naziv="DomainObject.Predmet.ProtustrankaWithAdress_1">ZAMAH d.o.o. za internet trgovinu i usluge Franje Krežme 4, 23000 Zadar</derivirana_varijabla>
  </DomainObject.Predmet.ProtustrankaWithAdress>
  <DomainObject.Predmet.ProtustrankaWithAdressOIB>
    <izvorni_sadrzaj>ZAMAH d.o.o. za internet trgovinu i usluge, OIB 36237992324, Franje Krežme 4, 23000 Zadar</izvorni_sadrzaj>
    <derivirana_varijabla naziv="DomainObject.Predmet.ProtustrankaWithAdressOIB_1">ZAMAH d.o.o. za internet trgovinu i usluge, OIB 36237992324, Franje Krežme 4, 23000 Zadar</derivirana_varijabla>
  </DomainObject.Predmet.ProtustrankaWithAdressOIB>
  <DomainObject.Predmet.ProtustrankaNazivFormated>
    <izvorni_sadrzaj>ZAMAH d.o.o. za internet trgovinu i usluge</izvorni_sadrzaj>
    <derivirana_varijabla naziv="DomainObject.Predmet.ProtustrankaNazivFormated_1">ZAMAH d.o.o. za internet trgovinu i usluge</derivirana_varijabla>
  </DomainObject.Predmet.ProtustrankaNazivFormated>
  <DomainObject.Predmet.ProtustrankaNazivFormatedOIB>
    <izvorni_sadrzaj>ZAMAH d.o.o. za internet trgovinu i usluge, OIB 36237992324</izvorni_sadrzaj>
    <derivirana_varijabla naziv="DomainObject.Predmet.ProtustrankaNazivFormatedOIB_1">ZAMAH d.o.o. za internet trgovinu i usluge, OIB 36237992324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ZAMAH d.o.o. za internet trgovinu i usluge</item>
    </izvorni_sadrzaj>
    <derivirana_varijabla naziv="DomainObject.Predmet.ProtuStrankaListFormated_1">
      <item>ZAMAH d.o.o. za internet trgovinu i usluge</item>
    </derivirana_varijabla>
  </DomainObject.Predmet.ProtuStrankaListFormated>
  <DomainObject.Predmet.ProtuStrankaListFormatedOIB>
    <izvorni_sadrzaj>
      <item>ZAMAH d.o.o. za internet trgovinu i usluge, OIB 36237992324</item>
    </izvorni_sadrzaj>
    <derivirana_varijabla naziv="DomainObject.Predmet.ProtuStrankaListFormatedOIB_1">
      <item>ZAMAH d.o.o. za internet trgovinu i usluge, OIB 36237992324</item>
    </derivirana_varijabla>
  </DomainObject.Predmet.ProtuStrankaListFormatedOIB>
  <DomainObject.Predmet.ProtuStrankaListFormatedWithAdress>
    <izvorni_sadrzaj>
      <item>ZAMAH d.o.o. za internet trgovinu i usluge, Franje Krežme 4, 23000 Zadar</item>
    </izvorni_sadrzaj>
    <derivirana_varijabla naziv="DomainObject.Predmet.ProtuStrankaListFormatedWithAdress_1">
      <item>ZAMAH d.o.o. za internet trgovinu i usluge, Franje Krežme 4, 23000 Zadar</item>
    </derivirana_varijabla>
  </DomainObject.Predmet.ProtuStrankaListFormatedWithAdress>
  <DomainObject.Predmet.ProtuStrankaListFormatedWithAdressOIB>
    <izvorni_sadrzaj>
      <item>ZAMAH d.o.o. za internet trgovinu i usluge, OIB 36237992324, Franje Krežme 4, 23000 Zadar</item>
    </izvorni_sadrzaj>
    <derivirana_varijabla naziv="DomainObject.Predmet.ProtuStrankaListFormatedWithAdressOIB_1">
      <item>ZAMAH d.o.o. za internet trgovinu i usluge, OIB 36237992324, Franje Krežme 4, 23000 Zadar</item>
    </derivirana_varijabla>
  </DomainObject.Predmet.ProtuStrankaListFormatedWithAdressOIB>
  <DomainObject.Predmet.ProtuStrankaListNazivFormated>
    <izvorni_sadrzaj>
      <item>ZAMAH d.o.o. za internet trgovinu i usluge</item>
    </izvorni_sadrzaj>
    <derivirana_varijabla naziv="DomainObject.Predmet.ProtuStrankaListNazivFormated_1">
      <item>ZAMAH d.o.o. za internet trgovinu i usluge</item>
    </derivirana_varijabla>
  </DomainObject.Predmet.ProtuStrankaListNazivFormated>
  <DomainObject.Predmet.ProtuStrankaListNazivFormatedOIB>
    <izvorni_sadrzaj>
      <item>ZAMAH d.o.o. za internet trgovinu i usluge, OIB 36237992324</item>
    </izvorni_sadrzaj>
    <derivirana_varijabla naziv="DomainObject.Predmet.ProtuStrankaListNazivFormatedOIB_1">
      <item>ZAMAH d.o.o. za internet trgovinu i usluge, OIB 36237992324</item>
    </derivirana_varijabla>
  </DomainObject.Predmet.ProtuStrankaListNazivFormatedOIB>
  <DomainObject.Predmet.OstaliListFormated>
    <izvorni_sadrzaj>
      <item>Marijan Maruna</item>
      <item>Mario Ćuković</item>
    </izvorni_sadrzaj>
    <derivirana_varijabla naziv="DomainObject.Predmet.OstaliListFormated_1">
      <item>Marijan Maruna</item>
      <item>Mario Ćuković</item>
    </derivirana_varijabla>
  </DomainObject.Predmet.OstaliListFormated>
  <DomainObject.Predmet.OstaliListFormatedOIB>
    <izvorni_sadrzaj>
      <item>Marijan Maruna, OIB 16120626816</item>
      <item>Mario Ćuković, OIB 88027737698</item>
    </izvorni_sadrzaj>
    <derivirana_varijabla naziv="DomainObject.Predmet.OstaliListFormatedOIB_1">
      <item>Marijan Maruna, OIB 16120626816</item>
      <item>Mario Ćuković, OIB 88027737698</item>
    </derivirana_varijabla>
  </DomainObject.Predmet.OstaliListFormatedOIB>
  <DomainObject.Predmet.OstaliListFormatedWithAdress>
    <izvorni_sadrzaj>
      <item>Marijan Maruna, Rivanjski Prilaz 10, 23000 Zadar</item>
      <item>Mario Ćuković, Viktora Vide 21 A, 23000 Zadar</item>
    </izvorni_sadrzaj>
    <derivirana_varijabla naziv="DomainObject.Predmet.OstaliListFormatedWithAdress_1">
      <item>Marijan Maruna, Rivanjski Prilaz 10, 23000 Zadar</item>
      <item>Mario Ćuković, Viktora Vide 21 A, 23000 Zadar</item>
    </derivirana_varijabla>
  </DomainObject.Predmet.OstaliListFormatedWithAdress>
  <DomainObject.Predmet.OstaliListFormatedWithAdressOIB>
    <izvorni_sadrzaj>
      <item>Marijan Maruna, OIB 16120626816, Rivanjski Prilaz 10, 23000 Zadar</item>
      <item>Mario Ćuković, OIB 88027737698, Viktora Vide 21 A, 23000 Zadar</item>
    </izvorni_sadrzaj>
    <derivirana_varijabla naziv="DomainObject.Predmet.OstaliListFormatedWithAdressOIB_1">
      <item>Marijan Maruna, OIB 16120626816, Rivanjski Prilaz 10, 23000 Zadar</item>
      <item>Mario Ćuković, OIB 88027737698, Viktora Vide 21 A, 23000 Zadar</item>
    </derivirana_varijabla>
  </DomainObject.Predmet.OstaliListFormatedWithAdressOIB>
  <DomainObject.Predmet.OstaliListNazivFormated>
    <izvorni_sadrzaj>
      <item>Marijan Maruna</item>
      <item>Mario Ćuković</item>
    </izvorni_sadrzaj>
    <derivirana_varijabla naziv="DomainObject.Predmet.OstaliListNazivFormated_1">
      <item>Marijan Maruna</item>
      <item>Mario Ćuković</item>
    </derivirana_varijabla>
  </DomainObject.Predmet.OstaliListNazivFormated>
  <DomainObject.Predmet.OstaliListNazivFormatedOIB>
    <izvorni_sadrzaj>
      <item>Marijan Maruna, OIB 16120626816</item>
      <item>Mario Ćuković, OIB 88027737698</item>
    </izvorni_sadrzaj>
    <derivirana_varijabla naziv="DomainObject.Predmet.OstaliListNazivFormatedOIB_1">
      <item>Marijan Maruna, OIB 16120626816</item>
      <item>Mario Ćuković, OIB 88027737698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ZAMAH d.o.o. za internet trgovinu i usluge</izvorni_sadrzaj>
    <derivirana_varijabla naziv="DomainObject.Predmet.ProtustrankaIDrugi_1">ZAMAH d.o.o. za internet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ZAMAH d.o.o. za internet trgovinu i usluge, OIB 36237992324, Franje Krežme 4, 23000 Zadar</izvorni_sadrzaj>
    <derivirana_varijabla naziv="DomainObject.Predmet.ProtustrankaIDrugiAdressOIB_1">ZAMAH d.o.o. za internet trgovinu i usluge, OIB 36237992324, Franje Krežme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ZAMAH d.o.o. za internet trgovinu i usluge</item>
      <item>Marijan Maruna</item>
      <item>Mario Ćuković</item>
    </izvorni_sadrzaj>
    <derivirana_varijabla naziv="DomainObject.Predmet.SudioniciListNaziv_1">
      <item>FINA</item>
      <item>ZAMAH d.o.o. za internet trgovinu i usluge</item>
      <item>Marijan Maruna</item>
      <item>Mario Ćuković</item>
    </derivirana_varijabla>
  </DomainObject.Predmet.SudioniciListNaziv>
  <DomainObject.Predmet.SudioniciListAdressOIB>
    <izvorni_sadrzaj>
      <item>FINA, OIB 85821130368</item>
      <item>ZAMAH d.o.o. za internet trgovinu i usluge, OIB 36237992324, Franje Krežme 4,23000 Zadar</item>
      <item>Marijan Maruna, OIB 16120626816, Rivanjski Prilaz 10,23000 Zadar</item>
      <item>Mario Ćuković, OIB 88027737698, Viktora Vide 21 A,23000 Zadar</item>
    </izvorni_sadrzaj>
    <derivirana_varijabla naziv="DomainObject.Predmet.SudioniciListAdressOIB_1">
      <item>FINA, OIB 85821130368</item>
      <item>ZAMAH d.o.o. za internet trgovinu i usluge, OIB 36237992324, Franje Krežme 4,23000 Zadar</item>
      <item>Marijan Maruna, OIB 16120626816, Rivanjski Prilaz 10,23000 Zadar</item>
      <item>Mario Ćuković, OIB 88027737698, Viktora Vide 21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36237992324</item>
      <item>, OIB 16120626816</item>
      <item>, OIB 88027737698</item>
    </izvorni_sadrzaj>
    <derivirana_varijabla naziv="DomainObject.Predmet.SudioniciListNazivOIB_1">
      <item>, OIB 85821130368</item>
      <item>, OIB 36237992324</item>
      <item>, OIB 16120626816</item>
      <item>, OIB 88027737698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19DC9E-566C-48EE-AD6F-85444FFB23C5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323</properties:Words>
  <properties:Characters>1847</properties:Characters>
  <properties:Lines>15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2017-12-22T10:29:00Z</dcterms:created>
  <dc:creator>Ardena Bajlo</dc:creator>
  <cp:lastModifiedBy>Ana Markač</cp:lastModifiedBy>
  <cp:lastPrinted>2017-12-22T10:29:00Z</cp:lastPrinted>
  <dcterms:modified xmlns:xsi="http://www.w3.org/2001/XMLSchema-instance" xsi:type="dcterms:W3CDTF">2017-12-22T10:29:00Z</dcterms:modified>
  <cp:revision>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