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5d59" w14:paraId="c1b5d59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B27556" w:rsidRPr="004A28D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 w:rsidRPr="004A28DD">
        <w:rPr>
          <w:rFonts w:cs="Times New Roman" w:hAnsi="Times New Roman" w:ascii="Times New Roman"/>
          <w:sz w:val="24"/>
          <w:szCs w:val="24"/>
        </w:rPr>
        <w:t xml:space="preserve">     </w:t>
      </w:r>
      <w:r w:rsidR="00C37C41">
        <w:rPr>
          <w:rFonts w:cs="Times New Roman" w:hAnsi="Times New Roman" w:ascii="Times New Roman"/>
          <w:sz w:val="24"/>
          <w:szCs w:val="24"/>
        </w:rPr>
        <w:t>Broj: 2/St-573/2016-15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9E1C2E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9E1C2E" w:rsidRPr="009E1C2E">
        <w:rPr>
          <w:rFonts w:cs="Times New Roman" w:hAnsi="Times New Roman" w:ascii="Times New Roman"/>
          <w:sz w:val="24"/>
          <w:szCs w:val="24"/>
        </w:rPr>
        <w:t>COOL MARKETING j.d.o.o. za trgovinu i usluge, O</w:t>
      </w:r>
      <w:r w:rsidR="009E1C2E">
        <w:rPr>
          <w:rFonts w:cs="Times New Roman" w:hAnsi="Times New Roman" w:ascii="Times New Roman"/>
          <w:sz w:val="24"/>
          <w:szCs w:val="24"/>
        </w:rPr>
        <w:t xml:space="preserve">IB: 00524197634 sa sjedištem u </w:t>
      </w:r>
      <w:r w:rsidR="009E1C2E" w:rsidRPr="009E1C2E">
        <w:rPr>
          <w:rFonts w:cs="Times New Roman" w:hAnsi="Times New Roman" w:ascii="Times New Roman"/>
          <w:sz w:val="24"/>
          <w:szCs w:val="24"/>
        </w:rPr>
        <w:t>Trg 76. Bataljuna 3, Pakrac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11261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B223B">
        <w:rPr>
          <w:rFonts w:cs="Times New Roman" w:hAnsi="Times New Roman" w:ascii="Times New Roman"/>
          <w:sz w:val="24"/>
          <w:szCs w:val="24"/>
        </w:rPr>
        <w:t>listopada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9E1C2E" w:rsidR="00B27556" w:rsidRPr="009E1C2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9E1C2E" w:rsidRPr="009E1C2E">
        <w:rPr>
          <w:rFonts w:cs="Times New Roman" w:hAnsi="Times New Roman" w:ascii="Times New Roman"/>
          <w:sz w:val="24"/>
          <w:szCs w:val="24"/>
        </w:rPr>
        <w:t>COOL MARKETING j.d.o.o. za trgovinu i usluge, O</w:t>
      </w:r>
      <w:r w:rsidR="009E1C2E">
        <w:rPr>
          <w:rFonts w:cs="Times New Roman" w:hAnsi="Times New Roman" w:ascii="Times New Roman"/>
          <w:sz w:val="24"/>
          <w:szCs w:val="24"/>
        </w:rPr>
        <w:t xml:space="preserve">IB: 00524197634 sa sjedištem u </w:t>
      </w:r>
      <w:r w:rsidR="009E1C2E" w:rsidRPr="009E1C2E">
        <w:rPr>
          <w:rFonts w:cs="Times New Roman" w:hAnsi="Times New Roman" w:ascii="Times New Roman"/>
          <w:sz w:val="24"/>
          <w:szCs w:val="24"/>
        </w:rPr>
        <w:t>Trg 76. Bataljuna 3, Pakrac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314332" w:rsidR="00B27556" w:rsidRPr="002D168C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</w:t>
      </w:r>
      <w:r w:rsidRPr="004D6C0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imenuje se </w:t>
      </w:r>
      <w:r w:rsidR="002D168C" w:rsidRPr="002D168C">
        <w:rPr>
          <w:rFonts w:cs="Times New Roman" w:hAnsi="Times New Roman" w:ascii="Times New Roman"/>
          <w:color w:themeColor="text1" w:val="000000"/>
          <w:sz w:val="24"/>
          <w:szCs w:val="24"/>
        </w:rPr>
        <w:t>Karlo Šatvar</w:t>
      </w:r>
      <w:r w:rsidR="00892745" w:rsidRPr="002D168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2D168C" w:rsidRPr="002D168C">
        <w:rPr>
          <w:rFonts w:cs="Times New Roman" w:hAnsi="Times New Roman" w:ascii="Times New Roman"/>
          <w:color w:themeColor="text1" w:val="000000"/>
          <w:sz w:val="24"/>
          <w:szCs w:val="24"/>
        </w:rPr>
        <w:t>24771511882</w:t>
      </w:r>
      <w:r w:rsidR="00892745" w:rsidRPr="002D168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892745" w:rsidRPr="002D168C">
        <w:rPr>
          <w:rFonts w:cs="Times New Roman" w:hAnsi="Times New Roman" w:ascii="Times New Roman"/>
          <w:color w:themeColor="text1" w:val="000000"/>
          <w:sz w:val="24"/>
          <w:szCs w:val="24"/>
        </w:rPr>
        <w:br/>
      </w:r>
      <w:r w:rsidR="002D168C" w:rsidRPr="002D168C">
        <w:rPr>
          <w:rFonts w:cs="Times New Roman" w:hAnsi="Times New Roman" w:ascii="Times New Roman"/>
          <w:color w:themeColor="text1" w:val="000000"/>
          <w:sz w:val="24"/>
          <w:szCs w:val="24"/>
        </w:rPr>
        <w:t>Zagrebačka 30, Osijek</w:t>
      </w:r>
      <w:r w:rsidR="00892745" w:rsidRPr="002D168C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95A98" w:rsidP="009E1C2E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9E1C2E" w:rsidRPr="009E1C2E">
        <w:rPr>
          <w:rFonts w:cs="Times New Roman" w:hAnsi="Times New Roman" w:ascii="Times New Roman"/>
          <w:sz w:val="24"/>
          <w:szCs w:val="24"/>
        </w:rPr>
        <w:t>COOL MARKETING j.d.o.o. za trgovinu i usluge, O</w:t>
      </w:r>
      <w:r w:rsidR="009E1C2E">
        <w:rPr>
          <w:rFonts w:cs="Times New Roman" w:hAnsi="Times New Roman" w:ascii="Times New Roman"/>
          <w:sz w:val="24"/>
          <w:szCs w:val="24"/>
        </w:rPr>
        <w:t xml:space="preserve">IB: 00524197634 sa sjedištem u </w:t>
      </w:r>
      <w:r w:rsidR="009E1C2E" w:rsidRPr="009E1C2E">
        <w:rPr>
          <w:rFonts w:cs="Times New Roman" w:hAnsi="Times New Roman" w:ascii="Times New Roman"/>
          <w:sz w:val="24"/>
          <w:szCs w:val="24"/>
        </w:rPr>
        <w:t>Trg 76. Bataljuna 3, Pakrac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27925" w:rsidP="00B27556" w:rsidR="007279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042745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B27556">
        <w:rPr>
          <w:rFonts w:cs="Times New Roman" w:hAnsi="Times New Roman" w:ascii="Times New Roman"/>
          <w:sz w:val="24"/>
          <w:szCs w:val="24"/>
        </w:rPr>
        <w:t xml:space="preserve"> RC OSIJEK, Podružnica </w:t>
      </w:r>
      <w:r w:rsidR="003028D3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2D168C">
        <w:rPr>
          <w:rFonts w:cs="Times New Roman" w:hAnsi="Times New Roman" w:ascii="Times New Roman"/>
          <w:sz w:val="24"/>
          <w:szCs w:val="24"/>
        </w:rPr>
        <w:t>01</w:t>
      </w:r>
      <w:r w:rsidR="000C725D">
        <w:rPr>
          <w:rFonts w:cs="Times New Roman" w:hAnsi="Times New Roman" w:ascii="Times New Roman"/>
          <w:sz w:val="24"/>
          <w:szCs w:val="24"/>
        </w:rPr>
        <w:t xml:space="preserve">. </w:t>
      </w:r>
      <w:r w:rsidR="002D168C">
        <w:rPr>
          <w:rFonts w:cs="Times New Roman" w:hAnsi="Times New Roman" w:ascii="Times New Roman"/>
          <w:sz w:val="24"/>
          <w:szCs w:val="24"/>
        </w:rPr>
        <w:t>rujna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2D168C">
        <w:rPr>
          <w:rFonts w:cs="Times New Roman" w:hAnsi="Times New Roman" w:ascii="Times New Roman"/>
          <w:sz w:val="24"/>
          <w:szCs w:val="24"/>
        </w:rPr>
        <w:t>2015</w:t>
      </w:r>
      <w:r w:rsidR="000C725D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2D168C">
        <w:rPr>
          <w:rFonts w:cs="Times New Roman" w:hAnsi="Times New Roman" w:ascii="Times New Roman"/>
          <w:sz w:val="24"/>
          <w:szCs w:val="24"/>
        </w:rPr>
        <w:t>152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2D168C">
        <w:rPr>
          <w:rFonts w:cs="Times New Roman" w:hAnsi="Times New Roman" w:ascii="Times New Roman"/>
          <w:sz w:val="24"/>
          <w:szCs w:val="24"/>
        </w:rPr>
        <w:t>5.160,72</w:t>
      </w:r>
      <w:r w:rsidR="003028D3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ima </w:t>
      </w:r>
      <w:r w:rsidR="00C24A9A">
        <w:rPr>
          <w:rFonts w:cs="Times New Roman" w:hAnsi="Times New Roman" w:ascii="Times New Roman"/>
          <w:sz w:val="24"/>
          <w:szCs w:val="24"/>
        </w:rPr>
        <w:t>jednu zaposlenu osobu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03703" w:rsidP="00042745" w:rsidR="002D16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C24A9A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 xml:space="preserve">. rujna 2018., na </w:t>
      </w:r>
      <w:r w:rsidR="00792F2B">
        <w:rPr>
          <w:rFonts w:cs="Times New Roman" w:hAnsi="Times New Roman" w:ascii="Times New Roman"/>
          <w:sz w:val="24"/>
          <w:szCs w:val="24"/>
        </w:rPr>
        <w:t xml:space="preserve">koje </w:t>
      </w:r>
      <w:r>
        <w:rPr>
          <w:rFonts w:cs="Times New Roman" w:hAnsi="Times New Roman" w:ascii="Times New Roman"/>
          <w:sz w:val="24"/>
          <w:szCs w:val="24"/>
        </w:rPr>
        <w:t xml:space="preserve">ročište </w:t>
      </w:r>
      <w:r w:rsidR="002D168C">
        <w:rPr>
          <w:rFonts w:cs="Times New Roman" w:hAnsi="Times New Roman" w:ascii="Times New Roman"/>
          <w:sz w:val="24"/>
          <w:szCs w:val="24"/>
        </w:rPr>
        <w:t>ni</w:t>
      </w:r>
      <w:r w:rsidR="00792F2B">
        <w:rPr>
          <w:rFonts w:cs="Times New Roman" w:hAnsi="Times New Roman" w:ascii="Times New Roman"/>
          <w:sz w:val="24"/>
          <w:szCs w:val="24"/>
        </w:rPr>
        <w:t>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D168C">
        <w:rPr>
          <w:rFonts w:cs="Times New Roman" w:hAnsi="Times New Roman" w:ascii="Times New Roman"/>
          <w:sz w:val="24"/>
          <w:szCs w:val="24"/>
        </w:rPr>
        <w:t xml:space="preserve">nitko pristupio. </w:t>
      </w:r>
    </w:p>
    <w:p w:rsidRDefault="00E03703" w:rsidP="002D168C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 w:rsidR="004D6C03">
        <w:rPr>
          <w:rFonts w:cs="Times New Roman" w:hAnsi="Times New Roman" w:ascii="Times New Roman"/>
          <w:sz w:val="24"/>
          <w:szCs w:val="24"/>
        </w:rPr>
        <w:t xml:space="preserve">, </w:t>
      </w:r>
      <w:r w:rsidR="00792F2B">
        <w:rPr>
          <w:rFonts w:cs="Times New Roman" w:hAnsi="Times New Roman" w:ascii="Times New Roman"/>
          <w:sz w:val="24"/>
          <w:szCs w:val="24"/>
        </w:rPr>
        <w:t xml:space="preserve">pokretnina,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4D6C03">
        <w:rPr>
          <w:rFonts w:cs="Times New Roman" w:hAnsi="Times New Roman" w:ascii="Times New Roman"/>
          <w:sz w:val="24"/>
          <w:szCs w:val="24"/>
        </w:rPr>
        <w:t xml:space="preserve">de, udjela u drugim poduzećima, 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U Slavonskom Brodu </w:t>
      </w:r>
      <w:r w:rsidR="0011261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03703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5250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4A46B0" w:rsidP="00B27556" w:rsidR="004A46B0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2D168C" w:rsidP="00B27556" w:rsidR="002D168C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727925" w:rsidP="00727925" w:rsid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727925">
        <w:rPr>
          <w:rFonts w:cs="Times New Roman" w:hAnsi="Times New Roman" w:ascii="Times New Roman"/>
          <w:sz w:val="24"/>
          <w:szCs w:val="24"/>
        </w:rPr>
        <w:t>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F2B6A">
        <w:rPr>
          <w:rFonts w:cs="Times New Roman" w:hAnsi="Times New Roman" w:ascii="Times New Roman"/>
          <w:sz w:val="24"/>
          <w:szCs w:val="24"/>
        </w:rPr>
        <w:t>- Registru ovog suda odmah i nakon pravomoćnosti</w:t>
      </w:r>
    </w:p>
    <w:p w:rsidRDefault="00727925" w:rsidP="00727925" w:rsidR="00B27556" w:rsidRPr="0045519D">
      <w:pPr>
        <w:pStyle w:val="Bezproreda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- </w:t>
      </w:r>
      <w:r w:rsidR="00B27556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Stečajno</w:t>
      </w:r>
      <w:r w:rsidR="00A9222F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m</w:t>
      </w:r>
      <w:r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B27556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upravitelj</w:t>
      </w:r>
      <w:r w:rsidR="00A9222F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u</w:t>
      </w:r>
    </w:p>
    <w:p w:rsidRDefault="00727925" w:rsidP="00727925" w:rsidR="00B27556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27556" w:rsidRPr="00727925">
        <w:rPr>
          <w:rFonts w:cs="Times New Roman" w:hAnsi="Times New Roman" w:ascii="Times New Roman"/>
          <w:sz w:val="24"/>
          <w:szCs w:val="24"/>
        </w:rPr>
        <w:t>Predlagatelju FINA RC Osijek</w:t>
      </w:r>
    </w:p>
    <w:p w:rsidRDefault="00A9222F" w:rsidP="002D168C" w:rsidR="00B27556" w:rsidRPr="00336F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28D3">
        <w:rPr>
          <w:rFonts w:cs="Times New Roman" w:hAnsi="Times New Roman" w:ascii="Times New Roman"/>
          <w:sz w:val="24"/>
          <w:szCs w:val="24"/>
        </w:rPr>
        <w:t xml:space="preserve">- z.z. </w:t>
      </w:r>
      <w:r w:rsidR="002D168C" w:rsidRPr="002D168C">
        <w:rPr>
          <w:rFonts w:cs="Times New Roman" w:hAnsi="Times New Roman" w:ascii="Times New Roman"/>
          <w:sz w:val="24"/>
          <w:szCs w:val="24"/>
        </w:rPr>
        <w:t>KARLO BROŠ, OIB: 58</w:t>
      </w:r>
      <w:r w:rsidR="002D168C">
        <w:rPr>
          <w:rFonts w:cs="Times New Roman" w:hAnsi="Times New Roman" w:ascii="Times New Roman"/>
          <w:sz w:val="24"/>
          <w:szCs w:val="24"/>
        </w:rPr>
        <w:t xml:space="preserve">863530869, </w:t>
      </w:r>
      <w:r w:rsidR="002D168C" w:rsidRPr="002D168C">
        <w:rPr>
          <w:rFonts w:cs="Times New Roman" w:hAnsi="Times New Roman" w:ascii="Times New Roman"/>
          <w:sz w:val="24"/>
          <w:szCs w:val="24"/>
        </w:rPr>
        <w:t>Zagreb, CETINGRADSKA ULICA 20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FD5" w:rsidP="00922784" w:rsidR="00970FD5">
      <w:pPr>
        <w:spacing w:lineRule="auto" w:line="240" w:after="0"/>
      </w:pPr>
      <w:r>
        <w:separator/>
      </w:r>
    </w:p>
  </w:endnote>
  <w:endnote w:id="0" w:type="continuationSeparator">
    <w:p w:rsidRDefault="00970FD5" w:rsidP="00922784" w:rsidR="00970F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8749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FD5" w:rsidP="00922784" w:rsidR="00970FD5">
      <w:pPr>
        <w:spacing w:lineRule="auto" w:line="240" w:after="0"/>
      </w:pPr>
      <w:r>
        <w:separator/>
      </w:r>
    </w:p>
  </w:footnote>
  <w:footnote w:id="0" w:type="continuationSeparator">
    <w:p w:rsidRDefault="00970FD5" w:rsidP="00922784" w:rsidR="00970FD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1186E"/>
    <w:rsid w:val="00042745"/>
    <w:rsid w:val="00060B92"/>
    <w:rsid w:val="0006201F"/>
    <w:rsid w:val="00092065"/>
    <w:rsid w:val="00093119"/>
    <w:rsid w:val="000A6AC1"/>
    <w:rsid w:val="000B2D3C"/>
    <w:rsid w:val="000C0562"/>
    <w:rsid w:val="000C103C"/>
    <w:rsid w:val="000C6E15"/>
    <w:rsid w:val="000C725D"/>
    <w:rsid w:val="000F438C"/>
    <w:rsid w:val="001005B6"/>
    <w:rsid w:val="00103B78"/>
    <w:rsid w:val="001042B6"/>
    <w:rsid w:val="0011261B"/>
    <w:rsid w:val="00124740"/>
    <w:rsid w:val="0013364D"/>
    <w:rsid w:val="001358B8"/>
    <w:rsid w:val="00163586"/>
    <w:rsid w:val="0016768D"/>
    <w:rsid w:val="00170E85"/>
    <w:rsid w:val="001830D9"/>
    <w:rsid w:val="001C2C88"/>
    <w:rsid w:val="002541EF"/>
    <w:rsid w:val="0028306D"/>
    <w:rsid w:val="00284DE2"/>
    <w:rsid w:val="002B0D54"/>
    <w:rsid w:val="002C100F"/>
    <w:rsid w:val="002D168C"/>
    <w:rsid w:val="002D58F9"/>
    <w:rsid w:val="003028D3"/>
    <w:rsid w:val="00314332"/>
    <w:rsid w:val="00336F6F"/>
    <w:rsid w:val="0034305C"/>
    <w:rsid w:val="00375002"/>
    <w:rsid w:val="0037574E"/>
    <w:rsid w:val="00377FF7"/>
    <w:rsid w:val="00395A98"/>
    <w:rsid w:val="003A7463"/>
    <w:rsid w:val="003B0B88"/>
    <w:rsid w:val="00413772"/>
    <w:rsid w:val="00440340"/>
    <w:rsid w:val="0045519D"/>
    <w:rsid w:val="004A1E19"/>
    <w:rsid w:val="004A28DD"/>
    <w:rsid w:val="004A46B0"/>
    <w:rsid w:val="004B223B"/>
    <w:rsid w:val="004D6C03"/>
    <w:rsid w:val="004F4FDC"/>
    <w:rsid w:val="0052504A"/>
    <w:rsid w:val="005849E5"/>
    <w:rsid w:val="0063521A"/>
    <w:rsid w:val="00644551"/>
    <w:rsid w:val="006749EF"/>
    <w:rsid w:val="006D6FE4"/>
    <w:rsid w:val="00727925"/>
    <w:rsid w:val="00781F77"/>
    <w:rsid w:val="0078284D"/>
    <w:rsid w:val="00792F2B"/>
    <w:rsid w:val="007C5B18"/>
    <w:rsid w:val="00831177"/>
    <w:rsid w:val="00832BC8"/>
    <w:rsid w:val="00840486"/>
    <w:rsid w:val="0085245A"/>
    <w:rsid w:val="00862877"/>
    <w:rsid w:val="00892745"/>
    <w:rsid w:val="008E021E"/>
    <w:rsid w:val="008F0C95"/>
    <w:rsid w:val="008F36FE"/>
    <w:rsid w:val="00922784"/>
    <w:rsid w:val="0096685B"/>
    <w:rsid w:val="00970FD5"/>
    <w:rsid w:val="009732D4"/>
    <w:rsid w:val="00987EC8"/>
    <w:rsid w:val="009E1C2E"/>
    <w:rsid w:val="009E2034"/>
    <w:rsid w:val="00A15748"/>
    <w:rsid w:val="00A35712"/>
    <w:rsid w:val="00A8749A"/>
    <w:rsid w:val="00A87643"/>
    <w:rsid w:val="00A9222F"/>
    <w:rsid w:val="00A92A0C"/>
    <w:rsid w:val="00AA6537"/>
    <w:rsid w:val="00AC4446"/>
    <w:rsid w:val="00AD3E05"/>
    <w:rsid w:val="00AF2F58"/>
    <w:rsid w:val="00B07D39"/>
    <w:rsid w:val="00B27556"/>
    <w:rsid w:val="00B35447"/>
    <w:rsid w:val="00B73DA3"/>
    <w:rsid w:val="00BB45B8"/>
    <w:rsid w:val="00BD2BEF"/>
    <w:rsid w:val="00BF2B6A"/>
    <w:rsid w:val="00C24A9A"/>
    <w:rsid w:val="00C36BCA"/>
    <w:rsid w:val="00C37C41"/>
    <w:rsid w:val="00CC7C6F"/>
    <w:rsid w:val="00D44953"/>
    <w:rsid w:val="00D74F95"/>
    <w:rsid w:val="00D80A38"/>
    <w:rsid w:val="00D87CD6"/>
    <w:rsid w:val="00DA5E78"/>
    <w:rsid w:val="00DB6D90"/>
    <w:rsid w:val="00DD5716"/>
    <w:rsid w:val="00DE562C"/>
    <w:rsid w:val="00E03703"/>
    <w:rsid w:val="00EE4EF5"/>
    <w:rsid w:val="00F305C9"/>
    <w:rsid w:val="00FA18E9"/>
    <w:rsid w:val="00FD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4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49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4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4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4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49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4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4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COOL MARKETING j.d.o.o. za trgovinu i usluge</izvorni_sadrzaj>
    <derivirana_varijabla naziv="DomainObject.Predmet.ProtustrankaFormated_1">  COOL MARKETING j.d.o.o. za trgovinu i usluge</derivirana_varijabla>
  </DomainObject.Predmet.ProtustrankaFormated>
  <DomainObject.Predmet.ProtustrankaFormatedOIB>
    <izvorni_sadrzaj>  COOL MARKETING j.d.o.o. za trgovinu i usluge, OIB 00524197634</izvorni_sadrzaj>
    <derivirana_varijabla naziv="DomainObject.Predmet.ProtustrankaFormatedOIB_1">  COOL MARKETING j.d.o.o. za trgovinu i usluge, OIB 00524197634</derivirana_varijabla>
  </DomainObject.Predmet.ProtustrankaFormatedOIB>
  <DomainObject.Predmet.ProtustrankaFormatedWithAdress>
    <izvorni_sadrzaj> COOL MARKETING j.d.o.o. za trgovinu i usluge, Trg 76. Bataljuna 3, 34550 Pakrac</izvorni_sadrzaj>
    <derivirana_varijabla naziv="DomainObject.Predmet.ProtustrankaFormatedWithAdress_1"> COOL MARKETING j.d.o.o. za trgovinu i usluge, Trg 76. Bataljuna 3, 34550 Pakrac</derivirana_varijabla>
  </DomainObject.Predmet.ProtustrankaFormatedWithAdress>
  <DomainObject.Predmet.ProtustrankaFormatedWithAdressOIB>
    <izvorni_sadrzaj> COOL MARKETING j.d.o.o. za trgovinu i usluge, OIB 00524197634, Trg 76. Bataljuna 3, 34550 Pakrac</izvorni_sadrzaj>
    <derivirana_varijabla naziv="DomainObject.Predmet.ProtustrankaFormatedWithAdressOIB_1"> COOL MARKETING j.d.o.o. za trgovinu i usluge, OIB 00524197634, Trg 76. Bataljuna 3, 34550 Pakrac</derivirana_varijabla>
  </DomainObject.Predmet.ProtustrankaFormatedWithAdressOIB>
  <DomainObject.Predmet.ProtustrankaWithAdress>
    <izvorni_sadrzaj>COOL MARKETING j.d.o.o. za trgovinu i usluge Trg 76. Bataljuna 3, 34550 Pakrac</izvorni_sadrzaj>
    <derivirana_varijabla naziv="DomainObject.Predmet.ProtustrankaWithAdress_1">COOL MARKETING j.d.o.o. za trgovinu i usluge Trg 76. Bataljuna 3, 34550 Pakrac</derivirana_varijabla>
  </DomainObject.Predmet.ProtustrankaWithAdress>
  <DomainObject.Predmet.ProtustrankaWithAdressOIB>
    <izvorni_sadrzaj>COOL MARKETING j.d.o.o. za trgovinu i usluge, OIB 00524197634, Trg 76. Bataljuna 3, 34550 Pakrac</izvorni_sadrzaj>
    <derivirana_varijabla naziv="DomainObject.Predmet.ProtustrankaWithAdressOIB_1">COOL MARKETING j.d.o.o. za trgovinu i usluge, OIB 00524197634, Trg 76. Bataljuna 3, 34550 Pakrac</derivirana_varijabla>
  </DomainObject.Predmet.ProtustrankaWithAdressOIB>
  <DomainObject.Predmet.ProtustrankaNazivFormated>
    <izvorni_sadrzaj>COOL MARKETING j.d.o.o. za trgovinu i usluge</izvorni_sadrzaj>
    <derivirana_varijabla naziv="DomainObject.Predmet.ProtustrankaNazivFormated_1">COOL MARKETING j.d.o.o. za trgovinu i usluge</derivirana_varijabla>
  </DomainObject.Predmet.ProtustrankaNazivFormated>
  <DomainObject.Predmet.ProtustrankaNazivFormatedOIB>
    <izvorni_sadrzaj>COOL MARKETING j.d.o.o. za trgovinu i usluge, OIB 00524197634</izvorni_sadrzaj>
    <derivirana_varijabla naziv="DomainObject.Predmet.ProtustrankaNazivFormatedOIB_1">COOL MARKETING j.d.o.o. za trgovinu i usluge, OIB 00524197634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5160.72</izvorni_sadrzaj>
    <derivirana_varijabla naziv="DomainObject.Predmet.TrenutnaVrijednost_1">5160.72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COOL MARKETING j.d.o.o. za trgovinu i usluge</item>
    </izvorni_sadrzaj>
    <derivirana_varijabla naziv="DomainObject.Predmet.ProtuStrankaListFormated_1">
      <item>COOL MARKETING j.d.o.o. za trgovinu i usluge</item>
    </derivirana_varijabla>
  </DomainObject.Predmet.ProtuStrankaListFormated>
  <DomainObject.Predmet.ProtuStrankaListFormatedOIB>
    <izvorni_sadrzaj>
      <item>COOL MARKETING j.d.o.o. za trgovinu i usluge, OIB 00524197634</item>
    </izvorni_sadrzaj>
    <derivirana_varijabla naziv="DomainObject.Predmet.ProtuStrankaListFormatedOIB_1">
      <item>COOL MARKETING j.d.o.o. za trgovinu i usluge, OIB 00524197634</item>
    </derivirana_varijabla>
  </DomainObject.Predmet.ProtuStrankaListFormatedOIB>
  <DomainObject.Predmet.ProtuStrankaListFormatedWithAdress>
    <izvorni_sadrzaj>
      <item>COOL MARKETING j.d.o.o. za trgovinu i usluge, Trg 76. Bataljuna 3, 34550 Pakrac</item>
    </izvorni_sadrzaj>
    <derivirana_varijabla naziv="DomainObject.Predmet.ProtuStrankaListFormatedWithAdress_1">
      <item>COOL MARKETING j.d.o.o. za trgovinu i usluge, Trg 76. Bataljuna 3, 34550 Pakrac</item>
    </derivirana_varijabla>
  </DomainObject.Predmet.ProtuStrankaListFormatedWithAdress>
  <DomainObject.Predmet.ProtuStrankaListFormatedWithAdressOIB>
    <izvorni_sadrzaj>
      <item>COOL MARKETING j.d.o.o. za trgovinu i usluge, OIB 00524197634, Trg 76. Bataljuna 3, 34550 Pakrac</item>
    </izvorni_sadrzaj>
    <derivirana_varijabla naziv="DomainObject.Predmet.ProtuStrankaListFormatedWithAdressOIB_1">
      <item>COOL MARKETING j.d.o.o. za trgovinu i usluge, OIB 00524197634, Trg 76. Bataljuna 3, 34550 Pakrac</item>
    </derivirana_varijabla>
  </DomainObject.Predmet.ProtuStrankaListFormatedWithAdressOIB>
  <DomainObject.Predmet.ProtuStrankaListNazivFormated>
    <izvorni_sadrzaj>
      <item>COOL MARKETING j.d.o.o. za trgovinu i usluge</item>
    </izvorni_sadrzaj>
    <derivirana_varijabla naziv="DomainObject.Predmet.ProtuStrankaListNazivFormated_1">
      <item>COOL MARKETING j.d.o.o. za trgovinu i usluge</item>
    </derivirana_varijabla>
  </DomainObject.Predmet.ProtuStrankaListNazivFormated>
  <DomainObject.Predmet.ProtuStrankaListNazivFormatedOIB>
    <izvorni_sadrzaj>
      <item>COOL MARKETING j.d.o.o. za trgovinu i usluge, OIB 00524197634</item>
    </izvorni_sadrzaj>
    <derivirana_varijabla naziv="DomainObject.Predmet.ProtuStrankaListNazivFormatedOIB_1">
      <item>COOL MARKETING j.d.o.o. za trgovinu i usluge, OIB 00524197634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COOL MARKETING j.d.o.o. za trgovinu i usluge</izvorni_sadrzaj>
    <derivirana_varijabla naziv="DomainObject.Predmet.ProtustrankaIDrugi_1">COOL MARKETING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COOL MARKETING j.d.o.o. za trgovinu i usluge, OIB 00524197634, Trg 76. Bataljuna 3, 34550 Pakrac</izvorni_sadrzaj>
    <derivirana_varijabla naziv="DomainObject.Predmet.ProtustrankaIDrugiAdressOIB_1">COOL MARKETING j.d.o.o. za trgovinu i usluge, OIB 00524197634, Trg 76. Bataljuna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COOL MARKETING j.d.o.o. za trgovinu i usluge</item>
    </izvorni_sadrzaj>
    <derivirana_varijabla naziv="DomainObject.Predmet.SudioniciListNaziv_1">
      <item>Financijska agencija</item>
      <item>COOL MARKETING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COOL MARKETING j.d.o.o. za trgovinu i usluge, OIB 00524197634, Trg 76. Bataljuna 3,34550 Pakrac</item>
    </izvorni_sadrzaj>
    <derivirana_varijabla naziv="DomainObject.Predmet.SudioniciListAdressOIB_1">
      <item>Financijska agencija, OIB 85821130368, Ulica grada Vukovara 70,10000 Zagreb</item>
      <item>COOL MARKETING j.d.o.o. za trgovinu i usluge, OIB 00524197634, Trg 76. Bataljuna 3,34550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00524197634</item>
    </izvorni_sadrzaj>
    <derivirana_varijabla naziv="DomainObject.Predmet.SudioniciListNazivOIB_1">
      <item>, OIB 85821130368</item>
      <item>, OIB 00524197634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21. lipnja 2018.</izvorni_sadrzaj>
    <derivirana_varijabla naziv="DomainObject.PredzadnjaOdlukaIzPredmeta.DatumDonosenjaOdluke_1">21. lipnja 2018.</derivirana_varijabla>
  </DomainObject.PredzadnjaOdlukaIzPredmeta.DatumDonosenjaOdluke>
  <DomainObject.PredzadnjaOdlukaIzPredmeta.Oznaka>
    <izvorni_sadrzaj>St-573/2016-8</izvorni_sadrzaj>
    <derivirana_varijabla naziv="DomainObject.PredzadnjaOdlukaIzPredmeta.Oznaka_1">St-573/2016-8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F9FCF4-C17E-407E-A76A-0426E71791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603</properties:Words>
  <properties:Characters>3054</properties:Characters>
  <properties:Lines>103</properties:Lines>
  <properties:Paragraphs>38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2018-10-10T09:39:00Z</dcterms:created>
  <dc:creator>wsadmin</dc:creator>
  <cp:lastModifiedBy>wsadmin</cp:lastModifiedBy>
  <cp:lastPrinted>2018-10-10T11:19:00Z</cp:lastPrinted>
  <dcterms:modified xmlns:xsi="http://www.w3.org/2001/XMLSchema-instance" xsi:type="dcterms:W3CDTF">2018-10-10T12:26:00Z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