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2fbd" w14:paraId="4f12fbd" w:rsidRDefault="00AE649C" w:rsidP="00DF301E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DF301E" w:rsidP="00DF301E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F301E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St-296/16-10</w:t>
      </w:r>
      <w:r w:rsidR="00EA1C6D">
        <w:tab/>
      </w:r>
    </w:p>
    <w:p w:rsidRDefault="00DF301E" w:rsidP="00DF301E" w:rsidR="00DF301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</w:t>
      </w:r>
    </w:p>
    <w:p w:rsidRDefault="00DF301E" w:rsidP="00DF301E" w:rsidR="00DF301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DF301E" w:rsidP="00DF301E" w:rsidR="00DF301E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DF301E" w:rsidP="00DF301E" w:rsidR="00DF301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DF301E" w:rsidP="00DF301E" w:rsidR="00DF301E">
      <w:pPr>
        <w:spacing w:after="0"/>
        <w:jc w:val="both"/>
        <w:rPr>
          <w:rFonts w:cs="Times New Roman"/>
        </w:rPr>
      </w:pPr>
    </w:p>
    <w:p w:rsidRDefault="00DF301E" w:rsidP="00DF301E" w:rsidR="00DF301E">
      <w:pPr>
        <w:spacing w:after="0"/>
        <w:jc w:val="both"/>
        <w:rPr>
          <w:rFonts w:cs="Times New Roman"/>
        </w:rPr>
      </w:pPr>
    </w:p>
    <w:p w:rsidRDefault="00DF301E" w:rsidP="00DF301E" w:rsidR="00DF301E">
      <w:pPr>
        <w:spacing w:after="0"/>
        <w:jc w:val="both"/>
        <w:rPr>
          <w:rFonts w:cs="Times New Roman"/>
        </w:rPr>
      </w:pPr>
    </w:p>
    <w:p w:rsidRDefault="00DF301E" w:rsidP="00DF301E" w:rsidR="00DF30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DF301E" w:rsidP="00DF301E" w:rsidR="00DF301E">
      <w:pPr>
        <w:spacing w:after="0"/>
        <w:jc w:val="center"/>
        <w:rPr>
          <w:rFonts w:cs="Times New Roman"/>
        </w:rPr>
      </w:pPr>
    </w:p>
    <w:p w:rsidRDefault="00DF301E" w:rsidP="00DF301E" w:rsidR="00DF30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DF301E" w:rsidP="00DF301E" w:rsidR="00DF301E">
      <w:pPr>
        <w:spacing w:after="0"/>
        <w:jc w:val="center"/>
        <w:rPr>
          <w:rFonts w:cs="Times New Roman"/>
        </w:rPr>
      </w:pPr>
    </w:p>
    <w:p w:rsidRDefault="00DF301E" w:rsidP="00DF301E" w:rsidR="00DF301E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Autoprijevoz H U Đ E K d.o.o., Žigrovec, Vrtna ulica 2, OIB: 72512366974, dana 22. travnja 2016.               </w:t>
      </w:r>
    </w:p>
    <w:p w:rsidRDefault="00DF301E" w:rsidP="00DF301E" w:rsidR="00DF301E">
      <w:pPr>
        <w:spacing w:after="0"/>
        <w:ind w:firstLine="708"/>
        <w:jc w:val="both"/>
        <w:rPr>
          <w:rFonts w:cs="Times New Roman"/>
        </w:rPr>
      </w:pPr>
    </w:p>
    <w:p w:rsidRDefault="00DF301E" w:rsidP="00DF301E" w:rsidR="00DF30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DF301E" w:rsidP="00DF301E" w:rsidR="00DF301E">
      <w:pPr>
        <w:spacing w:after="0"/>
        <w:jc w:val="both"/>
        <w:rPr>
          <w:rFonts w:cs="Times New Roman"/>
        </w:rPr>
      </w:pPr>
    </w:p>
    <w:p w:rsidRDefault="00DF301E" w:rsidP="00DF301E" w:rsidR="00DF301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Ročište radi očitovanja o prijedlogu za otvaranje stečajnog postupka te radi rasprave i odlučivanja o otvaranju stečajnog postupka (čl. 123. i 128. SZ-a) zakazuje se za</w:t>
      </w:r>
    </w:p>
    <w:p w:rsidRDefault="00DF301E" w:rsidP="00DF301E" w:rsidR="00DF301E">
      <w:pPr>
        <w:spacing w:after="0"/>
        <w:jc w:val="both"/>
        <w:rPr>
          <w:rFonts w:cs="Times New Roman"/>
        </w:rPr>
      </w:pPr>
    </w:p>
    <w:p w:rsidRDefault="00DF301E" w:rsidP="00DF301E" w:rsidR="00DF301E">
      <w:pPr>
        <w:spacing w:after="0"/>
        <w:jc w:val="center"/>
        <w:rPr>
          <w:rFonts w:cs="Times New Roman"/>
        </w:rPr>
      </w:pPr>
      <w:r>
        <w:rPr>
          <w:rFonts w:cs="Times New Roman"/>
        </w:rPr>
        <w:t>18. svibnja 2016. u 9,00 sati</w:t>
      </w:r>
    </w:p>
    <w:p w:rsidRDefault="00DF301E" w:rsidP="00DF301E" w:rsidR="00DF301E">
      <w:pPr>
        <w:spacing w:after="0"/>
        <w:rPr>
          <w:rFonts w:cs="Times New Roman"/>
        </w:rPr>
      </w:pPr>
    </w:p>
    <w:p w:rsidRDefault="00DF301E" w:rsidP="00DF301E" w:rsidR="00DF301E">
      <w:pPr>
        <w:spacing w:after="0"/>
        <w:jc w:val="both"/>
        <w:rPr>
          <w:rFonts w:cs="Times New Roman"/>
        </w:rPr>
      </w:pPr>
      <w:r>
        <w:rPr>
          <w:rFonts w:cs="Times New Roman"/>
        </w:rPr>
        <w:t>kod Trgovačkog suda u Varaždinu, Braće Radić 2, sudnica broj 230/II kat, a na koje se dostavom ovoga rješenja pozivaju:</w:t>
      </w:r>
    </w:p>
    <w:p w:rsidRDefault="00DF301E" w:rsidP="00DF301E" w:rsidR="00DF301E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Autoprijevoz H U Đ E K d.o.o., Žigrovec, Vrtna ulica 2, </w:t>
      </w:r>
    </w:p>
    <w:p w:rsidRDefault="00DF301E" w:rsidP="00DF301E" w:rsidR="00DF301E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</w:t>
      </w:r>
      <w:r>
        <w:rPr>
          <w:rFonts w:cs="Times New Roman"/>
          <w:color w:themeColor="text1" w:val="000000"/>
        </w:rPr>
        <w:t>Daliborka Huđek iz Žigrovca, Vrtna 2, Turčin</w:t>
      </w:r>
    </w:p>
    <w:p w:rsidRDefault="00DF301E" w:rsidP="00DF301E" w:rsidR="00DF301E">
      <w:pPr>
        <w:spacing w:after="0"/>
        <w:jc w:val="both"/>
        <w:rPr>
          <w:rFonts w:cs="Times New Roman"/>
        </w:rPr>
      </w:pPr>
    </w:p>
    <w:p w:rsidRDefault="00DF301E" w:rsidP="00DF301E" w:rsidR="00DF301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travnja 2016.</w:t>
      </w:r>
    </w:p>
    <w:p w:rsidRDefault="00DF301E" w:rsidP="00DF301E" w:rsidR="00DF301E">
      <w:pPr>
        <w:spacing w:after="0"/>
        <w:jc w:val="both"/>
        <w:rPr>
          <w:rFonts w:cs="Times New Roman"/>
        </w:rPr>
      </w:pPr>
    </w:p>
    <w:p w:rsidRDefault="00DF301E" w:rsidP="00DF301E" w:rsidR="00DF301E">
      <w:pPr>
        <w:spacing w:after="0"/>
        <w:jc w:val="both"/>
        <w:rPr>
          <w:rFonts w:cs="Times New Roman"/>
        </w:rPr>
      </w:pPr>
    </w:p>
    <w:p w:rsidRDefault="00DF301E" w:rsidP="00DF301E" w:rsidR="00DF301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DF301E" w:rsidP="00DF301E" w:rsidR="00DF301E">
      <w:pPr>
        <w:spacing w:after="0"/>
        <w:jc w:val="both"/>
        <w:rPr>
          <w:rFonts w:cs="Times New Roman"/>
        </w:rPr>
      </w:pPr>
    </w:p>
    <w:p w:rsidRDefault="00DF301E" w:rsidP="00DF301E" w:rsidR="00DF301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DF301E" w:rsidP="00DF301E" w:rsidR="00DF301E">
      <w:pPr>
        <w:spacing w:after="0"/>
        <w:jc w:val="both"/>
        <w:rPr>
          <w:rFonts w:cs="Times New Roman"/>
        </w:rPr>
      </w:pPr>
    </w:p>
    <w:p w:rsidRDefault="00DF301E" w:rsidP="00DF301E" w:rsidR="00DF301E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DF301E" w:rsidP="00DF301E" w:rsidR="00DF301E">
      <w:pPr>
        <w:spacing w:after="0"/>
        <w:jc w:val="both"/>
        <w:rPr>
          <w:rFonts w:cs="Times New Roman"/>
        </w:rPr>
      </w:pPr>
    </w:p>
    <w:p w:rsidRDefault="00DF301E" w:rsidP="00DF301E" w:rsidR="00DF301E">
      <w:pPr>
        <w:spacing w:after="0"/>
        <w:jc w:val="both"/>
        <w:rPr>
          <w:rFonts w:cs="Times New Roman"/>
        </w:rPr>
      </w:pPr>
    </w:p>
    <w:p w:rsidRDefault="00DF301E" w:rsidP="00DF301E" w:rsidR="00DF301E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DF301E" w:rsidP="00DF301E" w:rsidR="00DF301E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DF301E" w:rsidP="00DF301E" w:rsidR="00DF301E">
      <w:pPr>
        <w:spacing w:after="0"/>
        <w:jc w:val="both"/>
        <w:rPr>
          <w:rFonts w:cs="Times New Roman"/>
        </w:rPr>
      </w:pPr>
    </w:p>
    <w:p w:rsidRDefault="00DF301E" w:rsidP="00DF301E" w:rsidR="00DF301E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DNA: </w:t>
      </w:r>
    </w:p>
    <w:p w:rsidRDefault="00DF301E" w:rsidP="00DF301E" w:rsidR="00DF301E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Autoprijevoz H U Đ E K d.o.o., Žigrovec, Vrtna ulica 2, </w:t>
      </w:r>
    </w:p>
    <w:p w:rsidRDefault="00DF301E" w:rsidP="00DF301E" w:rsidR="00DF301E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</w:t>
      </w:r>
      <w:r>
        <w:rPr>
          <w:rFonts w:cs="Times New Roman"/>
          <w:color w:themeColor="text1" w:val="000000"/>
        </w:rPr>
        <w:t>Daliborka Huđek iz Žigrovca, Vrtna 2, Turčin</w:t>
      </w:r>
    </w:p>
    <w:p w:rsidRDefault="00CB0EA4" w:rsidP="00DF301E" w:rsidR="00CB0EA4">
      <w:pPr>
        <w:pStyle w:val="Naslovdokumenta"/>
        <w:spacing w:after="0"/>
      </w:pPr>
    </w:p>
    <w:p w:rsidRDefault="0071688E" w:rsidP="00DF301E" w:rsidR="0071688E">
      <w:pPr>
        <w:pStyle w:val="Poetniodjeljak"/>
        <w:spacing w:after="0"/>
      </w:pPr>
    </w:p>
    <w:p w:rsidRDefault="00A21F0D" w:rsidP="00DF301E" w:rsidR="00A21F0D">
      <w:pPr>
        <w:pStyle w:val="NormaleSPIS"/>
        <w:spacing w:after="0"/>
        <w:rPr>
          <w:noProof/>
        </w:rPr>
      </w:pPr>
    </w:p>
    <w:p w:rsidRDefault="00DA0242" w:rsidP="00DF301E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01E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419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za 18.5.16.</izvorni_sadrzaj>
    <derivirana_varijabla naziv="DomainObject.Primjedba_1">-poziv za 18.5.16.</derivirana_varijabla>
  </DomainObject.Primjedba>
  <DomainObject.Oznaka>
    <izvorni_sadrzaj>St-296/2016-10</izvorni_sadrzaj>
    <derivirana_varijabla naziv="DomainObject.Oznaka_1">St-296/2016-10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H U Đ E K društvo s ograničenom odgovornošću za prijevoz robe i tereta cestom zastupanog po punomoćniku Daliborka Huđek</izvorni_sadrzaj>
    <derivirana_varijabla naziv="DomainObject.Predmet.ProtustrankaFormated_1">  Autoprijevoz H U Đ E K društvo s ograničenom odgovornošću za prijevoz robe i tereta cestom zastupanog po punomoćniku Daliborka Huđek</derivirana_varijabla>
  </DomainObject.Predmet.ProtustrankaFormated>
  <DomainObject.Predmet.ProtustrankaFormatedOIB>
    <izvorni_sadrzaj>  Autoprijevoz H U Đ E K društvo s ograničenom odgovornošću za prijevoz robe i tereta cestom, OIB 72512366974 zastupanog po punomoćniku Daliborka Huđek</izvorni_sadrzaj>
    <derivirana_varijabla naziv="DomainObject.Predmet.ProtustrankaFormatedOIB_1">  Autoprijevoz H U Đ E K društvo s ograničenom odgovornošću za prijevoz robe i tereta cestom, OIB 72512366974 zastupanog po punomoćniku Daliborka Huđek</derivirana_varijabla>
  </DomainObject.Predmet.ProtustrankaFormatedOIB>
  <DomainObject.Predmet.ProtustrankaFormatedWithAdress>
    <izvorni_sadrzaj> Autoprijevoz H U Đ E K društvo s ograničenom odgovornošću za prijevoz robe i tereta cestom, Vrtna Ulica 2, 42204 Žigrovec zastupanog po punomoćniku Daliborka Huđek</izvorni_sadrzaj>
    <derivirana_varijabla naziv="DomainObject.Predmet.ProtustrankaFormatedWithAdress_1"> Autoprijevoz H U Đ E K društvo s ograničenom odgovornošću za prijevoz robe i tereta cestom, Vrtna Ulica 2, 42204 Žigrovec zastupanog po punomoćniku Daliborka Huđek</derivirana_varijabla>
  </DomainObject.Predmet.ProtustrankaFormatedWithAdress>
  <DomainObject.Predmet.ProtustrankaFormatedWithAdressOIB>
    <izvorni_sadrzaj> Autoprijevoz H U Đ E K društvo s ograničenom odgovornošću za prijevoz robe i tereta cestom, OIB 72512366974, Vrtna Ulica 2, 42204 Žigrovec zastupanog po punomoćniku Daliborka Huđek</izvorni_sadrzaj>
    <derivirana_varijabla naziv="DomainObject.Predmet.ProtustrankaFormatedWithAdressOIB_1"> Autoprijevoz H U Đ E K društvo s ograničenom odgovornošću za prijevoz robe i tereta cestom, OIB 72512366974, Vrtna Ulica 2, 42204 Žigrovec zastupanog po punomoćniku Daliborka Huđek</derivirana_varijabla>
  </DomainObject.Predmet.ProtustrankaFormatedWithAdressOIB>
  <DomainObject.Predmet.ProtustrankaWithAdress>
    <izvorni_sadrzaj>Autoprijevoz H U Đ E K društvo s ograničenom odgovornošću za prijevoz robe i tereta cestom Vrtna Ulica 2, 42204 Žigrovec</izvorni_sadrzaj>
    <derivirana_varijabla naziv="DomainObject.Predmet.ProtustrankaWithAdress_1">Autoprijevoz H U Đ E K društvo s ograničenom odgovornošću za prijevoz robe i tereta cestom Vrtna Ulica 2, 42204 Žigrovec</derivirana_varijabla>
  </DomainObject.Predmet.ProtustrankaWithAdress>
  <DomainObject.Predmet.ProtustrankaWithAdressOIB>
    <izvorni_sadrzaj>Autoprijevoz H U Đ E K društvo s ograničenom odgovornošću za prijevoz robe i tereta cestom, OIB 72512366974, Vrtna Ulica 2, 42204 Žigrovec</izvorni_sadrzaj>
    <derivirana_varijabla naziv="DomainObject.Predmet.ProtustrankaWithAdressOIB_1">Autoprijevoz H U Đ E K društvo s ograničenom odgovornošću za prijevoz robe i tereta cestom, OIB 72512366974, Vrtna Ulica 2, 42204 Žigrovec</derivirana_varijabla>
  </DomainObject.Predmet.ProtustrankaWithAdressOIB>
  <DomainObject.Predmet.ProtustrankaNazivFormated>
    <izvorni_sadrzaj>Autoprijevoz H U Đ E K društvo s ograničenom odgovornošću za prijevoz robe i tereta cestom</izvorni_sadrzaj>
    <derivirana_varijabla naziv="DomainObject.Predmet.ProtustrankaNazivFormated_1">Autoprijevoz H U Đ E K društvo s ograničenom odgovornošću za prijevoz robe i tereta cestom</derivirana_varijabla>
  </DomainObject.Predmet.ProtustrankaNazivFormated>
  <DomainObject.Predmet.ProtustrankaNazivFormatedOIB>
    <izvorni_sadrzaj>Autoprijevoz H U Đ E K društvo s ograničenom odgovornošću za prijevoz robe i tereta cestom, OIB 72512366974</izvorni_sadrzaj>
    <derivirana_varijabla naziv="DomainObject.Predmet.ProtustrankaNazivFormatedOIB_1">Autoprijevoz H U Đ E K društvo s ograničenom odgovornošću za prijevoz robe i tereta cestom, OIB 72512366974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68031.67</izvorni_sadrzaj>
    <derivirana_varijabla naziv="DomainObject.Predmet.TrenutnaVrijednost_1">68031.67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Autoprijevoz H U Đ E K društvo s ograničenom odgovornošću za prijevoz robe i tereta cestom zastupanog po punomoćniku Daliborka Huđek</item>
    </izvorni_sadrzaj>
    <derivirana_varijabla naziv="DomainObject.Predmet.ProtuStrankaListFormated_1">
      <item>Autoprijevoz H U Đ E K društvo s ograničenom odgovornošću za prijevoz robe i tereta cestom zastupanog po punomoćniku Daliborka Huđek</item>
    </derivirana_varijabla>
  </DomainObject.Predmet.ProtuStrankaListFormated>
  <DomainObject.Predmet.ProtuStrankaListFormatedOIB>
    <izvorni_sadrzaj>
      <item>Autoprijevoz H U Đ E K društvo s ograničenom odgovornošću za prijevoz robe i tereta cestom, OIB 72512366974 zastupanog po punomoćniku Daliborka Huđek</item>
    </izvorni_sadrzaj>
    <derivirana_varijabla naziv="DomainObject.Predmet.ProtuStrankaListFormatedOIB_1">
      <item>Autoprijevoz H U Đ E K društvo s ograničenom odgovornošću za prijevoz robe i tereta cestom, OIB 72512366974 zastupanog po punomoćniku Daliborka Huđek</item>
    </derivirana_varijabla>
  </DomainObject.Predmet.ProtuStrankaListFormatedOIB>
  <DomainObject.Predmet.ProtuStrankaListFormatedWithAdress>
    <izvorni_sadrzaj>
      <item>Autoprijevoz H U Đ E K društvo s ograničenom odgovornošću za prijevoz robe i tereta cestom, Vrtna Ulica 2, 42204 Žigrovec zastupanog po punomoćniku Daliborka Huđek</item>
    </izvorni_sadrzaj>
    <derivirana_varijabla naziv="DomainObject.Predmet.ProtuStrankaListFormatedWithAdress_1">
      <item>Autoprijevoz H U Đ E K društvo s ograničenom odgovornošću za prijevoz robe i tereta cestom, Vrtna Ulica 2, 42204 Žigrovec zastupanog po punomoćniku Daliborka Huđek</item>
    </derivirana_varijabla>
  </DomainObject.Predmet.ProtuStrankaListFormatedWithAdress>
  <DomainObject.Predmet.ProtuStrankaListFormatedWithAdressOIB>
    <izvorni_sadrzaj>
      <item>Autoprijevoz H U Đ E K društvo s ograničenom odgovornošću za prijevoz robe i tereta cestom, OIB 72512366974, Vrtna Ulica 2, 42204 Žigrovec zastupanog po punomoćniku Daliborka Huđek</item>
    </izvorni_sadrzaj>
    <derivirana_varijabla naziv="DomainObject.Predmet.ProtuStrankaListFormatedWithAdressOIB_1">
      <item>Autoprijevoz H U Đ E K društvo s ograničenom odgovornošću za prijevoz robe i tereta cestom, OIB 72512366974, Vrtna Ulica 2, 42204 Žigrovec zastupanog po punomoćniku Daliborka Huđek</item>
    </derivirana_varijabla>
  </DomainObject.Predmet.ProtuStrankaListFormatedWithAdressOIB>
  <DomainObject.Predmet.ProtuStrankaListNazivFormated>
    <izvorni_sadrzaj>
      <item>Autoprijevoz H U Đ E K društvo s ograničenom odgovornošću za prijevoz robe i tereta cestom</item>
    </izvorni_sadrzaj>
    <derivirana_varijabla naziv="DomainObject.Predmet.ProtuStrankaListNazivFormated_1">
      <item>Autoprijevoz H U Đ E K društvo s ograničenom odgovornošću za prijevoz robe i tereta cestom</item>
    </derivirana_varijabla>
  </DomainObject.Predmet.ProtuStrankaListNazivFormated>
  <DomainObject.Predmet.ProtuStrankaListNazivFormatedOIB>
    <izvorni_sadrzaj>
      <item>Autoprijevoz H U Đ E K društvo s ograničenom odgovornošću za prijevoz robe i tereta cestom, OIB 72512366974</item>
    </izvorni_sadrzaj>
    <derivirana_varijabla naziv="DomainObject.Predmet.ProtuStrankaListNazivFormatedOIB_1">
      <item>Autoprijevoz H U Đ E K društvo s ograničenom odgovornošću za prijevoz robe i tereta cestom, OIB 72512366974</item>
    </derivirana_varijabla>
  </DomainObject.Predmet.ProtuStrankaListNazivFormatedOIB>
  <DomainObject.Predmet.OstaliListFormated>
    <izvorni_sadrzaj>
      <item>Županijsko državno odvjetništvo u Varaždinu</item>
      <item>Daliborka Huđek punomoćnik sudionika u postupku Autoprijevoz H U Đ E K društvo s ograničenom odgovornošću za prijevoz robe i tereta cestom</item>
    </izvorni_sadrzaj>
    <derivirana_varijabla naziv="DomainObject.Predmet.OstaliListFormated_1">
      <item>Županijsko državno odvjetništvo u Varaždinu</item>
      <item>Daliborka Huđek punomoćnik sudionika u postupku Autoprijevoz H U Đ E K društvo s ograničenom odgovornošću za prijevoz robe i tereta cestom</item>
    </derivirana_varijabla>
  </DomainObject.Predmet.OstaliListFormated>
  <DomainObject.Predmet.OstaliListFormatedOIB>
    <izvorni_sadrzaj>
      <item>Županijsko državno odvjetništvo u Varaždinu</item>
      <item>Daliborka Huđek, OIB 73525538546 punomoćnik sudionika u postupku Autoprijevoz H U Đ E K društvo s ograničenom odgovornošću za prijevoz robe i tereta cestom</item>
    </izvorni_sadrzaj>
    <derivirana_varijabla naziv="DomainObject.Predmet.OstaliListFormatedOIB_1">
      <item>Županijsko državno odvjetništvo u Varaždinu</item>
      <item>Daliborka Huđek, OIB 73525538546 punomoćnik sudionika u postupku Autoprijevoz H U Đ E K društvo s ograničenom odgovornošću za prijevoz robe i tereta cestom</item>
    </derivirana_varijabla>
  </DomainObject.Predmet.OstaliListFormatedOIB>
  <DomainObject.Predmet.OstaliListFormatedWithAdress>
    <izvorni_sadrzaj>
      <item>Županijsko državno odvjetništvo u Varaždinu</item>
      <item>Daliborka Huđek, Vrtna 2, 42204 Žigrovec punomoćnik sudionika u postupku Autoprijevoz H U Đ E K društvo s ograničenom odgovornošću za prijevoz robe i tereta cestom</item>
    </izvorni_sadrzaj>
    <derivirana_varijabla naziv="DomainObject.Predmet.OstaliListFormatedWithAdress_1">
      <item>Županijsko državno odvjetništvo u Varaždinu</item>
      <item>Daliborka Huđek, Vrtna 2, 42204 Žigrovec punomoćnik sudionika u postupku Autoprijevoz H U Đ E K društvo s ograničenom odgovornošću za prijevoz robe i tereta cestom</item>
    </derivirana_varijabla>
  </DomainObject.Predmet.OstaliListFormatedWithAdress>
  <DomainObject.Predmet.OstaliListFormatedWithAdressOIB>
    <izvorni_sadrzaj>
      <item>Županijsko državno odvjetništvo u Varaždinu</item>
      <item>Daliborka Huđek, OIB 73525538546, Vrtna 2, 42204 Žigrovec punomoćnik sudionika u postupku Autoprijevoz H U Đ E K društvo s ograničenom odgovornošću za prijevoz robe i tereta cestom</item>
    </izvorni_sadrzaj>
    <derivirana_varijabla naziv="DomainObject.Predmet.OstaliListFormatedWithAdressOIB_1">
      <item>Županijsko državno odvjetništvo u Varaždinu</item>
      <item>Daliborka Huđek, OIB 73525538546, Vrtna 2, 42204 Žigrovec punomoćnik sudionika u postupku Autoprijevoz H U Đ E K društvo s ograničenom odgovornošću za prijevoz robe i tereta cestom</item>
    </derivirana_varijabla>
  </DomainObject.Predmet.OstaliListFormatedWithAdressOIB>
  <DomainObject.Predmet.OstaliListNazivFormated>
    <izvorni_sadrzaj>
      <item>Županijsko državno odvjetništvo u Varaždinu</item>
      <item>Daliborka Huđek</item>
    </izvorni_sadrzaj>
    <derivirana_varijabla naziv="DomainObject.Predmet.OstaliListNazivFormated_1">
      <item>Županijsko državno odvjetništvo u Varaždinu</item>
      <item>Daliborka Huđek</item>
    </derivirana_varijabla>
  </DomainObject.Predmet.OstaliListNazivFormated>
  <DomainObject.Predmet.OstaliListNazivFormatedOIB>
    <izvorni_sadrzaj>
      <item>Županijsko državno odvjetništvo u Varaždinu</item>
      <item>Daliborka Huđek, OIB 73525538546</item>
    </izvorni_sadrzaj>
    <derivirana_varijabla naziv="DomainObject.Predmet.OstaliListNazivFormatedOIB_1">
      <item>Županijsko državno odvjetništvo u Varaždinu</item>
      <item>Daliborka Huđek, OIB 73525538546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St-296/2016-10</izvorni_sadrzaj>
    <derivirana_varijabla naziv="DomainObject.PoslovniBrojDokumenta_1">St-296/2016-10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Autoprijevoz H U Đ E K društvo s ograničenom odgovornošću za prijevoz robe i tereta cestom</izvorni_sadrzaj>
    <derivirana_varijabla naziv="DomainObject.Predmet.ProtustrankaIDrugi_1">Autoprijevoz H U Đ E K društvo s ograničenom odgovornošću za prijevoz robe i tereta cestom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Autoprijevoz H U Đ E K društvo s ograničenom odgovornošću za prijevoz robe i tereta cestom, OIB 72512366974, Vrtna Ulica 2, 42204 Žigrovec</izvorni_sadrzaj>
    <derivirana_varijabla naziv="DomainObject.Predmet.ProtustrankaIDrugiAdressOIB_1">Autoprijevoz H U Đ E K društvo s ograničenom odgovornošću za prijevoz robe i tereta cestom, OIB 72512366974, Vrtna Ulica 2, 42204 Žigrovec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Autoprijevoz H U Đ E K društvo s ograničenom odgovornošću za prijevoz robe i tereta cestom</item>
      <item>Financijska agencija</item>
      <item>Županijsko državno odvjetništvo u Varaždinu</item>
      <item>Daliborka Huđek</item>
    </izvorni_sadrzaj>
    <derivirana_varijabla naziv="DomainObject.Predmet.SudioniciListNaziv_1">
      <item>Autoprijevoz H U Đ E K društvo s ograničenom odgovornošću za prijevoz robe i tereta cestom</item>
      <item>Financijska agencija</item>
      <item>Županijsko državno odvjetništvo u Varaždinu</item>
      <item>Daliborka Huđek</item>
    </derivirana_varijabla>
  </DomainObject.Predmet.SudioniciListNaziv>
  <DomainObject.Predmet.SudioniciListAdressOIB>
    <izvorni_sadrzaj>
      <item>Autoprijevoz H U Đ E K društvo s ograničenom odgovornošću za prijevoz robe i tereta cestom, OIB 72512366974, Vrtna Ulica 2,42204 Žigrovec</item>
      <item>Financijska agencija, OIB 85821130368, A. Cesarca 2,42000 Varaždin</item>
      <item>Županijsko državno odvjetništvo u Varaždinu</item>
      <item>Daliborka Huđek, OIB 73525538546, Vrtna 2,42204 Žigrovec</item>
    </izvorni_sadrzaj>
    <derivirana_varijabla naziv="DomainObject.Predmet.SudioniciListAdressOIB_1">
      <item>Autoprijevoz H U Đ E K društvo s ograničenom odgovornošću za prijevoz robe i tereta cestom, OIB 72512366974, Vrtna Ulica 2,42204 Žigrovec</item>
      <item>Financijska agencija, OIB 85821130368, A. Cesarca 2,42000 Varaždin</item>
      <item>Županijsko državno odvjetništvo u Varaždinu</item>
      <item>Daliborka Huđek, OIB 73525538546, Vrtna 2,42204 Žigrovec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030043-6D35-4BDD-B3ED-AC6E36E46F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229</properties:Words>
  <properties:Characters>1108</properties:Characters>
  <properties:Lines>51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2016-04-22T07:16:00Z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