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50aa" w14:paraId="6f350aa" w:rsidRDefault="00023C8E" w:rsidP="00023C8E" w:rsidR="00023C8E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23C8E" w:rsidP="00023C8E" w:rsidR="00023C8E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023C8E" w:rsidP="00023C8E" w:rsidR="00023C8E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023C8E" w:rsidP="00023C8E" w:rsidR="00023C8E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1099/18</w:t>
      </w: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NJ E</w:t>
      </w: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</w:t>
      </w:r>
      <w:r>
        <w:rPr>
          <w:rFonts w:hAnsi="Times New Roman" w:ascii="Times New Roman"/>
          <w:szCs w:val="24"/>
          <w:lang w:val="hr-HR"/>
        </w:rPr>
        <w:t>AV LAB d.o.o., OIB 32592673247, Zagreb, Zagrebačka cesta 180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11. siječnja 2019.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je</w:t>
      </w:r>
    </w:p>
    <w:p w:rsidRDefault="00023C8E" w:rsidP="00023C8E" w:rsidR="00023C8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23C8E" w:rsidP="00023C8E" w:rsidR="00023C8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AV LAB d.o.o., OIB 32592673247, Zagreb, Zagrebačka cesta 180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11. siječnja 2019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23C8E" w:rsidP="00023C8E" w:rsidR="00023C8E" w:rsidRPr="004453B3">
      <w:pPr>
        <w:pStyle w:val="BodyText21"/>
        <w:rPr>
          <w:rFonts w:hAnsi="Times New Roman" w:ascii="Times New Roman"/>
          <w:szCs w:val="24"/>
        </w:rPr>
      </w:pPr>
    </w:p>
    <w:p w:rsidRDefault="00023C8E" w:rsidP="00023C8E" w:rsidR="00023C8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20D88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Domagoj Poljak, OIB 77663651000, Zagreb, Miramarska 26</w:t>
      </w:r>
      <w:r w:rsidRPr="00320D88">
        <w:rPr>
          <w:rFonts w:hAnsi="Times New Roman" w:ascii="Times New Roman"/>
          <w:szCs w:val="24"/>
        </w:rPr>
        <w:t>.</w:t>
      </w:r>
    </w:p>
    <w:p w:rsidRDefault="00023C8E" w:rsidP="00023C8E" w:rsidR="00023C8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23C8E" w:rsidP="00023C8E" w:rsidR="00023C8E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AV LAB d.o.o., OIB 32592673247, Zagreb, Zagrebačka cesta 180</w:t>
      </w:r>
      <w:r>
        <w:rPr>
          <w:rFonts w:hAnsi="Times New Roman" w:ascii="Times New Roman"/>
          <w:szCs w:val="24"/>
        </w:rPr>
        <w:t>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2. listopada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11. siječnja 2019.</w:t>
      </w: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023C8E" w:rsidP="00023C8E" w:rsidR="00023C8E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C8E" w:rsidP="00023C8E" w:rsidR="00023C8E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3C8E" w:rsidP="00023C8E" w:rsidR="00023C8E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23C8E" w:rsidP="00023C8E" w:rsidR="00023C8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23C8E" w:rsidP="00023C8E" w:rsidR="00023C8E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23C8E" w:rsidP="00023C8E" w:rsidR="00023C8E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23C8E" w:rsidP="00023C8E" w:rsidR="00023C8E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0C0" w:rsidR="00000000">
      <w:r>
        <w:separator/>
      </w:r>
    </w:p>
  </w:endnote>
  <w:endnote w:id="0" w:type="continuationSeparator">
    <w:p w:rsidRDefault="003E60C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0C0" w:rsidR="00280A5F">
    <w:pPr>
      <w:pStyle w:val="Podnoje"/>
      <w:jc w:val="right"/>
    </w:pPr>
  </w:p>
  <w:p w:rsidRDefault="003E60C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0C0" w:rsidR="00000000">
      <w:r>
        <w:separator/>
      </w:r>
    </w:p>
  </w:footnote>
  <w:footnote w:id="0" w:type="continuationSeparator">
    <w:p w:rsidRDefault="003E60C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C8E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3E60C0" w:rsidRPr="003E60C0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1099/18</w:t>
    </w:r>
  </w:p>
  <w:p w:rsidRDefault="003E60C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C8E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DB4"/>
    <w:rsid w:val="00023C8E"/>
    <w:rsid w:val="00135025"/>
    <w:rsid w:val="00181F4E"/>
    <w:rsid w:val="002A7DB4"/>
    <w:rsid w:val="003E60C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8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23C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8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23C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8E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23C8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C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C8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8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23C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8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23C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8E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23C8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C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C8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St-1099/2018</izvorni_sadrzaj>
    <derivirana_varijabla naziv="DomainObject.Predmet.OznakaBroj_1">St-1099/2018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 LAB d.o.o.</izvorni_sadrzaj>
    <derivirana_varijabla naziv="DomainObject.Predmet.ProtustrankaFormated_1">  AV LAB d.o.o.</derivirana_varijabla>
  </DomainObject.Predmet.ProtustrankaFormated>
  <DomainObject.Predmet.ProtustrankaFormatedOIB>
    <izvorni_sadrzaj>  AV LAB d.o.o., OIB 32592673247</izvorni_sadrzaj>
    <derivirana_varijabla naziv="DomainObject.Predmet.ProtustrankaFormatedOIB_1">  AV LAB d.o.o., OIB 32592673247</derivirana_varijabla>
  </DomainObject.Predmet.ProtustrankaFormatedOIB>
  <DomainObject.Predmet.ProtustrankaFormatedWithAdress>
    <izvorni_sadrzaj> AV LAB d.o.o., Zagrebačka cesta 180, 10000 Zagreb</izvorni_sadrzaj>
    <derivirana_varijabla naziv="DomainObject.Predmet.ProtustrankaFormatedWithAdress_1"> AV LAB d.o.o., Zagrebačka cesta 180, 10000 Zagreb</derivirana_varijabla>
  </DomainObject.Predmet.ProtustrankaFormatedWithAdress>
  <DomainObject.Predmet.ProtustrankaFormatedWithAdressOIB>
    <izvorni_sadrzaj> AV LAB d.o.o., OIB 32592673247, Zagrebačka cesta 180, 10000 Zagreb</izvorni_sadrzaj>
    <derivirana_varijabla naziv="DomainObject.Predmet.ProtustrankaFormatedWithAdressOIB_1"> AV LAB d.o.o., OIB 32592673247, Zagrebačka cesta 180, 10000 Zagreb</derivirana_varijabla>
  </DomainObject.Predmet.ProtustrankaFormatedWithAdressOIB>
  <DomainObject.Predmet.ProtustrankaWithAdress>
    <izvorni_sadrzaj>AV LAB d.o.o. Zagrebačka cesta 180, 10000 Zagreb</izvorni_sadrzaj>
    <derivirana_varijabla naziv="DomainObject.Predmet.ProtustrankaWithAdress_1">AV LAB d.o.o. Zagrebačka cesta 180, 10000 Zagreb</derivirana_varijabla>
  </DomainObject.Predmet.ProtustrankaWithAdress>
  <DomainObject.Predmet.ProtustrankaWithAdressOIB>
    <izvorni_sadrzaj>AV LAB d.o.o., OIB 32592673247, Zagrebačka cesta 180, 10000 Zagreb</izvorni_sadrzaj>
    <derivirana_varijabla naziv="DomainObject.Predmet.ProtustrankaWithAdressOIB_1">AV LAB d.o.o., OIB 32592673247, Zagrebačka cesta 180, 10000 Zagreb</derivirana_varijabla>
  </DomainObject.Predmet.ProtustrankaWithAdressOIB>
  <DomainObject.Predmet.ProtustrankaNazivFormated>
    <izvorni_sadrzaj>AV LAB d.o.o.</izvorni_sadrzaj>
    <derivirana_varijabla naziv="DomainObject.Predmet.ProtustrankaNazivFormated_1">AV LAB d.o.o.</derivirana_varijabla>
  </DomainObject.Predmet.ProtustrankaNazivFormated>
  <DomainObject.Predmet.ProtustrankaNazivFormatedOIB>
    <izvorni_sadrzaj>AV LAB d.o.o., OIB 32592673247</izvorni_sadrzaj>
    <derivirana_varijabla naziv="DomainObject.Predmet.ProtustrankaNazivFormatedOIB_1">AV LAB d.o.o., OIB 32592673247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LAB d.o.o.</item>
    </izvorni_sadrzaj>
    <derivirana_varijabla naziv="DomainObject.Predmet.ProtuStrankaListFormated_1">
      <item>AV LAB d.o.o.</item>
    </derivirana_varijabla>
  </DomainObject.Predmet.ProtuStrankaListFormated>
  <DomainObject.Predmet.ProtuStrankaListFormatedOIB>
    <izvorni_sadrzaj>
      <item>AV LAB d.o.o., OIB 32592673247</item>
    </izvorni_sadrzaj>
    <derivirana_varijabla naziv="DomainObject.Predmet.ProtuStrankaListFormatedOIB_1">
      <item>AV LAB d.o.o., OIB 32592673247</item>
    </derivirana_varijabla>
  </DomainObject.Predmet.ProtuStrankaListFormatedOIB>
  <DomainObject.Predmet.ProtuStrankaListFormatedWithAdress>
    <izvorni_sadrzaj>
      <item>AV LAB d.o.o., Zagrebačka cesta 180, 10000 Zagreb</item>
    </izvorni_sadrzaj>
    <derivirana_varijabla naziv="DomainObject.Predmet.ProtuStrankaListFormatedWithAdress_1">
      <item>AV LAB d.o.o., Zagrebačka cesta 180, 10000 Zagreb</item>
    </derivirana_varijabla>
  </DomainObject.Predmet.ProtuStrankaListFormatedWithAdress>
  <DomainObject.Predmet.ProtuStrankaListFormatedWithAdressOIB>
    <izvorni_sadrzaj>
      <item>AV LAB d.o.o., OIB 32592673247, Zagrebačka cesta 180, 10000 Zagreb</item>
    </izvorni_sadrzaj>
    <derivirana_varijabla naziv="DomainObject.Predmet.ProtuStrankaListFormatedWithAdressOIB_1">
      <item>AV LAB d.o.o., OIB 32592673247, Zagrebačka cesta 180, 10000 Zagreb</item>
    </derivirana_varijabla>
  </DomainObject.Predmet.ProtuStrankaListFormatedWithAdressOIB>
  <DomainObject.Predmet.ProtuStrankaListNazivFormated>
    <izvorni_sadrzaj>
      <item>AV LAB d.o.o.</item>
    </izvorni_sadrzaj>
    <derivirana_varijabla naziv="DomainObject.Predmet.ProtuStrankaListNazivFormated_1">
      <item>AV LAB d.o.o.</item>
    </derivirana_varijabla>
  </DomainObject.Predmet.ProtuStrankaListNazivFormated>
  <DomainObject.Predmet.ProtuStrankaListNazivFormatedOIB>
    <izvorni_sadrzaj>
      <item>AV LAB d.o.o., OIB 32592673247</item>
    </izvorni_sadrzaj>
    <derivirana_varijabla naziv="DomainObject.Predmet.ProtuStrankaListNazivFormatedOIB_1">
      <item>AV LAB d.o.o., OIB 32592673247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LAB d.o.o.</izvorni_sadrzaj>
    <derivirana_varijabla naziv="DomainObject.Predmet.ProtustrankaIDrugi_1">AV 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AV LAB d.o.o., OIB 32592673247, Zagrebačka cesta 180, 10000 Zagreb</izvorni_sadrzaj>
    <derivirana_varijabla naziv="DomainObject.Predmet.ProtustrankaIDrugiAdressOIB_1">AV LAB d.o.o., OIB 32592673247, Zagrebačka cesta 180,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LAB d.o.o.</item>
    </izvorni_sadrzaj>
    <derivirana_varijabla naziv="DomainObject.Predmet.SudioniciListNaziv_1">
      <item>FINA Regionalni centar Zagreb</item>
      <item>AV LAB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AV LAB d.o.o., OIB 32592673247, Zagrebačka cesta 180,10000 Zagreb</item>
    </izvorni_sadrzaj>
    <derivirana_varijabla naziv="DomainObject.Predmet.SudioniciListAdressOIB_1">
      <item>FINA Regionalni centar Zagreb, OIB 85821130368, Trg svibanjskih žrtava 1995.1,10000 Zagreb</item>
      <item>AV LAB d.o.o., OIB 32592673247, Zagrebačka cesta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32592673247</item>
    </izvorni_sadrzaj>
    <derivirana_varijabla naziv="DomainObject.Predmet.SudioniciListNazivOIB_1">
      <item>, OIB 85821130368</item>
      <item>, OIB 32592673247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St-1099/2018-5</izvorni_sadrzaj>
    <derivirana_varijabla naziv="DomainObject.PredzadnjaOdlukaIzPredmeta.Oznaka_1">St-1099/2018-5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2190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2019-01-11T09:53:00Z</dcterms:created>
  <dc:creator>Marija Lukić</dc:creator>
  <dc:description/>
  <cp:keywords/>
  <cp:lastModifiedBy>Marija Lukić</cp:lastModifiedBy>
  <cp:lastPrinted>2019-01-11T09:54:00Z</cp:lastPrinted>
  <dcterms:modified xmlns:xsi="http://www.w3.org/2001/XMLSchema-instance" xsi:type="dcterms:W3CDTF">2019-01-11T09:54:00Z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(st-1099-18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