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a1ed" w14:paraId="078a1ed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7075F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7075F7">
        <w:rPr>
          <w:sz w:val="24"/>
          <w:szCs w:val="24"/>
          <w:lang w:val="hr-HR"/>
        </w:rPr>
        <w:t>MEGAMARKETING d.o.o., Šibenik, Put B</w:t>
      </w:r>
      <w:r w:rsidR="00A26344">
        <w:rPr>
          <w:sz w:val="24"/>
          <w:szCs w:val="24"/>
          <w:lang w:val="hr-HR"/>
        </w:rPr>
        <w:t>ioca 2A, OIB:66470344830, dana 29</w:t>
      </w:r>
      <w:r w:rsidR="007075F7">
        <w:rPr>
          <w:sz w:val="24"/>
          <w:szCs w:val="24"/>
          <w:lang w:val="hr-HR"/>
        </w:rPr>
        <w:t>. kolovoza 2018.,</w:t>
      </w:r>
    </w:p>
    <w:p w:rsidRDefault="00F95D15" w:rsidP="00F95D15" w:rsidR="00F95D15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7075F7">
        <w:rPr>
          <w:sz w:val="24"/>
          <w:szCs w:val="24"/>
          <w:lang w:val="hr-HR"/>
        </w:rPr>
        <w:t>ŽIVANI LUŠA</w:t>
      </w:r>
      <w:r w:rsidR="00074E41">
        <w:rPr>
          <w:sz w:val="24"/>
          <w:szCs w:val="24"/>
          <w:lang w:val="hr-HR"/>
        </w:rPr>
        <w:t xml:space="preserve"> iz </w:t>
      </w:r>
      <w:r w:rsidR="007075F7">
        <w:rPr>
          <w:sz w:val="24"/>
          <w:szCs w:val="24"/>
          <w:lang w:val="hr-HR"/>
        </w:rPr>
        <w:t>Brodarice, Morinjska 2</w:t>
      </w:r>
      <w:r w:rsidR="00DE7915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7075F7">
        <w:rPr>
          <w:sz w:val="24"/>
          <w:szCs w:val="24"/>
          <w:lang w:val="hr-HR"/>
        </w:rPr>
        <w:t>13096999982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7075F7">
        <w:rPr>
          <w:sz w:val="24"/>
          <w:szCs w:val="24"/>
          <w:lang w:val="hr-HR"/>
        </w:rPr>
        <w:t>271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F95D15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7075F7">
        <w:rPr>
          <w:sz w:val="24"/>
          <w:szCs w:val="24"/>
          <w:lang w:val="hr-HR"/>
        </w:rPr>
        <w:t>MEGAMARKETING d.o.o., Šibenik, Put Bioca 2A, OIB:66470344830</w:t>
      </w:r>
      <w:r w:rsidR="002B08AA">
        <w:rPr>
          <w:sz w:val="24"/>
          <w:szCs w:val="24"/>
          <w:lang w:val="hr-HR"/>
        </w:rPr>
        <w:t>.</w:t>
      </w:r>
    </w:p>
    <w:p w:rsidRDefault="002B08AA" w:rsidP="009E0CE1" w:rsidR="002B08AA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A26344">
        <w:rPr>
          <w:sz w:val="24"/>
          <w:szCs w:val="24"/>
          <w:lang w:val="hr-HR"/>
        </w:rPr>
        <w:t>29</w:t>
      </w:r>
      <w:r w:rsidR="00826433">
        <w:rPr>
          <w:sz w:val="24"/>
          <w:szCs w:val="24"/>
          <w:lang w:val="hr-HR"/>
        </w:rPr>
        <w:t xml:space="preserve">. </w:t>
      </w:r>
      <w:r w:rsidR="007075F7">
        <w:rPr>
          <w:sz w:val="24"/>
          <w:szCs w:val="24"/>
          <w:lang w:val="hr-HR"/>
        </w:rPr>
        <w:t>kolovoza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A56AE7" w:rsidP="00A56AE7" w:rsidR="00A56AE7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A56AE7" w:rsidP="00A56AE7" w:rsidR="00A56AE7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DE7915" w:rsidP="008274E4" w:rsidR="00DE7915">
      <w:pPr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F60E80" w:rsidP="00AE21DC" w:rsidR="00F60E80" w:rsidRPr="00ED3E3D">
      <w:pPr>
        <w:pStyle w:val="Tijeloteksta"/>
        <w:rPr>
          <w:szCs w:val="24"/>
        </w:rPr>
      </w:pPr>
      <w:bookmarkStart w:name="_GoBack" w:id="0"/>
      <w:bookmarkEnd w:id="0"/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03B" w:rsidR="00AE103B">
      <w:r>
        <w:separator/>
      </w:r>
    </w:p>
  </w:endnote>
  <w:endnote w:id="0" w:type="continuationSeparator">
    <w:p w:rsidRDefault="00AE103B" w:rsidR="00AE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03B" w:rsidR="00AE103B">
      <w:r>
        <w:separator/>
      </w:r>
    </w:p>
  </w:footnote>
  <w:footnote w:id="0" w:type="continuationSeparator">
    <w:p w:rsidRDefault="00AE103B" w:rsidR="00AE1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01DF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7075F7">
      <w:rPr>
        <w:sz w:val="24"/>
        <w:szCs w:val="24"/>
        <w:lang w:val="hr-HR"/>
      </w:rPr>
      <w:t>271</w:t>
    </w:r>
    <w:r>
      <w:rPr>
        <w:sz w:val="24"/>
        <w:szCs w:val="24"/>
        <w:lang w:val="hr-HR"/>
      </w:rPr>
      <w:t>/2018-</w:t>
    </w:r>
    <w:r w:rsidR="00C101FA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7075F7">
      <w:rPr>
        <w:sz w:val="24"/>
        <w:szCs w:val="24"/>
        <w:lang w:val="hr-HR"/>
      </w:rPr>
      <w:t>271</w:t>
    </w:r>
    <w:r w:rsidR="00C101FA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01DFA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26344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103B"/>
    <w:rsid w:val="00AE21DC"/>
    <w:rsid w:val="00B11191"/>
    <w:rsid w:val="00B17CD4"/>
    <w:rsid w:val="00B22FEB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01D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1D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DF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D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D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01D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1D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DF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D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D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društvo s ograničenom odgovornošću za reklamu i propagandu</izvorni_sadrzaj>
    <derivirana_varijabla naziv="DomainObject.Predmet.ProtustrankaFormated_1">  MEGAMARKETING društvo s ograničenom odgovornošću za reklamu i propagandu</derivirana_varijabla>
  </DomainObject.Predmet.ProtustrankaFormated>
  <DomainObject.Predmet.ProtustrankaFormatedOIB>
    <izvorni_sadrzaj>  MEGAMARKETING društvo s ograničenom odgovornošću za reklamu i propagandu, OIB 66470344830</izvorni_sadrzaj>
    <derivirana_varijabla naziv="DomainObject.Predmet.ProtustrankaFormatedOIB_1">  MEGAMARKETING društvo s ograničenom odgovornošću za reklamu i propagandu, OIB 66470344830</derivirana_varijabla>
  </DomainObject.Predmet.ProtustrankaFormatedOIB>
  <DomainObject.Predmet.ProtustrankaFormatedWithAdress>
    <izvorni_sadrzaj> MEGAMARKETING društvo s ograničenom odgovornošću za reklamu i propagandu, Put Bioca 2A, 22000 Šibenik</izvorni_sadrzaj>
    <derivirana_varijabla naziv="DomainObject.Predmet.ProtustrankaFormatedWithAdress_1"> MEGAMARKETING društvo s ograničenom odgovornošću za reklamu i propagandu, Put Bioca 2A, 22000 Šibenik</derivirana_varijabla>
  </DomainObject.Predmet.ProtustrankaFormatedWithAdress>
  <DomainObject.Predmet.ProtustrankaFormatedWithAdressOIB>
    <izvorni_sadrzaj> MEGAMARKETING društvo s ograničenom odgovornošću za reklamu i propagandu, OIB 66470344830, Put Bioca 2A, 22000 Šibenik</izvorni_sadrzaj>
    <derivirana_varijabla naziv="DomainObject.Predmet.ProtustrankaFormatedWithAdressOIB_1"> MEGAMARKETING društvo s ograničenom odgovornošću za reklamu i propagandu, OIB 66470344830, Put Bioca 2A, 22000 Šibenik</derivirana_varijabla>
  </DomainObject.Predmet.ProtustrankaFormatedWithAdressOIB>
  <DomainObject.Predmet.ProtustrankaWithAdress>
    <izvorni_sadrzaj>MEGAMARKETING društvo s ograničenom odgovornošću za reklamu i propagandu Put Bioca 2A, 22000 Šibenik</izvorni_sadrzaj>
    <derivirana_varijabla naziv="DomainObject.Predmet.ProtustrankaWithAdress_1">MEGAMARKETING društvo s ograničenom odgovornošću za reklamu i propagandu Put Bioca 2A, 22000 Šibenik</derivirana_varijabla>
  </DomainObject.Predmet.ProtustrankaWithAdress>
  <DomainObject.Predmet.ProtustrankaWithAdressOIB>
    <izvorni_sadrzaj>MEGAMARKETING društvo s ograničenom odgovornošću za reklamu i propagandu, OIB 66470344830, Put Bioca 2A, 22000 Šibenik</izvorni_sadrzaj>
    <derivirana_varijabla naziv="DomainObject.Predmet.ProtustrankaWithAdressOIB_1">MEGAMARKETING društvo s ograničenom odgovornošću za reklamu i propagandu, OIB 66470344830, Put Bioca 2A, 22000 Šibenik</derivirana_varijabla>
  </DomainObject.Predmet.ProtustrankaWithAdressOIB>
  <DomainObject.Predmet.ProtustrankaNazivFormated>
    <izvorni_sadrzaj>MEGAMARKETING društvo s ograničenom odgovornošću za reklamu i propagandu</izvorni_sadrzaj>
    <derivirana_varijabla naziv="DomainObject.Predmet.ProtustrankaNazivFormated_1">MEGAMARKETING društvo s ograničenom odgovornošću za reklamu i propagandu</derivirana_varijabla>
  </DomainObject.Predmet.ProtustrankaNazivFormated>
  <DomainObject.Predmet.ProtustrankaNazivFormatedOIB>
    <izvorni_sadrzaj>MEGAMARKETING društvo s ograničenom odgovornošću za reklamu i propagandu, OIB 66470344830</izvorni_sadrzaj>
    <derivirana_varijabla naziv="DomainObject.Predmet.ProtustrankaNazivFormatedOIB_1">MEGAMARKETING društvo s ograničenom odgovornošću za reklamu i propagandu,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MEGAMARKETING društvo s ograničenom odgovornošću za reklamu i propagandu</item>
    </izvorni_sadrzaj>
    <derivirana_varijabla naziv="DomainObject.Predmet.ProtuStrankaListFormated_1">
      <item>MEGAMARKETING društvo s ograničenom odgovornošću za reklamu i propagandu</item>
    </derivirana_varijabla>
  </DomainObject.Predmet.ProtuStrankaListFormated>
  <DomainObject.Predmet.ProtuStrankaListFormatedOIB>
    <izvorni_sadrzaj>
      <item>MEGAMARKETING društvo s ograničenom odgovornošću za reklamu i propagandu, OIB 66470344830</item>
    </izvorni_sadrzaj>
    <derivirana_varijabla naziv="DomainObject.Predmet.ProtuStrankaListFormatedOIB_1">
      <item>MEGAMARKETING društvo s ograničenom odgovornošću za reklamu i propagandu, OIB 66470344830</item>
    </derivirana_varijabla>
  </DomainObject.Predmet.ProtuStrankaListFormatedOIB>
  <DomainObject.Predmet.ProtuStrankaListFormatedWithAdress>
    <izvorni_sadrzaj>
      <item>MEGAMARKETING društvo s ograničenom odgovornošću za reklamu i propagandu, Put Bioca 2A, 22000 Šibenik</item>
    </izvorni_sadrzaj>
    <derivirana_varijabla naziv="DomainObject.Predmet.ProtuStrankaListFormatedWithAdress_1">
      <item>MEGAMARKETING društvo s ograničenom odgovornošću za reklamu i propagandu, Put Bioca 2A, 22000 Šibenik</item>
    </derivirana_varijabla>
  </DomainObject.Predmet.ProtuStrankaListFormatedWithAdress>
  <DomainObject.Predmet.ProtuStrankaListFormatedWithAdressOIB>
    <izvorni_sadrzaj>
      <item>MEGAMARKETING društvo s ograničenom odgovornošću za reklamu i propagandu, OIB 66470344830, Put Bioca 2A, 22000 Šibenik</item>
    </izvorni_sadrzaj>
    <derivirana_varijabla naziv="DomainObject.Predmet.ProtuStrankaListFormatedWithAdressOIB_1">
      <item>MEGAMARKETING društvo s ograničenom odgovornošću za reklamu i propagandu, OIB 66470344830, Put Bioca 2A, 22000 Šibenik</item>
    </derivirana_varijabla>
  </DomainObject.Predmet.ProtuStrankaListFormatedWithAdressOIB>
  <DomainObject.Predmet.ProtuStrankaListNazivFormated>
    <izvorni_sadrzaj>
      <item>MEGAMARKETING društvo s ograničenom odgovornošću za reklamu i propagandu</item>
    </izvorni_sadrzaj>
    <derivirana_varijabla naziv="DomainObject.Predmet.ProtuStrankaListNazivFormated_1">
      <item>MEGAMARKETING društvo s ograničenom odgovornošću za reklamu i propagandu</item>
    </derivirana_varijabla>
  </DomainObject.Predmet.ProtuStrankaListNazivFormated>
  <DomainObject.Predmet.ProtuStrankaListNazivFormatedOIB>
    <izvorni_sadrzaj>
      <item>MEGAMARKETING društvo s ograničenom odgovornošću za reklamu i propagandu, OIB 66470344830</item>
    </izvorni_sadrzaj>
    <derivirana_varijabla naziv="DomainObject.Predmet.ProtuStrankaListNazivFormatedOIB_1">
      <item>MEGAMARKETING društvo s ograničenom odgovornošću za reklamu i propagandu, OIB 66470344830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MEGAMARKETING društvo s ograničenom odgovornošću za reklamu i propagandu</izvorni_sadrzaj>
    <derivirana_varijabla naziv="DomainObject.Predmet.ProtustrankaIDrugi_1">MEGAMARKETING društvo s ograničenom odgovornošću za reklamu i propagandu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MEGAMARKETING društvo s ograničenom odgovornošću za reklamu i propagandu, OIB 66470344830, Put Bioca 2A, 22000 Šibenik</izvorni_sadrzaj>
    <derivirana_varijabla naziv="DomainObject.Predmet.ProtustrankaIDrugiAdressOIB_1">MEGAMARKETING društvo s ograničenom odgovornošću za reklamu i propagandu, OIB 66470344830, Put Bioca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MEGAMARKETING društvo s ograničenom odgovornošću za reklamu i propagandu</item>
    </izvorni_sadrzaj>
    <derivirana_varijabla naziv="DomainObject.Predmet.SudioniciListNaziv_1">
      <item>FINA - Podružnica Šibenik</item>
      <item>MEGAMARKETING društvo s ograničenom odgovornošću za reklamu i propagandu</item>
    </derivirana_varijabla>
  </DomainObject.Predmet.SudioniciListNaziv>
  <DomainObject.Predmet.SudioniciListAdressOIB>
    <izvorni_sadrzaj>
      <item>FINA - Podružnica Šibenik, OIB 85821130368, Perivoj L. Marune 1,22000 Šibenik</item>
      <item>MEGAMARKETING društvo s ograničenom odgovornošću za reklamu i propagandu, OIB 66470344830, Put Bioca 2A,22000 Šibenik</item>
    </izvorni_sadrzaj>
    <derivirana_varijabla naziv="DomainObject.Predmet.SudioniciListAdressOIB_1">
      <item>FINA - Podružnica Šibenik, OIB 85821130368, Perivoj L. Marune 1,22000 Šibenik</item>
      <item>MEGAMARKETING društvo s ograničenom odgovornošću za reklamu i propagandu, OIB 66470344830, Put Bioca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66470344830</item>
    </izvorni_sadrzaj>
    <derivirana_varijabla naziv="DomainObject.Predmet.SudioniciListNazivOIB_1">
      <item>, OIB 85821130368</item>
      <item>, OIB 66470344830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6638B-56DE-4702-A37E-FEB5D3329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480</properties:Words>
  <properties:Characters>2485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2018-08-03T07:51:00Z</dcterms:created>
  <dc:creator>Ante Kačić</dc:creator>
  <cp:lastModifiedBy>Vedrana Raspović</cp:lastModifiedBy>
  <cp:lastPrinted>2018-08-29T07:23:00Z</cp:lastPrinted>
  <dcterms:modified xmlns:xsi="http://www.w3.org/2001/XMLSchema-instance" xsi:type="dcterms:W3CDTF">2018-08-29T12:10:00Z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(St-271-18  Poziv za plaćanje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