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fafb" w14:paraId="9cbfafb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Ex. vojarna Sv. Križ, </w:t>
      </w:r>
      <w:proofErr w:type="spellStart"/>
      <w:r w:rsidRPr="00D02221">
        <w:rPr>
          <w:rFonts w:hAnsi="Times New Roman" w:ascii="Times New Roman"/>
          <w:sz w:val="24"/>
          <w:szCs w:val="24"/>
        </w:rPr>
        <w:t>Dračevac</w:t>
      </w:r>
      <w:proofErr w:type="spellEnd"/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E6AFA">
        <w:rPr>
          <w:rFonts w:hAnsi="Times New Roman" w:ascii="Times New Roman"/>
          <w:sz w:val="24"/>
          <w:szCs w:val="24"/>
        </w:rPr>
        <w:t>Sp</w:t>
      </w:r>
      <w:proofErr w:type="spellEnd"/>
      <w:r w:rsidR="000E6AFA">
        <w:rPr>
          <w:rFonts w:hAnsi="Times New Roman" w:ascii="Times New Roman"/>
          <w:sz w:val="24"/>
          <w:szCs w:val="24"/>
        </w:rPr>
        <w:t>-15</w:t>
      </w:r>
      <w:r w:rsidR="0024693B">
        <w:rPr>
          <w:rFonts w:hAnsi="Times New Roman" w:ascii="Times New Roman"/>
          <w:sz w:val="24"/>
          <w:szCs w:val="24"/>
        </w:rPr>
        <w:t>/</w:t>
      </w:r>
      <w:r w:rsidR="00E729AE">
        <w:rPr>
          <w:rFonts w:hAnsi="Times New Roman" w:ascii="Times New Roman"/>
          <w:sz w:val="24"/>
          <w:szCs w:val="24"/>
        </w:rPr>
        <w:t>20</w:t>
      </w:r>
      <w:r w:rsidR="0024693B">
        <w:rPr>
          <w:rFonts w:hAnsi="Times New Roman" w:ascii="Times New Roman"/>
          <w:sz w:val="24"/>
          <w:szCs w:val="24"/>
        </w:rPr>
        <w:t>17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</w:t>
      </w:r>
      <w:proofErr w:type="spellStart"/>
      <w:r w:rsidRPr="00B1667E">
        <w:rPr>
          <w:rFonts w:hAnsi="Times New Roman" w:ascii="Times New Roman"/>
          <w:sz w:val="24"/>
          <w:szCs w:val="24"/>
        </w:rPr>
        <w:t>Masle</w:t>
      </w:r>
      <w:proofErr w:type="spellEnd"/>
      <w:r w:rsidRPr="00B1667E">
        <w:rPr>
          <w:rFonts w:hAnsi="Times New Roman" w:ascii="Times New Roman"/>
          <w:sz w:val="24"/>
          <w:szCs w:val="24"/>
        </w:rPr>
        <w:t xml:space="preserve">, u </w:t>
      </w:r>
      <w:r w:rsidR="0024693B">
        <w:rPr>
          <w:rFonts w:hAnsi="Times New Roman" w:ascii="Times New Roman"/>
          <w:sz w:val="24"/>
          <w:szCs w:val="24"/>
        </w:rPr>
        <w:t xml:space="preserve">pravnoj stvari predlagatelja – dužnika </w:t>
      </w:r>
      <w:r w:rsidR="000E6AFA">
        <w:rPr>
          <w:rFonts w:hAnsi="Times New Roman" w:ascii="Times New Roman"/>
          <w:sz w:val="24"/>
          <w:szCs w:val="24"/>
        </w:rPr>
        <w:t xml:space="preserve">Josip Udovičić, </w:t>
      </w:r>
      <w:proofErr w:type="spellStart"/>
      <w:r w:rsidR="000E6AFA">
        <w:rPr>
          <w:rFonts w:hAnsi="Times New Roman" w:ascii="Times New Roman"/>
          <w:sz w:val="24"/>
          <w:szCs w:val="24"/>
        </w:rPr>
        <w:t>Udovičići</w:t>
      </w:r>
      <w:proofErr w:type="spellEnd"/>
      <w:r w:rsidR="000E6AFA">
        <w:rPr>
          <w:rFonts w:hAnsi="Times New Roman" w:ascii="Times New Roman"/>
          <w:sz w:val="24"/>
          <w:szCs w:val="24"/>
        </w:rPr>
        <w:t xml:space="preserve"> 22, 21265, Studenci, OIB: 58743137037</w:t>
      </w:r>
      <w:r w:rsidR="0024693B">
        <w:rPr>
          <w:rFonts w:hAnsi="Times New Roman" w:ascii="Times New Roman"/>
          <w:sz w:val="24"/>
          <w:szCs w:val="24"/>
        </w:rPr>
        <w:t>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 w:rsidRPr="00D02221">
        <w:rPr>
          <w:rFonts w:hAnsi="Times New Roman" w:ascii="Times New Roman"/>
          <w:sz w:val="24"/>
          <w:szCs w:val="24"/>
        </w:rPr>
        <w:t>otpravka</w:t>
      </w:r>
      <w:proofErr w:type="spellEnd"/>
      <w:r w:rsidRPr="00D02221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A37B7"/>
    <w:rsid w:val="000E6AFA"/>
    <w:rsid w:val="001450A1"/>
    <w:rsid w:val="00154CB4"/>
    <w:rsid w:val="0017578B"/>
    <w:rsid w:val="00185D5D"/>
    <w:rsid w:val="001A6B41"/>
    <w:rsid w:val="0024693B"/>
    <w:rsid w:val="0028247D"/>
    <w:rsid w:val="002C4606"/>
    <w:rsid w:val="003354FE"/>
    <w:rsid w:val="00356CFF"/>
    <w:rsid w:val="00362C9E"/>
    <w:rsid w:val="003E4EA3"/>
    <w:rsid w:val="004B6A94"/>
    <w:rsid w:val="005A196E"/>
    <w:rsid w:val="005B3C47"/>
    <w:rsid w:val="005B7737"/>
    <w:rsid w:val="005E6494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133A2"/>
    <w:rsid w:val="00960A80"/>
    <w:rsid w:val="0097454E"/>
    <w:rsid w:val="00A4351E"/>
    <w:rsid w:val="00A72F2F"/>
    <w:rsid w:val="00B63F5D"/>
    <w:rsid w:val="00C17F79"/>
    <w:rsid w:val="00D02221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B7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737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737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737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B7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73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73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73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Udovičić</izvorni_sadrzaj>
    <derivirana_varijabla naziv="DomainObject.Predmet.StrankaFormated_1">  Josip Udovičić</derivirana_varijabla>
  </DomainObject.Predmet.StrankaFormated>
  <DomainObject.Predmet.StrankaFormatedOIB>
    <izvorni_sadrzaj>  Josip Udovičić, OIB 58743137037</izvorni_sadrzaj>
    <derivirana_varijabla naziv="DomainObject.Predmet.StrankaFormatedOIB_1">  Josip Udovičić, OIB 58743137037</derivirana_varijabla>
  </DomainObject.Predmet.StrankaFormatedOIB>
  <DomainObject.Predmet.StrankaFormatedWithAdress>
    <izvorni_sadrzaj> Josip Udovičić, Udovičići 22, 21256 Studenci</izvorni_sadrzaj>
    <derivirana_varijabla naziv="DomainObject.Predmet.StrankaFormatedWithAdress_1"> Josip Udovičić, Udovičići 22, 21256 Studenci</derivirana_varijabla>
  </DomainObject.Predmet.StrankaFormatedWithAdress>
  <DomainObject.Predmet.StrankaFormatedWithAdressOIB>
    <izvorni_sadrzaj> Josip Udovičić, OIB 58743137037, Udovičići 22, 21256 Studenci</izvorni_sadrzaj>
    <derivirana_varijabla naziv="DomainObject.Predmet.StrankaFormatedWithAdressOIB_1"> Josip Udovičić, OIB 58743137037, Udovičići 22, 21256 Studenci</derivirana_varijabla>
  </DomainObject.Predmet.StrankaFormatedWithAdressOIB>
  <DomainObject.Predmet.StrankaWithAdress>
    <izvorni_sadrzaj>Josip Udovičić Udovičići 22,21256 Studenci</izvorni_sadrzaj>
    <derivirana_varijabla naziv="DomainObject.Predmet.StrankaWithAdress_1">Josip Udovičić Udovičići 22,21256 Studenci</derivirana_varijabla>
  </DomainObject.Predmet.StrankaWithAdress>
  <DomainObject.Predmet.StrankaWithAdressOIB>
    <izvorni_sadrzaj>Josip Udovičić, OIB 58743137037, Udovičići 22,21256 Studenci</izvorni_sadrzaj>
    <derivirana_varijabla naziv="DomainObject.Predmet.StrankaWithAdressOIB_1">Josip Udovičić, OIB 58743137037, Udovičići 22,21256 Studenci</derivirana_varijabla>
  </DomainObject.Predmet.StrankaWithAdressOIB>
  <DomainObject.Predmet.StrankaNazivFormated>
    <izvorni_sadrzaj>Josip Udovičić</izvorni_sadrzaj>
    <derivirana_varijabla naziv="DomainObject.Predmet.StrankaNazivFormated_1">Josip Udovičić</derivirana_varijabla>
  </DomainObject.Predmet.StrankaNazivFormated>
  <DomainObject.Predmet.StrankaNazivFormatedOIB>
    <izvorni_sadrzaj>Josip Udovičić, OIB 58743137037</izvorni_sadrzaj>
    <derivirana_varijabla naziv="DomainObject.Predmet.StrankaNazivFormatedOIB_1">Josip Udovičić, OIB 58743137037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Josip Udovičić</item>
    </izvorni_sadrzaj>
    <derivirana_varijabla naziv="DomainObject.Predmet.StrankaListFormated_1">
      <item>Josip Udovičić</item>
    </derivirana_varijabla>
  </DomainObject.Predmet.StrankaListFormated>
  <DomainObject.Predmet.StrankaListFormatedOIB>
    <izvorni_sadrzaj>
      <item>Josip Udovičić, OIB 58743137037</item>
    </izvorni_sadrzaj>
    <derivirana_varijabla naziv="DomainObject.Predmet.StrankaListFormatedOIB_1">
      <item>Josip Udovičić, OIB 58743137037</item>
    </derivirana_varijabla>
  </DomainObject.Predmet.StrankaListFormatedOIB>
  <DomainObject.Predmet.StrankaListFormatedWithAdress>
    <izvorni_sadrzaj>
      <item>Josip Udovičić, Udovičići 22, 21256 Studenci</item>
    </izvorni_sadrzaj>
    <derivirana_varijabla naziv="DomainObject.Predmet.StrankaListFormatedWithAdress_1">
      <item>Josip Udovičić, Udovičići 22, 21256 Studenci</item>
    </derivirana_varijabla>
  </DomainObject.Predmet.StrankaListFormatedWithAdress>
  <DomainObject.Predmet.StrankaListFormatedWithAdressOIB>
    <izvorni_sadrzaj>
      <item>Josip Udovičić, OIB 58743137037, Udovičići 22, 21256 Studenci</item>
    </izvorni_sadrzaj>
    <derivirana_varijabla naziv="DomainObject.Predmet.StrankaListFormatedWithAdressOIB_1">
      <item>Josip Udovičić, OIB 58743137037, Udovičići 22, 21256 Studenci</item>
    </derivirana_varijabla>
  </DomainObject.Predmet.StrankaListFormatedWithAdressOIB>
  <DomainObject.Predmet.StrankaListNazivFormated>
    <izvorni_sadrzaj>
      <item>Josip Udovičić</item>
    </izvorni_sadrzaj>
    <derivirana_varijabla naziv="DomainObject.Predmet.StrankaListNazivFormated_1">
      <item>Josip Udovičić</item>
    </derivirana_varijabla>
  </DomainObject.Predmet.StrankaListNazivFormated>
  <DomainObject.Predmet.StrankaListNazivFormatedOIB>
    <izvorni_sadrzaj>
      <item>Josip Udovičić, OIB 58743137037</item>
    </izvorni_sadrzaj>
    <derivirana_varijabla naziv="DomainObject.Predmet.StrankaListNazivFormatedOIB_1">
      <item>Josip Udovičić, OIB 58743137037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OstaliListFormated_1"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OstaliListFormated>
  <DomainObject.Predmet.OstaliListFormatedOIB>
    <izvorni_sadrzaj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izvorni_sadrzaj>
    <derivirana_varijabla naziv="DomainObject.Predmet.OstaliListFormatedOIB_1"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derivirana_varijabla>
  </DomainObject.Predmet.OstaliListFormatedOIB>
  <DomainObject.Predmet.OstaliListFormatedWithAdress>
    <izvorni_sadrzaj>
      <item>CESTAR društvo s ograničenom odgovornošću za građevinarstvo, Tršćanska 1, 21000 Split</item>
      <item>Jakov Ljulj, Kralja Petra Svačića 11, 21214 Kaštel Lukšić</item>
      <item>GRAD IMOTSKI, Ante Starčevića 23, 21260 Imotski</item>
      <item>PROVO d.o.o. za trgovinu i usluge, cista provo bb, 21256 Cista Provo</item>
      <item>PROCESOR GRUPA za trgovinu i usluge, društvo s ograničenom odgovornošću u stečaju, Osječka 11, 21000 Split</item>
      <item>Ivan Katić, Dr.ante Starčevića 4, 21256 Lovreć</item>
      <item>HRVATSKA BANKA ZA OBNOVU I RAZVITAK, Strossmayerov Trg 9, 10000 Zagreb</item>
      <item>Nedjeljko Milas, Petra Svačića 5, 21260 Zmijavci</item>
      <item>IMPULS-LEASING društvo s ograničenom odgovornošću za leasing, Velimira Škorpika 24/1, 10000 Zagreb</item>
      <item>SPLIT PARKING d.o.o. za komunalne usluge, Ruđera Boškovića 28, 21000 Split</item>
      <item>Hrvatski Telekom d.d., Roberta Frangeša Mihanovića 9, 10000 Zagreb</item>
      <item>Hrvoje Maršić, Put Maršića 12, 21260 Postranje</item>
      <item>Republika Hrvatska</item>
      <item>Financijska agencija, Ulica grada Vukovara 70, 10000 Zagreb</item>
    </izvorni_sadrzaj>
    <derivirana_varijabla naziv="DomainObject.Predmet.OstaliListFormatedWithAdress_1">
      <item>CESTAR društvo s ograničenom odgovornošću za građevinarstvo, Tršćanska 1, 21000 Split</item>
      <item>Jakov Ljulj, Kralja Petra Svačića 11, 21214 Kaštel Lukšić</item>
      <item>GRAD IMOTSKI, Ante Starčevića 23, 21260 Imotski</item>
      <item>PROVO d.o.o. za trgovinu i usluge, cista provo bb, 21256 Cista Provo</item>
      <item>PROCESOR GRUPA za trgovinu i usluge, društvo s ograničenom odgovornošću u stečaju, Osječka 11, 21000 Split</item>
      <item>Ivan Katić, Dr.ante Starčevića 4, 21256 Lovreć</item>
      <item>HRVATSKA BANKA ZA OBNOVU I RAZVITAK, Strossmayerov Trg 9, 10000 Zagreb</item>
      <item>Nedjeljko Milas, Petra Svačića 5, 21260 Zmijavci</item>
      <item>IMPULS-LEASING društvo s ograničenom odgovornošću za leasing, Velimira Škorpika 24/1, 10000 Zagreb</item>
      <item>SPLIT PARKING d.o.o. za komunalne usluge, Ruđera Boškovića 28, 21000 Split</item>
      <item>Hrvatski Telekom d.d., Roberta Frangeša Mihanovića 9, 10000 Zagreb</item>
      <item>Hrvoje Maršić, Put Maršića 12, 21260 Postranje</item>
      <item>Republika Hrvatska</item>
      <item>Financijska agencija, Ulica grada Vukovara 70, 10000 Zagreb</item>
    </derivirana_varijabla>
  </DomainObject.Predmet.OstaliListFormatedWithAdress>
  <DomainObject.Predmet.OstaliListFormatedWithAdressOIB>
    <izvorni_sadrzaj>
      <item>CESTAR društvo s ograničenom odgovornošću za građevinarstvo, OIB 27471262195, Tršćanska 1, 21000 Split</item>
      <item>Jakov Ljulj, OIB 23173465810, Kralja Petra Svačića 11, 21214 Kaštel Lukšić</item>
      <item>GRAD IMOTSKI, OIB 18919978758, Ante Starčevića 23, 21260 Imotski</item>
      <item>PROVO d.o.o. za trgovinu i usluge, OIB 37291121518, cista provo bb, 21256 Cista Provo</item>
      <item>PROCESOR GRUPA za trgovinu i usluge, društvo s ograničenom odgovornošću u stečaju, OIB 89175013227, Osječka 11, 21000 Split</item>
      <item>Ivan Katić, OIB 08153023164, Dr.ante Starčevića 4, 21256 Lovreć</item>
      <item>HRVATSKA BANKA ZA OBNOVU I RAZVITAK, OIB 26702280390, Strossmayerov Trg 9, 10000 Zagreb</item>
      <item>Nedjeljko Milas, OIB 88529575030, Petra Svačića 5, 21260 Zmijavci</item>
      <item>IMPULS-LEASING društvo s ograničenom odgovornošću za leasing, OIB 65918029671, Velimira Škorpika 24/1, 10000 Zagreb</item>
      <item>SPLIT PARKING d.o.o. za komunalne usluge, OIB 90551978160, Ruđera Boškovića 28, 21000 Split</item>
      <item>Hrvatski Telekom d.d., OIB 81793146560, Roberta Frangeša Mihanovića 9, 10000 Zagreb</item>
      <item>Hrvoje Maršić, OIB 08659576902, Put Maršića 12, 21260 Postranje</item>
      <item>Republika Hrvatska</item>
      <item>Financijska agencija, OIB 85821130368, Ulica grada Vukovara 70, 10000 Zagreb</item>
    </izvorni_sadrzaj>
    <derivirana_varijabla naziv="DomainObject.Predmet.OstaliListFormatedWithAdressOIB_1">
      <item>CESTAR društvo s ograničenom odgovornošću za građevinarstvo, OIB 27471262195, Tršćanska 1, 21000 Split</item>
      <item>Jakov Ljulj, OIB 23173465810, Kralja Petra Svačića 11, 21214 Kaštel Lukšić</item>
      <item>GRAD IMOTSKI, OIB 18919978758, Ante Starčevića 23, 21260 Imotski</item>
      <item>PROVO d.o.o. za trgovinu i usluge, OIB 37291121518, cista provo bb, 21256 Cista Provo</item>
      <item>PROCESOR GRUPA za trgovinu i usluge, društvo s ograničenom odgovornošću u stečaju, OIB 89175013227, Osječka 11, 21000 Split</item>
      <item>Ivan Katić, OIB 08153023164, Dr.ante Starčevića 4, 21256 Lovreć</item>
      <item>HRVATSKA BANKA ZA OBNOVU I RAZVITAK, OIB 26702280390, Strossmayerov Trg 9, 10000 Zagreb</item>
      <item>Nedjeljko Milas, OIB 88529575030, Petra Svačića 5, 21260 Zmijavci</item>
      <item>IMPULS-LEASING društvo s ograničenom odgovornošću za leasing, OIB 65918029671, Velimira Škorpika 24/1, 10000 Zagreb</item>
      <item>SPLIT PARKING d.o.o. za komunalne usluge, OIB 90551978160, Ruđera Boškovića 28, 21000 Split</item>
      <item>Hrvatski Telekom d.d., OIB 81793146560, Roberta Frangeša Mihanovića 9, 10000 Zagreb</item>
      <item>Hrvoje Maršić, OIB 08659576902, Put Maršića 12, 21260 Postranje</item>
      <item>Republika Hrvatska</item>
      <item>Financijska agencija, OIB 85821130368, Ulica grada Vukovara 70, 10000 Zagreb</item>
    </derivirana_varijabla>
  </DomainObject.Predmet.OstaliListFormatedWithAdressOIB>
  <DomainObject.Predmet.OstaliListNazivFormated>
    <izvorni_sadrzaj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OstaliListNazivFormated_1"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OstaliListNazivFormated>
  <DomainObject.Predmet.OstaliListNazivFormatedOIB>
    <izvorni_sadrzaj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izvorni_sadrzaj>
    <derivirana_varijabla naziv="DomainObject.Predmet.OstaliListNazivFormatedOIB_1"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Udovičić</izvorni_sadrzaj>
    <derivirana_varijabla naziv="DomainObject.Predmet.StrankaIDrugi_1">Josip Udovičić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Udovičić, OIB 58743137037, Udovičići 22, 21256 Studenci</izvorni_sadrzaj>
    <derivirana_varijabla naziv="DomainObject.Predmet.StrankaIDrugiAdressOIB_1">Josip Udovičić, OIB 58743137037, Udovičići 22,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Udovičić</item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SudioniciListNaziv_1">
      <item>Josip Udovičić</item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SudioniciListNaziv>
  <DomainObject.Predmet.SudioniciListAdressOIB>
    <izvorni_sadrzaj>
      <item>Josip Udovičić, OIB 58743137037, Udovičići 22,21256 Studenci</item>
      <item>CESTAR društvo s ograničenom odgovornošću za građevinarstvo, OIB 27471262195, Tršćanska 1,21000 Split</item>
      <item>Jakov Ljulj, OIB 23173465810, Kralja Petra Svačića 11,21214 Kaštel Lukšić</item>
      <item>GRAD IMOTSKI, OIB 18919978758, Ante Starčevića 23,21260 Imotski</item>
      <item>PROVO d.o.o. za trgovinu i usluge, OIB 37291121518, cista provo bb,21256 Cista Provo</item>
      <item>PROCESOR GRUPA za trgovinu i usluge, društvo s ograničenom odgovornošću u stečaju, OIB 89175013227, Osječka 11,21000 Split</item>
      <item>Ivan Katić, OIB 08153023164, Dr.ante Starčevića 4,21256 Lovreć</item>
      <item>HRVATSKA BANKA ZA OBNOVU I RAZVITAK, OIB 26702280390, Strossmayerov Trg 9,10000 Zagreb</item>
      <item>Nedjeljko Milas, OIB 88529575030, Petra Svačića 5,21260 Zmijavci</item>
      <item>IMPULS-LEASING društvo s ograničenom odgovornošću za leasing, OIB 65918029671, Velimira Škorpika 24/1,10000 Zagreb</item>
      <item>SPLIT PARKING d.o.o. za komunalne usluge, OIB 90551978160, Ruđera Boškovića 28,21000 Split</item>
      <item>Hrvatski Telekom d.d., OIB 81793146560, Roberta Frangeša Mihanovića 9,10000 Zagreb</item>
      <item>Hrvoje Maršić, OIB 08659576902, Put Maršića 12,21260 Postranje</item>
      <item>Republika Hrvatska</item>
      <item>Financijska agencija, OIB 85821130368, Ulica grada Vukovara 70,10000 Zagreb</item>
    </izvorni_sadrzaj>
    <derivirana_varijabla naziv="DomainObject.Predmet.SudioniciListAdressOIB_1">
      <item>Josip Udovičić, OIB 58743137037, Udovičići 22,21256 Studenci</item>
      <item>CESTAR društvo s ograničenom odgovornošću za građevinarstvo, OIB 27471262195, Tršćanska 1,21000 Split</item>
      <item>Jakov Ljulj, OIB 23173465810, Kralja Petra Svačića 11,21214 Kaštel Lukšić</item>
      <item>GRAD IMOTSKI, OIB 18919978758, Ante Starčevića 23,21260 Imotski</item>
      <item>PROVO d.o.o. za trgovinu i usluge, OIB 37291121518, cista provo bb,21256 Cista Provo</item>
      <item>PROCESOR GRUPA za trgovinu i usluge, društvo s ograničenom odgovornošću u stečaju, OIB 89175013227, Osječka 11,21000 Split</item>
      <item>Ivan Katić, OIB 08153023164, Dr.ante Starčevića 4,21256 Lovreć</item>
      <item>HRVATSKA BANKA ZA OBNOVU I RAZVITAK, OIB 26702280390, Strossmayerov Trg 9,10000 Zagreb</item>
      <item>Nedjeljko Milas, OIB 88529575030, Petra Svačića 5,21260 Zmijavci</item>
      <item>IMPULS-LEASING društvo s ograničenom odgovornošću za leasing, OIB 65918029671, Velimira Škorpika 24/1,10000 Zagreb</item>
      <item>SPLIT PARKING d.o.o. za komunalne usluge, OIB 90551978160, Ruđera Boškovića 28,21000 Split</item>
      <item>Hrvatski Telekom d.d., OIB 81793146560, Roberta Frangeša Mihanovića 9,10000 Zagreb</item>
      <item>Hrvoje Maršić, OIB 08659576902, Put Maršića 12,21260 Postranje</item>
      <item>Republika Hrvatska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58743137037</item>
      <item>, OIB 27471262195</item>
      <item>, OIB 23173465810</item>
      <item>, OIB 18919978758</item>
      <item>, OIB 37291121518</item>
      <item>, OIB 89175013227</item>
      <item>, OIB 08153023164</item>
      <item>, OIB 26702280390</item>
      <item>, OIB 88529575030</item>
      <item>, OIB 65918029671</item>
      <item>, OIB 90551978160</item>
      <item>, OIB 81793146560</item>
      <item>, OIB 08659576902</item>
      <item>, OIB null</item>
      <item>, OIB 85821130368</item>
    </izvorni_sadrzaj>
    <derivirana_varijabla naziv="DomainObject.Predmet.SudioniciListNazivOIB_1">
      <item>, OIB 58743137037</item>
      <item>, OIB 27471262195</item>
      <item>, OIB 23173465810</item>
      <item>, OIB 18919978758</item>
      <item>, OIB 37291121518</item>
      <item>, OIB 89175013227</item>
      <item>, OIB 08153023164</item>
      <item>, OIB 26702280390</item>
      <item>, OIB 88529575030</item>
      <item>, OIB 65918029671</item>
      <item>, OIB 90551978160</item>
      <item>, OIB 81793146560</item>
      <item>, OIB 08659576902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799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2018-07-12T11:59:00Z</dcterms:created>
  <dc:creator>Jagoda Mihaljević</dc:creator>
  <cp:lastModifiedBy>Jagoda Mihaljević</cp:lastModifiedBy>
  <cp:lastPrinted>2018-07-12T11:59:00Z</cp:lastPrinted>
  <dcterms:modified xmlns:xsi="http://www.w3.org/2001/XMLSchema-instance" xsi:type="dcterms:W3CDTF">2018-07-12T12:43:00Z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 UDOVIČIĆ.docx)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