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7ad2" w14:paraId="f987ad2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>Zagreb, Amruševa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29088E">
        <w:t>340/2019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29088E">
        <w:t>ENE</w:t>
      </w:r>
      <w:r w:rsidR="00554638">
        <w:t>R</w:t>
      </w:r>
      <w:r w:rsidR="0029088E">
        <w:t>GOSTIL d.o.o., OIB: 84818685571, Zagreb, Krčelićeva 19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554638">
        <w:t>12</w:t>
      </w:r>
      <w:r w:rsidR="00C1233F">
        <w:t>.</w:t>
      </w:r>
      <w:r w:rsidR="000C7C17">
        <w:t xml:space="preserve"> </w:t>
      </w:r>
      <w:r w:rsidR="00554638">
        <w:t>srpnja</w:t>
      </w:r>
      <w:r>
        <w:t xml:space="preserve">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554638">
        <w:t>19</w:t>
      </w:r>
      <w:r w:rsidR="00840BE5">
        <w:t xml:space="preserve">. </w:t>
      </w:r>
      <w:r w:rsidR="009D5430">
        <w:t>rujna</w:t>
      </w:r>
      <w:r>
        <w:t xml:space="preserve"> 2019. u </w:t>
      </w:r>
      <w:r w:rsidR="000C7C17">
        <w:t>9</w:t>
      </w:r>
      <w:r w:rsidR="0029088E">
        <w:t>,15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9A44AA" w:rsidP="009A44AA" w:rsidR="0029088E">
      <w:pPr>
        <w:jc w:val="both"/>
      </w:pPr>
      <w:r>
        <w:t xml:space="preserve">- </w:t>
      </w:r>
      <w:r w:rsidR="0029088E">
        <w:t>dužnik</w:t>
      </w:r>
    </w:p>
    <w:p w:rsidRDefault="0029088E" w:rsidP="009A44AA" w:rsidR="0029088E">
      <w:pPr>
        <w:jc w:val="both"/>
      </w:pPr>
      <w:r>
        <w:t>- zastupnik po zakonu dužnika</w:t>
      </w:r>
      <w:r w:rsidR="00BE4ADD">
        <w:t>.</w:t>
      </w:r>
    </w:p>
    <w:p w:rsidRDefault="00443E35" w:rsidP="009A44AA" w:rsidR="00443E35">
      <w:pPr>
        <w:jc w:val="both"/>
      </w:pP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554638">
        <w:t>12</w:t>
      </w:r>
      <w:r>
        <w:t xml:space="preserve">. </w:t>
      </w:r>
      <w:r w:rsidR="00554638">
        <w:t>srpnja</w:t>
      </w:r>
      <w:r>
        <w:t xml:space="preserve">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29088E"/>
    <w:rsid w:val="003437DB"/>
    <w:rsid w:val="00443E35"/>
    <w:rsid w:val="00505E23"/>
    <w:rsid w:val="00554638"/>
    <w:rsid w:val="00637B07"/>
    <w:rsid w:val="006C4E53"/>
    <w:rsid w:val="00840BE5"/>
    <w:rsid w:val="009A44AA"/>
    <w:rsid w:val="009D5430"/>
    <w:rsid w:val="00B54D0C"/>
    <w:rsid w:val="00BC60ED"/>
    <w:rsid w:val="00BE4AD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St-340/2019-23</izvorni_sadrzaj>
    <derivirana_varijabla naziv="DomainObject.Oznaka_1">St-340/2019-23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St-340/2019</izvorni_sadrzaj>
    <derivirana_varijabla naziv="DomainObject.Predmet.OznakaBroj_1">St-340/2019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ENERGOSTIL d.o.o.</izvorni_sadrzaj>
    <derivirana_varijabla naziv="DomainObject.Predmet.ProtustrankaFormated_1">  ENERGOSTIL d.o.o.</derivirana_varijabla>
  </DomainObject.Predmet.ProtustrankaFormated>
  <DomainObject.Predmet.ProtustrankaFormatedOIB>
    <izvorni_sadrzaj>  ENERGOSTIL d.o.o., OIB 84818685571</izvorni_sadrzaj>
    <derivirana_varijabla naziv="DomainObject.Predmet.ProtustrankaFormatedOIB_1">  ENERGOSTIL d.o.o., OIB 84818685571</derivirana_varijabla>
  </DomainObject.Predmet.ProtustrankaFormatedOIB>
  <DomainObject.Predmet.ProtustrankaFormatedWithAdress>
    <izvorni_sadrzaj> ENERGOSTIL d.o.o., Krčelićeva 19, 10000 Zagreb</izvorni_sadrzaj>
    <derivirana_varijabla naziv="DomainObject.Predmet.ProtustrankaFormatedWithAdress_1"> ENERGOSTIL d.o.o., Krčelićeva 19, 10000 Zagreb</derivirana_varijabla>
  </DomainObject.Predmet.ProtustrankaFormatedWithAdress>
  <DomainObject.Predmet.ProtustrankaFormatedWithAdressOIB>
    <izvorni_sadrzaj> ENERGOSTIL d.o.o., OIB 84818685571, Krčelićeva 19, 10000 Zagreb</izvorni_sadrzaj>
    <derivirana_varijabla naziv="DomainObject.Predmet.ProtustrankaFormatedWithAdressOIB_1"> ENERGOSTIL d.o.o., OIB 84818685571, Krčelićeva 19, 10000 Zagreb</derivirana_varijabla>
  </DomainObject.Predmet.ProtustrankaFormatedWithAdressOIB>
  <DomainObject.Predmet.ProtustrankaWithAdress>
    <izvorni_sadrzaj>ENERGOSTIL d.o.o. Krčelićeva 19, 10000 Zagreb</izvorni_sadrzaj>
    <derivirana_varijabla naziv="DomainObject.Predmet.ProtustrankaWithAdress_1">ENERGOSTIL d.o.o. Krčelićeva 19, 10000 Zagreb</derivirana_varijabla>
  </DomainObject.Predmet.ProtustrankaWithAdress>
  <DomainObject.Predmet.ProtustrankaWithAdressOIB>
    <izvorni_sadrzaj>ENERGOSTIL d.o.o., OIB 84818685571, Krčelićeva 19, 10000 Zagreb</izvorni_sadrzaj>
    <derivirana_varijabla naziv="DomainObject.Predmet.ProtustrankaWithAdressOIB_1">ENERGOSTIL d.o.o., OIB 84818685571, Krčelićeva 19, 10000 Zagreb</derivirana_varijabla>
  </DomainObject.Predmet.ProtustrankaWithAdressOIB>
  <DomainObject.Predmet.ProtustrankaNazivFormated>
    <izvorni_sadrzaj>ENERGOSTIL d.o.o.</izvorni_sadrzaj>
    <derivirana_varijabla naziv="DomainObject.Predmet.ProtustrankaNazivFormated_1">ENERGOSTIL d.o.o.</derivirana_varijabla>
  </DomainObject.Predmet.ProtustrankaNazivFormated>
  <DomainObject.Predmet.ProtustrankaNazivFormatedOIB>
    <izvorni_sadrzaj>ENERGOSTIL d.o.o., OIB 84818685571</izvorni_sadrzaj>
    <derivirana_varijabla naziv="DomainObject.Predmet.ProtustrankaNazivFormatedOIB_1">ENERGOSTIL d.o.o., OIB 84818685571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LANIŠTE REAL ESTATE d.o.o. za usluge; FINA Regionalni centar Zagreb</izvorni_sadrzaj>
    <derivirana_varijabla naziv="DomainObject.Predmet.StrankaFormated_1">  LANIŠTE REAL ESTATE d.o.o. za usluge; FINA Regionalni centar Zagreb</derivirana_varijabla>
  </DomainObject.Predmet.StrankaFormated>
  <DomainObject.Predmet.StrankaFormatedOIB>
    <izvorni_sadrzaj>  LANIŠTE REAL ESTATE d.o.o. za usluge, OIB 77623167551; FINA Regionalni centar Zagreb, OIB 85821130368</izvorni_sadrzaj>
    <derivirana_varijabla naziv="DomainObject.Predmet.StrankaFormatedOIB_1">  LANIŠTE REAL ESTATE d.o.o. za usluge, OIB 77623167551; FINA Regionalni centar Zagreb, OIB 85821130368</derivirana_varijabla>
  </DomainObject.Predmet.StrankaFormatedOIB>
  <DomainObject.Predmet.StrankaFormatedWithAdress>
    <izvorni_sadrzaj> LANIŠTE REAL ESTATE d.o.o. za usluge, Plehanov put 21, 10000 Zagreb; FINA Regionalni centar Zagreb, Trg svibanjskih žrtava 1995. br. 1, 10000 Zagreb</izvorni_sadrzaj>
    <derivirana_varijabla naziv="DomainObject.Predmet.StrankaFormatedWithAdress_1"> LANIŠTE REAL ESTATE d.o.o. za usluge, Plehanov put 21, 10000 Zagreb; FINA Regionalni centar Zagreb, Trg svibanjskih žrtava 1995. br. 1, 10000 Zagreb</derivirana_varijabla>
  </DomainObject.Predmet.StrankaFormatedWithAdress>
  <DomainObject.Predmet.StrankaFormatedWithAdressOIB>
    <izvorni_sadrzaj> LANIŠTE REAL ESTATE d.o.o. za usluge, OIB 77623167551, Plehanov put 21, 10000 Zagreb; FINA Regionalni centar Zagreb, OIB 85821130368, Trg svibanjskih žrtava 1995. br. 1, 10000 Zagreb</izvorni_sadrzaj>
    <derivirana_varijabla naziv="DomainObject.Predmet.StrankaFormatedWithAdressOIB_1"> LANIŠTE REAL ESTATE d.o.o. za usluge, OIB 77623167551, Plehanov put 21, 10000 Zagreb; FINA Regionalni centar Zagreb, OIB 85821130368, Trg svibanjskih žrtava 1995. br. 1, 10000 Zagreb</derivirana_varijabla>
  </DomainObject.Predmet.StrankaFormatedWithAdressOIB>
  <DomainObject.Predmet.StrankaWithAdress>
    <izvorni_sadrzaj>LANIŠTE REAL ESTATE d.o.o. za usluge Plehanov put 21,10000 Zagreb,FINA Regionalni centar Zagreb Trg svibanjskih žrtava 1995. br. 1,10000 Zagreb</izvorni_sadrzaj>
    <derivirana_varijabla naziv="DomainObject.Predmet.StrankaWithAdress_1">LANIŠTE REAL ESTATE d.o.o. za usluge Plehanov put 21,10000 Zagreb,FINA Regionalni centar Zagreb Trg svibanjskih žrtava 1995. br. 1,10000 Zagreb</derivirana_varijabla>
  </DomainObject.Predmet.StrankaWithAdress>
  <DomainObject.Predmet.StrankaWithAdressOIB>
    <izvorni_sadrzaj>LANIŠTE REAL ESTATE d.o.o. za usluge, OIB 77623167551, Plehanov put 21,10000 Zagreb,FINA Regionalni centar Zagreb, OIB 85821130368, Trg svibanjskih žrtava 1995. br. 1,10000 Zagreb</izvorni_sadrzaj>
    <derivirana_varijabla naziv="DomainObject.Predmet.StrankaWithAdressOIB_1">LANIŠTE REAL ESTATE d.o.o. za usluge, OIB 77623167551, Plehanov put 21,10000 Zagreb,FINA Regionalni centar Zagreb, OIB 85821130368, Trg svibanjskih žrtava 1995. br. 1,10000 Zagreb</derivirana_varijabla>
  </DomainObject.Predmet.StrankaWithAdressOIB>
  <DomainObject.Predmet.StrankaNazivFormated>
    <izvorni_sadrzaj>LANIŠTE REAL ESTATE d.o.o. za usluge,FINA Regionalni centar Zagreb</izvorni_sadrzaj>
    <derivirana_varijabla naziv="DomainObject.Predmet.StrankaNazivFormated_1">LANIŠTE REAL ESTATE d.o.o. za usluge,FINA Regionalni centar Zagreb</derivirana_varijabla>
  </DomainObject.Predmet.StrankaNazivFormated>
  <DomainObject.Predmet.StrankaNazivFormatedOIB>
    <izvorni_sadrzaj>LANIŠTE REAL ESTATE d.o.o. za usluge, OIB 77623167551,FINA Regionalni centar Zagreb, OIB 85821130368</izvorni_sadrzaj>
    <derivirana_varijabla naziv="DomainObject.Predmet.StrankaNazivFormatedOIB_1">LANIŠTE REAL ESTATE d.o.o. za usluge, OIB 77623167551,FINA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LANIŠTE REAL ESTATE d.o.o. za usluge</item>
      <item>FINA Regionalni centar Zagreb</item>
    </izvorni_sadrzaj>
    <derivirana_varijabla naziv="DomainObject.Predmet.StrankaListFormated_1">
      <item>LANIŠTE REAL ESTATE d.o.o. za usluge</item>
      <item>FINA Regionalni centar Zagreb</item>
    </derivirana_varijabla>
  </DomainObject.Predmet.StrankaListFormated>
  <DomainObject.Predmet.StrankaListFormatedOIB>
    <izvorni_sadrzaj>
      <item>LANIŠTE REAL ESTATE d.o.o. za usluge, OIB 77623167551</item>
      <item>FINA Regionalni centar Zagreb, OIB 85821130368</item>
    </izvorni_sadrzaj>
    <derivirana_varijabla naziv="DomainObject.Predmet.StrankaListFormatedOIB_1">
      <item>LANIŠTE REAL ESTATE d.o.o. za usluge, OIB 77623167551</item>
      <item>FINA Regionalni centar Zagreb, OIB 85821130368</item>
    </derivirana_varijabla>
  </DomainObject.Predmet.StrankaListFormatedOIB>
  <DomainObject.Predmet.StrankaListFormatedWithAdress>
    <izvorni_sadrzaj>
      <item>LANIŠTE REAL ESTATE d.o.o. za usluge, Plehanov put 21, 10000 Zagreb</item>
      <item>FINA Regionalni centar Zagreb, Trg svibanjskih žrtava 1995. br. 1, 10000 Zagreb</item>
    </izvorni_sadrzaj>
    <derivirana_varijabla naziv="DomainObject.Predmet.StrankaListFormatedWithAdress_1">
      <item>LANIŠTE REAL ESTATE d.o.o. za usluge, Plehanov put 21,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LANIŠTE REAL ESTATE d.o.o. za usluge, OIB 77623167551, Plehanov put 21, 10000 Zagreb</item>
      <item>FINA Regionalni centar Zagreb, OIB 85821130368, Trg svibanjskih žrtava 1995. br. 1, 10000 Zagreb</item>
    </izvorni_sadrzaj>
    <derivirana_varijabla naziv="DomainObject.Predmet.StrankaListFormatedWithAdressOIB_1">
      <item>LANIŠTE REAL ESTATE d.o.o. za usluge, OIB 77623167551, Plehanov put 21,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LANIŠTE REAL ESTATE d.o.o. za usluge</item>
      <item>FINA Regionalni centar Zagreb</item>
    </izvorni_sadrzaj>
    <derivirana_varijabla naziv="DomainObject.Predmet.StrankaListNazivFormated_1">
      <item>LANIŠTE REAL ESTATE d.o.o. za usluge</item>
      <item>FINA Regionalni centar Zagreb</item>
    </derivirana_varijabla>
  </DomainObject.Predmet.StrankaListNazivFormated>
  <DomainObject.Predmet.StrankaListNazivFormatedOIB>
    <izvorni_sadrzaj>
      <item>LANIŠTE REAL ESTATE d.o.o. za usluge, OIB 77623167551</item>
      <item>FINA Regionalni centar Zagreb, OIB 85821130368</item>
    </izvorni_sadrzaj>
    <derivirana_varijabla naziv="DomainObject.Predmet.StrankaListNazivFormatedOIB_1">
      <item>LANIŠTE REAL ESTATE d.o.o. za usluge, OIB 77623167551</item>
      <item>FINA Regionalni centar Zagreb, OIB 85821130368</item>
    </derivirana_varijabla>
  </DomainObject.Predmet.StrankaListNazivFormatedOIB>
  <DomainObject.Predmet.ProtuStrankaListFormated>
    <izvorni_sadrzaj>
      <item>ENERGOSTIL d.o.o.</item>
    </izvorni_sadrzaj>
    <derivirana_varijabla naziv="DomainObject.Predmet.ProtuStrankaListFormated_1">
      <item>ENERGOSTIL d.o.o.</item>
    </derivirana_varijabla>
  </DomainObject.Predmet.ProtuStrankaListFormated>
  <DomainObject.Predmet.ProtuStrankaListFormatedOIB>
    <izvorni_sadrzaj>
      <item>ENERGOSTIL d.o.o., OIB 84818685571</item>
    </izvorni_sadrzaj>
    <derivirana_varijabla naziv="DomainObject.Predmet.ProtuStrankaListFormatedOIB_1">
      <item>ENERGOSTIL d.o.o., OIB 84818685571</item>
    </derivirana_varijabla>
  </DomainObject.Predmet.ProtuStrankaListFormatedOIB>
  <DomainObject.Predmet.ProtuStrankaListFormatedWithAdress>
    <izvorni_sadrzaj>
      <item>ENERGOSTIL d.o.o., Krčelićeva 19, 10000 Zagreb</item>
    </izvorni_sadrzaj>
    <derivirana_varijabla naziv="DomainObject.Predmet.ProtuStrankaListFormatedWithAdress_1">
      <item>ENERGOSTIL d.o.o., Krčelićeva 19, 10000 Zagreb</item>
    </derivirana_varijabla>
  </DomainObject.Predmet.ProtuStrankaListFormatedWithAdress>
  <DomainObject.Predmet.ProtuStrankaListFormatedWithAdressOIB>
    <izvorni_sadrzaj>
      <item>ENERGOSTIL d.o.o., OIB 84818685571, Krčelićeva 19, 10000 Zagreb</item>
    </izvorni_sadrzaj>
    <derivirana_varijabla naziv="DomainObject.Predmet.ProtuStrankaListFormatedWithAdressOIB_1">
      <item>ENERGOSTIL d.o.o., OIB 84818685571, Krčelićeva 19, 10000 Zagreb</item>
    </derivirana_varijabla>
  </DomainObject.Predmet.ProtuStrankaListFormatedWithAdressOIB>
  <DomainObject.Predmet.ProtuStrankaListNazivFormated>
    <izvorni_sadrzaj>
      <item>ENERGOSTIL d.o.o.</item>
    </izvorni_sadrzaj>
    <derivirana_varijabla naziv="DomainObject.Predmet.ProtuStrankaListNazivFormated_1">
      <item>ENERGOSTIL d.o.o.</item>
    </derivirana_varijabla>
  </DomainObject.Predmet.ProtuStrankaListNazivFormated>
  <DomainObject.Predmet.ProtuStrankaListNazivFormatedOIB>
    <izvorni_sadrzaj>
      <item>ENERGOSTIL d.o.o., OIB 84818685571</item>
    </izvorni_sadrzaj>
    <derivirana_varijabla naziv="DomainObject.Predmet.ProtuStrankaListNazivFormatedOIB_1">
      <item>ENERGOSTIL d.o.o., OIB 84818685571</item>
    </derivirana_varijabla>
  </DomainObject.Predmet.ProtuStrankaListNazivFormatedOIB>
  <DomainObject.Predmet.OstaliListFormated>
    <izvorni_sadrzaj>
      <item>OD Matijević, Jakirčević i Malkoč d.o.o.</item>
      <item>Domagoj Štefanac</item>
    </izvorni_sadrzaj>
    <derivirana_varijabla naziv="DomainObject.Predmet.OstaliListFormated_1">
      <item>OD Matijević, Jakirčević i Malkoč d.o.o.</item>
      <item>Domagoj Štefanac</item>
    </derivirana_varijabla>
  </DomainObject.Predmet.OstaliListFormated>
  <DomainObject.Predmet.OstaliListFormatedOIB>
    <izvorni_sadrzaj>
      <item>OD Matijević, Jakirčević i Malkoč d.o.o.</item>
      <item>Domagoj Štefanac, OIB 33077687056</item>
    </izvorni_sadrzaj>
    <derivirana_varijabla naziv="DomainObject.Predmet.OstaliListFormatedOIB_1">
      <item>OD Matijević, Jakirčević i Malkoč d.o.o.</item>
      <item>Domagoj Štefanac, OIB 33077687056</item>
    </derivirana_varijabla>
  </DomainObject.Predmet.OstaliListFormatedOIB>
  <DomainObject.Predmet.OstaliListFormatedWithAdress>
    <izvorni_sadrzaj>
      <item>OD Matijević, Jakirčević i Malkoč d.o.o., Radnička cesta 47, 10000 Zagreb</item>
      <item>Domagoj Štefanac, Krčelićeva 19, 10000 Zagreb</item>
    </izvorni_sadrzaj>
    <derivirana_varijabla naziv="DomainObject.Predmet.OstaliListFormatedWithAdress_1">
      <item>OD Matijević, Jakirčević i Malkoč d.o.o., Radnička cesta 47, 10000 Zagreb</item>
      <item>Domagoj Štefanac, Krčelićeva 19, 10000 Zagreb</item>
    </derivirana_varijabla>
  </DomainObject.Predmet.OstaliListFormatedWithAdress>
  <DomainObject.Predmet.OstaliListFormatedWithAdressOIB>
    <izvorni_sadrzaj>
      <item>OD Matijević, Jakirčević i Malkoč d.o.o., Radnička cesta 47, 10000 Zagreb</item>
      <item>Domagoj Štefanac, OIB 33077687056, Krčelićeva 19, 10000 Zagreb</item>
    </izvorni_sadrzaj>
    <derivirana_varijabla naziv="DomainObject.Predmet.OstaliListFormatedWithAdressOIB_1">
      <item>OD Matijević, Jakirčević i Malkoč d.o.o., Radnička cesta 47, 10000 Zagreb</item>
      <item>Domagoj Štefanac, OIB 33077687056, Krčelićeva 19, 10000 Zagreb</item>
    </derivirana_varijabla>
  </DomainObject.Predmet.OstaliListFormatedWithAdressOIB>
  <DomainObject.Predmet.OstaliListNazivFormated>
    <izvorni_sadrzaj>
      <item>OD Matijević, Jakirčević i Malkoč d.o.o.</item>
      <item>Domagoj Štefanac</item>
    </izvorni_sadrzaj>
    <derivirana_varijabla naziv="DomainObject.Predmet.OstaliListNazivFormated_1">
      <item>OD Matijević, Jakirčević i Malkoč d.o.o.</item>
      <item>Domagoj Štefanac</item>
    </derivirana_varijabla>
  </DomainObject.Predmet.OstaliListNazivFormated>
  <DomainObject.Predmet.OstaliListNazivFormatedOIB>
    <izvorni_sadrzaj>
      <item>OD Matijević, Jakirčević i Malkoč d.o.o.</item>
      <item>Domagoj Štefanac, OIB 33077687056</item>
    </izvorni_sadrzaj>
    <derivirana_varijabla naziv="DomainObject.Predmet.OstaliListNazivFormatedOIB_1">
      <item>OD Matijević, Jakirčević i Malkoč d.o.o.</item>
      <item>Domagoj Štefanac, OIB 33077687056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St-340/2019-23</izvorni_sadrzaj>
    <derivirana_varijabla naziv="DomainObject.PoslovniBrojDokumenta_1">St-340/2019-23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ENERGOSTIL d.o.o.</izvorni_sadrzaj>
    <derivirana_varijabla naziv="DomainObject.Predmet.ProtustrankaIDrugi_1">ENERGOSTIL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ENERGOSTIL d.o.o., OIB 84818685571, Krčelićeva 19, 10000 Zagreb</izvorni_sadrzaj>
    <derivirana_varijabla naziv="DomainObject.Predmet.ProtustrankaIDrugiAdressOIB_1">ENERGOSTIL d.o.o., OIB 84818685571, Krčelićeva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ENERGOSTIL d.o.o.</item>
      <item>LANIŠTE REAL ESTATE d.o.o. za usluge</item>
      <item>OD Matijević, Jakirčević i Malkoč d.o.o.</item>
      <item>FINA Regionalni centar Zagreb</item>
      <item>Domagoj Štefanac</item>
    </izvorni_sadrzaj>
    <derivirana_varijabla naziv="DomainObject.Predmet.SudioniciListNaziv_1">
      <item>ENERGOSTIL d.o.o.</item>
      <item>LANIŠTE REAL ESTATE d.o.o. za usluge</item>
      <item>OD Matijević, Jakirčević i Malkoč d.o.o.</item>
      <item>FINA Regionalni centar Zagreb</item>
      <item>Domagoj Štefanac</item>
    </derivirana_varijabla>
  </DomainObject.Predmet.SudioniciListNaziv>
  <DomainObject.Predmet.SudioniciListAdressOIB>
    <izvorni_sadrzaj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  <item>Domagoj Štefanac, OIB 33077687056, Krčelićeva 19,10000 Zagreb</item>
    </izvorni_sadrzaj>
    <derivirana_varijabla naziv="DomainObject.Predmet.SudioniciListAdressOIB_1"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  <item>Domagoj Štefanac, OIB 33077687056, Krčelićeva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84818685571</item>
      <item>, OIB 77623167551</item>
      <item>, OIB null</item>
      <item>, OIB 85821130368</item>
      <item>, OIB 33077687056</item>
    </izvorni_sadrzaj>
    <derivirana_varijabla naziv="DomainObject.Predmet.SudioniciListNazivOIB_1">
      <item>, OIB 84818685571</item>
      <item>, OIB 77623167551</item>
      <item>, OIB null</item>
      <item>, OIB 85821130368</item>
      <item>, OIB 33077687056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St-340/2019-20</izvorni_sadrzaj>
    <derivirana_varijabla naziv="DomainObject.PredzadnjaOdlukaIzPredmeta.Oznaka_1">St-340/2019-20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162</properties:Words>
  <properties:Characters>770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2019-07-12T07:20:00Z</dcterms:created>
  <dc:creator>Danijela Uzelac</dc:creator>
  <cp:lastModifiedBy>Katarina Franjić</cp:lastModifiedBy>
  <cp:lastPrinted>2019-07-17T06:48:00Z</cp:lastPrinted>
  <dcterms:modified xmlns:xsi="http://www.w3.org/2001/XMLSchema-instance" xsi:type="dcterms:W3CDTF">2019-07-17T06:48:00Z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St-340/2019-23 / Odluka - Zaključak (st-340-19.__zaključak_poziv_za_ročište_radi_rasp_2.__zaključak_poziv_za_ročište_radi_rasp_2)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