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2cb0" w14:paraId="1e12cb0" w:rsidRDefault="004A68D6" w:rsidP="004A68D6" w:rsidR="004A68D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68D6" w:rsidP="004A68D6" w:rsidR="004A68D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A68D6" w:rsidP="004A68D6" w:rsidR="004A68D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A68D6" w:rsidP="004A68D6" w:rsidR="004A68D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A68D6" w:rsidP="004A68D6" w:rsidR="004A68D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A68D6" w:rsidP="004A68D6" w:rsidR="004A68D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A68D6" w:rsidP="004A68D6" w:rsidR="004A68D6">
      <w:pPr>
        <w:jc w:val="center"/>
        <w:rPr>
          <w:rFonts w:cs="Times New Roman" w:eastAsia="Times New Roman"/>
          <w:szCs w:val="24"/>
        </w:rPr>
      </w:pPr>
    </w:p>
    <w:p w:rsidRDefault="004A68D6" w:rsidP="004A68D6" w:rsidR="004A68D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A68D6" w:rsidP="004A68D6" w:rsidR="004A68D6">
      <w:pPr>
        <w:rPr>
          <w:rFonts w:cs="Times New Roman" w:eastAsia="Times New Roman"/>
          <w:szCs w:val="24"/>
        </w:rPr>
      </w:pPr>
    </w:p>
    <w:p w:rsidRDefault="004A68D6" w:rsidP="004A68D6" w:rsidR="004A68D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MEZZA d.o.o. Rovinj, Pusta 5 A, OIB 02740538075, MBS 130046922</w:t>
      </w:r>
      <w:r>
        <w:rPr>
          <w:rFonts w:cs="Times New Roman" w:eastAsia="Times New Roman"/>
          <w:szCs w:val="24"/>
        </w:rPr>
        <w:t>, 30. kolovoza 2018.</w:t>
      </w:r>
    </w:p>
    <w:p w:rsidRDefault="004A68D6" w:rsidP="004A68D6" w:rsidR="004A68D6">
      <w:pPr>
        <w:rPr>
          <w:rFonts w:cs="Times New Roman" w:eastAsia="Times New Roman"/>
          <w:szCs w:val="24"/>
        </w:rPr>
      </w:pPr>
    </w:p>
    <w:p w:rsidRDefault="004A68D6" w:rsidP="004A68D6" w:rsidR="004A68D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A68D6" w:rsidP="004A68D6" w:rsidR="004A68D6">
      <w:pPr>
        <w:rPr>
          <w:rFonts w:cs="Times New Roman" w:eastAsia="Times New Roman"/>
          <w:szCs w:val="24"/>
        </w:rPr>
      </w:pPr>
    </w:p>
    <w:p w:rsidRDefault="004A68D6" w:rsidP="004A68D6" w:rsidR="004A68D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MEZZA d.o.o. Rovinj, Pusta 5 A, OIB 02740538075, MBS 130046922</w:t>
      </w:r>
      <w:r>
        <w:rPr>
          <w:rFonts w:cs="Times New Roman" w:eastAsia="Times New Roman"/>
          <w:szCs w:val="24"/>
        </w:rPr>
        <w:t>.</w:t>
      </w:r>
    </w:p>
    <w:p w:rsidRDefault="004A68D6" w:rsidP="004A68D6" w:rsidR="004A68D6">
      <w:pPr>
        <w:rPr>
          <w:rFonts w:cs="Times New Roman" w:eastAsia="Times New Roman"/>
          <w:szCs w:val="24"/>
        </w:rPr>
      </w:pPr>
    </w:p>
    <w:p w:rsidRDefault="004A68D6" w:rsidP="004A68D6" w:rsidR="004A68D6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="00112494">
        <w:t>Mladen Novaković</w:t>
      </w:r>
      <w:r w:rsidRPr="00316A5B">
        <w:t xml:space="preserve"> iz </w:t>
      </w:r>
      <w:r w:rsidR="00112494">
        <w:t>Pule</w:t>
      </w:r>
      <w:r w:rsidRPr="00316A5B">
        <w:t xml:space="preserve">, </w:t>
      </w:r>
      <w:r w:rsidR="00112494">
        <w:t>Štinjan, Baližerka 44</w:t>
      </w:r>
      <w:r w:rsidRPr="00316A5B">
        <w:t>, OIB</w:t>
      </w:r>
      <w:r w:rsidR="00112494">
        <w:t>28857584241</w:t>
      </w:r>
      <w:r w:rsidRPr="00294848">
        <w:t>.</w:t>
      </w:r>
    </w:p>
    <w:p w:rsidRDefault="004A68D6" w:rsidP="004A68D6" w:rsidR="004A68D6" w:rsidRPr="00294848">
      <w:pPr>
        <w:rPr>
          <w:rFonts w:cs="Times New Roman" w:eastAsia="Times New Roman"/>
          <w:szCs w:val="20"/>
        </w:rPr>
      </w:pPr>
    </w:p>
    <w:p w:rsidRDefault="004A68D6" w:rsidP="004A68D6" w:rsidR="004A68D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MEZZA d.o.o. Rovinj, Pusta 5 A, OIB 02740538075, MBS 130046922</w:t>
      </w:r>
      <w:r>
        <w:rPr>
          <w:rFonts w:cs="Times New Roman" w:eastAsia="Times New Roman"/>
          <w:szCs w:val="24"/>
        </w:rPr>
        <w:t>.</w:t>
      </w:r>
    </w:p>
    <w:p w:rsidRDefault="004A68D6" w:rsidP="004A68D6" w:rsidR="004A68D6">
      <w:pPr>
        <w:ind w:firstLine="709"/>
        <w:rPr>
          <w:rFonts w:cs="Times New Roman" w:eastAsia="Times New Roman"/>
          <w:szCs w:val="24"/>
        </w:rPr>
      </w:pPr>
    </w:p>
    <w:p w:rsidRDefault="004A68D6" w:rsidP="004A68D6" w:rsidR="004A68D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MEZZA d.o.o. Rovinj, Pusta 5 A, OIB 02740538075, MBS 130046922</w:t>
      </w:r>
      <w:r>
        <w:rPr>
          <w:rFonts w:cs="Times New Roman" w:eastAsia="Times New Roman"/>
          <w:szCs w:val="24"/>
        </w:rPr>
        <w:t>.</w:t>
      </w:r>
    </w:p>
    <w:p w:rsidRDefault="004A68D6" w:rsidP="004A68D6" w:rsidR="004A68D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4A68D6" w:rsidP="004A68D6" w:rsidR="004A68D6">
      <w:pPr>
        <w:rPr>
          <w:rFonts w:cs="Times New Roman" w:eastAsia="Times New Roman"/>
          <w:szCs w:val="24"/>
        </w:rPr>
      </w:pPr>
    </w:p>
    <w:p w:rsidRDefault="004A68D6" w:rsidP="004A68D6" w:rsidR="004A68D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A68D6" w:rsidP="004A68D6" w:rsidR="004A68D6">
      <w:pPr>
        <w:ind w:firstLine="708"/>
        <w:rPr>
          <w:rFonts w:cs="Times New Roman" w:eastAsia="Times New Roman"/>
          <w:szCs w:val="24"/>
        </w:rPr>
      </w:pPr>
    </w:p>
    <w:p w:rsidRDefault="004A68D6" w:rsidP="004A68D6" w:rsidR="004A68D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4. lipnja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MEZZA d.o.o. Rovinj, Pusta 5 A, OIB 02740538075, MBS 130046922</w:t>
      </w:r>
      <w:r>
        <w:rPr>
          <w:rFonts w:cs="Times New Roman" w:eastAsia="Times New Roman"/>
          <w:szCs w:val="24"/>
        </w:rPr>
        <w:t>.</w:t>
      </w:r>
    </w:p>
    <w:p w:rsidRDefault="004A68D6" w:rsidP="004A68D6" w:rsidR="004A68D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31. svibnja 2018. imao neizvršene osnove za plaćanje u neprekinutom razdoblju od 120 dana u ukupnom iznosu 6.566,82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13. lipnja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St-189/2018-3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A68D6" w:rsidP="004A68D6" w:rsidR="004A68D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A68D6" w:rsidP="004A68D6" w:rsidR="004A68D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4A68D6" w:rsidP="004A68D6" w:rsidR="004A68D6">
      <w:pPr>
        <w:rPr>
          <w:rFonts w:cs="Times New Roman" w:eastAsia="Times New Roman"/>
          <w:szCs w:val="24"/>
        </w:rPr>
      </w:pPr>
    </w:p>
    <w:p w:rsidRDefault="004A68D6" w:rsidP="004A68D6" w:rsidR="004A68D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kolovoza 2018. </w:t>
      </w:r>
    </w:p>
    <w:p w:rsidRDefault="004A68D6" w:rsidP="004A68D6" w:rsidR="004A68D6">
      <w:pPr>
        <w:rPr>
          <w:rFonts w:cs="Times New Roman" w:eastAsia="Times New Roman"/>
          <w:szCs w:val="24"/>
        </w:rPr>
      </w:pPr>
    </w:p>
    <w:p w:rsidRDefault="004A68D6" w:rsidP="004A68D6" w:rsidR="004A68D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A68D6" w:rsidP="004A68D6" w:rsidR="004A68D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4A68D6" w:rsidP="004A68D6" w:rsidR="004A68D6">
      <w:pPr>
        <w:jc w:val="left"/>
        <w:rPr>
          <w:rFonts w:cs="Times New Roman" w:eastAsia="Times New Roman"/>
          <w:szCs w:val="24"/>
        </w:rPr>
      </w:pPr>
    </w:p>
    <w:p w:rsidRDefault="004A68D6" w:rsidP="004A68D6" w:rsidR="004A68D6">
      <w:pPr>
        <w:jc w:val="left"/>
        <w:rPr>
          <w:rFonts w:cs="Times New Roman" w:eastAsia="Times New Roman"/>
          <w:szCs w:val="24"/>
        </w:rPr>
      </w:pPr>
    </w:p>
    <w:p w:rsidRDefault="004A68D6" w:rsidP="004A68D6" w:rsidR="004A68D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A68D6" w:rsidP="004A68D6" w:rsidR="004A68D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A68D6" w:rsidP="004A68D6" w:rsidR="004A68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A68D6" w:rsidP="004A68D6" w:rsidR="004A68D6">
      <w:pPr>
        <w:rPr>
          <w:rFonts w:cs="Times New Roman" w:eastAsia="Times New Roman"/>
          <w:szCs w:val="24"/>
        </w:rPr>
      </w:pPr>
    </w:p>
    <w:p w:rsidRDefault="004A68D6" w:rsidP="004A68D6" w:rsidR="004A68D6" w:rsidRPr="005D578C">
      <w:pPr>
        <w:rPr>
          <w:rFonts w:cs="Times New Roman" w:eastAsia="Times New Roman"/>
          <w:szCs w:val="24"/>
        </w:rPr>
      </w:pPr>
    </w:p>
    <w:p w:rsidRDefault="004A68D6" w:rsidP="004A68D6" w:rsidR="004A68D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A68D6" w:rsidP="004A68D6" w:rsidR="004A68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A68D6" w:rsidP="004A68D6" w:rsidR="004A68D6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MEZZA d.o.o. Rovinj, Pusta 5 A, </w:t>
      </w:r>
    </w:p>
    <w:p w:rsidRDefault="004A68D6" w:rsidP="004A68D6" w:rsidR="004A68D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4A68D6" w:rsidP="004A68D6" w:rsidR="004A68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A68D6" w:rsidP="004A68D6" w:rsidR="004A68D6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="00112494">
        <w:t>Mladen Novaković, Pula</w:t>
      </w:r>
      <w:r w:rsidR="00112494" w:rsidRPr="00112494">
        <w:t>, Štinjan, Baližerka 44</w:t>
      </w:r>
      <w:r>
        <w:t xml:space="preserve">, </w:t>
      </w:r>
    </w:p>
    <w:p w:rsidRDefault="004A68D6" w:rsidP="004A68D6" w:rsidR="004A68D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A68D6" w:rsidP="004A68D6" w:rsidR="004A68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A68D6" w:rsidP="004A68D6" w:rsidR="004A68D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A68D6" w:rsidP="004A68D6" w:rsidR="004A68D6"/>
    <w:p w:rsidRDefault="004A68D6" w:rsidP="004A68D6" w:rsidR="004A68D6"/>
    <w:p w:rsidRDefault="004A68D6" w:rsidP="004A68D6" w:rsidR="004A68D6"/>
    <w:p w:rsidRDefault="004A68D6" w:rsidP="004A68D6" w:rsidR="004A68D6"/>
    <w:p w:rsidRDefault="004A68D6" w:rsidP="004A68D6" w:rsidR="004A68D6"/>
    <w:p w:rsidRDefault="004A68D6" w:rsidP="004A68D6" w:rsidR="004A68D6"/>
    <w:p w:rsidRDefault="004A68D6" w:rsidP="004A68D6" w:rsidR="004A68D6"/>
    <w:p w:rsidRDefault="004A68D6" w:rsidP="004A68D6" w:rsidR="004A68D6"/>
    <w:p w:rsidRDefault="004A68D6" w:rsidP="004A68D6" w:rsidR="004A68D6"/>
    <w:p w:rsidRDefault="004A68D6" w:rsidP="004A68D6" w:rsidR="004A68D6"/>
    <w:p w:rsidRDefault="004A68D6" w:rsidP="004A68D6" w:rsidR="004A68D6"/>
    <w:p w:rsidRDefault="00714230" w:rsidR="00714230"/>
    <w:sectPr w:rsidSect="00A6778E" w:rsidR="0071423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8D6" w:rsidP="004A68D6" w:rsidR="004A68D6">
      <w:r>
        <w:separator/>
      </w:r>
    </w:p>
  </w:endnote>
  <w:endnote w:id="0" w:type="continuationSeparator">
    <w:p w:rsidRDefault="004A68D6" w:rsidP="004A68D6" w:rsidR="004A6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8D6" w:rsidP="004A68D6" w:rsidR="004A68D6">
      <w:r>
        <w:separator/>
      </w:r>
    </w:p>
  </w:footnote>
  <w:footnote w:id="0" w:type="continuationSeparator">
    <w:p w:rsidRDefault="004A68D6" w:rsidP="004A68D6" w:rsidR="004A6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112494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FE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4A68D6">
          <w:t>12 St-189</w:t>
        </w:r>
        <w:r w:rsidR="004A68D6" w:rsidRPr="00BA5FCC">
          <w:t>/2018-</w:t>
        </w:r>
        <w:r w:rsidR="004A68D6"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6" w:rsidR="00A6778E">
    <w:pPr>
      <w:pStyle w:val="Zaglavlje"/>
    </w:pPr>
    <w:r>
      <w:tab/>
    </w:r>
    <w:r>
      <w:tab/>
      <w:t>12 St-189</w:t>
    </w:r>
    <w:r w:rsidR="00112494" w:rsidRPr="00BA5FCC">
      <w:t>/2018-</w:t>
    </w:r>
    <w:r w:rsidR="0011249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8D6"/>
    <w:rsid w:val="00112494"/>
    <w:rsid w:val="004A68D6"/>
    <w:rsid w:val="00547FEB"/>
    <w:rsid w:val="0071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68D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68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68D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68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68D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68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68D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F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7FE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7F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7F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68D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68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68D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68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68D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68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68D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F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7FE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7F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7F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MEZZA d.o.o. ROVINJ</izvorni_sadrzaj>
    <derivirana_varijabla naziv="DomainObject.Predmet.ProtustrankaFormated_1">  MEZZA d.o.o. ROVINJ</derivirana_varijabla>
  </DomainObject.Predmet.ProtustrankaFormated>
  <DomainObject.Predmet.ProtustrankaFormatedOIB>
    <izvorni_sadrzaj>  MEZZA d.o.o. ROVINJ, OIB 02740538075</izvorni_sadrzaj>
    <derivirana_varijabla naziv="DomainObject.Predmet.ProtustrankaFormatedOIB_1">  MEZZA d.o.o. ROVINJ, OIB 02740538075</derivirana_varijabla>
  </DomainObject.Predmet.ProtustrankaFormatedOIB>
  <DomainObject.Predmet.ProtustrankaFormatedWithAdress>
    <izvorni_sadrzaj> MEZZA d.o.o. ROVINJ, Pusta 5 A, 52210 Rovinj</izvorni_sadrzaj>
    <derivirana_varijabla naziv="DomainObject.Predmet.ProtustrankaFormatedWithAdress_1"> MEZZA d.o.o. ROVINJ, Pusta 5 A, 52210 Rovinj</derivirana_varijabla>
  </DomainObject.Predmet.ProtustrankaFormatedWithAdress>
  <DomainObject.Predmet.ProtustrankaFormatedWithAdressOIB>
    <izvorni_sadrzaj> MEZZA d.o.o. ROVINJ, OIB 02740538075, Pusta 5 A, 52210 Rovinj</izvorni_sadrzaj>
    <derivirana_varijabla naziv="DomainObject.Predmet.ProtustrankaFormatedWithAdressOIB_1"> MEZZA d.o.o. ROVINJ, OIB 02740538075, Pusta 5 A, 52210 Rovinj</derivirana_varijabla>
  </DomainObject.Predmet.ProtustrankaFormatedWithAdressOIB>
  <DomainObject.Predmet.ProtustrankaWithAdress>
    <izvorni_sadrzaj>MEZZA d.o.o. ROVINJ Pusta 5 A, 52210 Rovinj</izvorni_sadrzaj>
    <derivirana_varijabla naziv="DomainObject.Predmet.ProtustrankaWithAdress_1">MEZZA d.o.o. ROVINJ Pusta 5 A, 52210 Rovinj</derivirana_varijabla>
  </DomainObject.Predmet.ProtustrankaWithAdress>
  <DomainObject.Predmet.ProtustrankaWithAdressOIB>
    <izvorni_sadrzaj>MEZZA d.o.o. ROVINJ, OIB 02740538075, Pusta 5 A, 52210 Rovinj</izvorni_sadrzaj>
    <derivirana_varijabla naziv="DomainObject.Predmet.ProtustrankaWithAdressOIB_1">MEZZA d.o.o. ROVINJ, OIB 02740538075, Pusta 5 A, 52210 Rovinj</derivirana_varijabla>
  </DomainObject.Predmet.ProtustrankaWithAdressOIB>
  <DomainObject.Predmet.ProtustrankaNazivFormated>
    <izvorni_sadrzaj>MEZZA d.o.o. ROVINJ</izvorni_sadrzaj>
    <derivirana_varijabla naziv="DomainObject.Predmet.ProtustrankaNazivFormated_1">MEZZA d.o.o. ROVINJ</derivirana_varijabla>
  </DomainObject.Predmet.ProtustrankaNazivFormated>
  <DomainObject.Predmet.ProtustrankaNazivFormatedOIB>
    <izvorni_sadrzaj>MEZZA d.o.o. ROVINJ, OIB 02740538075</izvorni_sadrzaj>
    <derivirana_varijabla naziv="DomainObject.Predmet.ProtustrankaNazivFormatedOIB_1">MEZZA d.o.o. ROVINJ, OIB 02740538075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6566.82</izvorni_sadrzaj>
    <derivirana_varijabla naziv="DomainObject.Predmet.TrenutnaVrijednost_1">6566.82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MEZZA d.o.o. ROVINJ</item>
    </izvorni_sadrzaj>
    <derivirana_varijabla naziv="DomainObject.Predmet.ProtuStrankaListFormated_1">
      <item>MEZZA d.o.o. ROVINJ</item>
    </derivirana_varijabla>
  </DomainObject.Predmet.ProtuStrankaListFormated>
  <DomainObject.Predmet.ProtuStrankaListFormatedOIB>
    <izvorni_sadrzaj>
      <item>MEZZA d.o.o. ROVINJ, OIB 02740538075</item>
    </izvorni_sadrzaj>
    <derivirana_varijabla naziv="DomainObject.Predmet.ProtuStrankaListFormatedOIB_1">
      <item>MEZZA d.o.o. ROVINJ, OIB 02740538075</item>
    </derivirana_varijabla>
  </DomainObject.Predmet.ProtuStrankaListFormatedOIB>
  <DomainObject.Predmet.ProtuStrankaListFormatedWithAdress>
    <izvorni_sadrzaj>
      <item>MEZZA d.o.o. ROVINJ, Pusta 5 A, 52210 Rovinj</item>
    </izvorni_sadrzaj>
    <derivirana_varijabla naziv="DomainObject.Predmet.ProtuStrankaListFormatedWithAdress_1">
      <item>MEZZA d.o.o. ROVINJ, Pusta 5 A, 52210 Rovinj</item>
    </derivirana_varijabla>
  </DomainObject.Predmet.ProtuStrankaListFormatedWithAdress>
  <DomainObject.Predmet.ProtuStrankaListFormatedWithAdressOIB>
    <izvorni_sadrzaj>
      <item>MEZZA d.o.o. ROVINJ, OIB 02740538075, Pusta 5 A, 52210 Rovinj</item>
    </izvorni_sadrzaj>
    <derivirana_varijabla naziv="DomainObject.Predmet.ProtuStrankaListFormatedWithAdressOIB_1">
      <item>MEZZA d.o.o. ROVINJ, OIB 02740538075, Pusta 5 A, 52210 Rovinj</item>
    </derivirana_varijabla>
  </DomainObject.Predmet.ProtuStrankaListFormatedWithAdressOIB>
  <DomainObject.Predmet.ProtuStrankaListNazivFormated>
    <izvorni_sadrzaj>
      <item>MEZZA d.o.o. ROVINJ</item>
    </izvorni_sadrzaj>
    <derivirana_varijabla naziv="DomainObject.Predmet.ProtuStrankaListNazivFormated_1">
      <item>MEZZA d.o.o. ROVINJ</item>
    </derivirana_varijabla>
  </DomainObject.Predmet.ProtuStrankaListNazivFormated>
  <DomainObject.Predmet.ProtuStrankaListNazivFormatedOIB>
    <izvorni_sadrzaj>
      <item>MEZZA d.o.o. ROVINJ, OIB 02740538075</item>
    </izvorni_sadrzaj>
    <derivirana_varijabla naziv="DomainObject.Predmet.ProtuStrankaListNazivFormatedOIB_1">
      <item>MEZZA d.o.o. ROVINJ, OIB 02740538075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MEZZA d.o.o. ROVINJ</izvorni_sadrzaj>
    <derivirana_varijabla naziv="DomainObject.Predmet.ProtustrankaIDrugi_1">MEZZA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MEZZA d.o.o. ROVINJ, OIB 02740538075, Pusta 5 A, 52210 Rovinj</izvorni_sadrzaj>
    <derivirana_varijabla naziv="DomainObject.Predmet.ProtustrankaIDrugiAdressOIB_1">MEZZA d.o.o. ROVINJ, OIB 02740538075, Pusta 5 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MEZZA d.o.o. ROVINJ</item>
    </izvorni_sadrzaj>
    <derivirana_varijabla naziv="DomainObject.Predmet.SudioniciListNaziv_1">
      <item>FINANCIJSKA AGENCIJA, RC RIJEKA, PODRUŽNICA PULA, PULA</item>
      <item>MEZZA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MEZZA d.o.o. ROVINJ, OIB 02740538075, Pusta 5 A,52210 Rovinj</item>
    </izvorni_sadrzaj>
    <derivirana_varijabla naziv="DomainObject.Predmet.SudioniciListAdressOIB_1">
      <item>FINANCIJSKA AGENCIJA, RC RIJEKA, PODRUŽNICA PULA, PULA, OIB 85821130368, Ulica grada Vukovara 70,10000 Zagreb</item>
      <item>MEZZA d.o.o. ROVINJ, OIB 02740538075, Pusta 5 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02740538075</item>
    </izvorni_sadrzaj>
    <derivirana_varijabla naziv="DomainObject.Predmet.SudioniciListNazivOIB_1">
      <item>, OIB 85821130368</item>
      <item>, OIB 02740538075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3583</properties:Characters>
  <properties:Lines>96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2018-08-30T05:53:00Z</dcterms:created>
  <dc:creator>Ana Valčić</dc:creator>
  <cp:lastModifiedBy>Ana Valčić</cp:lastModifiedBy>
  <cp:lastPrinted>2018-08-30T06:59:00Z</cp:lastPrinted>
  <dcterms:modified xmlns:xsi="http://www.w3.org/2001/XMLSchema-instance" xsi:type="dcterms:W3CDTF">2018-08-30T06:59:00Z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(St-189-18 Mezza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