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0fd45" w14:paraId="6b0fd45" w:rsidRDefault="005F1ABE" w:rsidP="005F1ABE" w:rsidR="005F1AB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22.</w:t>
      </w:r>
    </w:p>
    <w:p w:rsidRDefault="005F1ABE" w:rsidP="005F1ABE" w:rsidR="005F1ABE" w:rsidRPr="00AC1BAE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ZAVRŠNI RAČUN STEČAJNOGA UPRAVITELJA</w:t>
      </w:r>
    </w:p>
    <w:p w:rsidRDefault="005F1ABE" w:rsidP="005F1ABE" w:rsidR="005F1ABE" w:rsidRPr="003726DD">
      <w:pPr>
        <w:rPr>
          <w:rFonts w:hAnsi="Times New Roman" w:ascii="Times New Roman"/>
          <w:b/>
          <w:sz w:val="28"/>
        </w:rPr>
      </w:pPr>
    </w:p>
    <w:p w:rsidRDefault="00011F2B" w:rsidP="005F1ABE" w:rsidR="005F1ABE" w:rsidRPr="00220B83">
      <w:pPr>
        <w:rPr>
          <w:rFonts w:hAnsi="Times New Roman" w:ascii="Times New Roman"/>
          <w:b/>
          <w:sz w:val="24"/>
          <w:szCs w:val="24"/>
          <w:lang w:val="pl-PL"/>
        </w:rPr>
      </w:pPr>
      <w:r w:rsidRPr="00220B83">
        <w:rPr>
          <w:rFonts w:hAnsi="Times New Roman" w:ascii="Times New Roman"/>
          <w:b/>
          <w:sz w:val="24"/>
          <w:szCs w:val="24"/>
          <w:lang w:val="pl-PL"/>
        </w:rPr>
        <w:t>T</w:t>
      </w:r>
      <w:r w:rsidR="005F1ABE" w:rsidRPr="00220B83">
        <w:rPr>
          <w:rFonts w:hAnsi="Times New Roman" w:ascii="Times New Roman"/>
          <w:b/>
          <w:sz w:val="24"/>
          <w:szCs w:val="24"/>
          <w:lang w:val="pl-PL"/>
        </w:rPr>
        <w:t xml:space="preserve">rgovački sud </w:t>
      </w:r>
      <w:r w:rsidRPr="00220B83">
        <w:rPr>
          <w:rFonts w:hAnsi="Times New Roman" w:ascii="Times New Roman"/>
          <w:b/>
          <w:sz w:val="24"/>
          <w:szCs w:val="24"/>
          <w:lang w:val="pl-PL"/>
        </w:rPr>
        <w:t>u Zagrebu</w:t>
      </w:r>
    </w:p>
    <w:p w:rsidRDefault="005F1ABE" w:rsidP="005F1ABE" w:rsidR="005F1ABE" w:rsidRPr="00011F2B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011F2B">
        <w:rPr>
          <w:rFonts w:hAnsi="Times New Roman" w:ascii="Times New Roman"/>
          <w:b/>
          <w:sz w:val="24"/>
          <w:szCs w:val="24"/>
          <w:lang w:val="pl-PL"/>
        </w:rPr>
        <w:t xml:space="preserve">Poslovni broj spisa </w:t>
      </w:r>
      <w:r w:rsidR="00011F2B" w:rsidRPr="00011F2B">
        <w:rPr>
          <w:rFonts w:hAnsi="Times New Roman" w:ascii="Times New Roman"/>
          <w:b/>
          <w:sz w:val="24"/>
          <w:szCs w:val="24"/>
          <w:lang w:val="pl-PL"/>
        </w:rPr>
        <w:t>1 St-</w:t>
      </w:r>
      <w:r w:rsidR="00220B83">
        <w:rPr>
          <w:rFonts w:hAnsi="Times New Roman" w:ascii="Times New Roman"/>
          <w:b/>
          <w:sz w:val="24"/>
          <w:szCs w:val="24"/>
          <w:lang w:val="pl-PL"/>
        </w:rPr>
        <w:t>249</w:t>
      </w:r>
      <w:r w:rsidR="00011F2B" w:rsidRPr="00011F2B">
        <w:rPr>
          <w:rFonts w:hAnsi="Times New Roman" w:ascii="Times New Roman"/>
          <w:b/>
          <w:sz w:val="24"/>
          <w:szCs w:val="24"/>
          <w:lang w:val="pl-PL"/>
        </w:rPr>
        <w:t>/</w:t>
      </w:r>
      <w:r w:rsidR="00220B83">
        <w:rPr>
          <w:rFonts w:hAnsi="Times New Roman" w:ascii="Times New Roman"/>
          <w:b/>
          <w:sz w:val="24"/>
          <w:szCs w:val="24"/>
          <w:lang w:val="pl-PL"/>
        </w:rPr>
        <w:t>2009</w:t>
      </w:r>
    </w:p>
    <w:p w:rsidRDefault="005F1ABE" w:rsidP="005F1ABE" w:rsidR="005F1ABE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011F2B">
        <w:rPr>
          <w:rFonts w:hAnsi="Times New Roman" w:ascii="Times New Roman"/>
          <w:sz w:val="24"/>
          <w:szCs w:val="24"/>
          <w:lang w:val="pl-PL"/>
        </w:rPr>
        <w:t xml:space="preserve">:                                  </w:t>
      </w:r>
      <w:r w:rsidR="00220B83">
        <w:rPr>
          <w:rFonts w:hAnsi="Times New Roman" w:ascii="Times New Roman"/>
          <w:sz w:val="24"/>
          <w:szCs w:val="24"/>
          <w:lang w:val="pl-PL"/>
        </w:rPr>
        <w:t>AUTOCENTAR-MEHANIKA</w:t>
      </w:r>
      <w:r w:rsidR="00011F2B">
        <w:rPr>
          <w:rFonts w:hAnsi="Times New Roman" w:ascii="Times New Roman"/>
          <w:sz w:val="24"/>
          <w:szCs w:val="24"/>
          <w:lang w:val="pl-PL"/>
        </w:rPr>
        <w:t xml:space="preserve">  d.o.o. u stečaju, </w:t>
      </w:r>
      <w:r w:rsidR="00220B83">
        <w:rPr>
          <w:rFonts w:hAnsi="Times New Roman" w:ascii="Times New Roman"/>
          <w:sz w:val="24"/>
          <w:szCs w:val="24"/>
          <w:lang w:val="pl-PL"/>
        </w:rPr>
        <w:t>Radnička cesta 20/A</w:t>
      </w:r>
      <w:r w:rsidR="00011F2B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220B83">
        <w:rPr>
          <w:rFonts w:hAnsi="Times New Roman" w:ascii="Times New Roman"/>
          <w:sz w:val="24"/>
          <w:szCs w:val="24"/>
          <w:lang w:val="pl-PL"/>
        </w:rPr>
        <w:t>Zagreb</w:t>
      </w:r>
      <w:r w:rsidR="00011F2B">
        <w:rPr>
          <w:rFonts w:hAnsi="Times New Roman" w:ascii="Times New Roman"/>
          <w:sz w:val="24"/>
          <w:szCs w:val="24"/>
          <w:lang w:val="pl-PL"/>
        </w:rPr>
        <w:t>,</w:t>
      </w:r>
    </w:p>
    <w:p w:rsidRDefault="00011F2B" w:rsidP="005F1ABE" w:rsidR="00011F2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OIB:</w:t>
      </w:r>
      <w:r w:rsidR="00220B83">
        <w:rPr>
          <w:rFonts w:hAnsi="Times New Roman" w:ascii="Times New Roman"/>
          <w:sz w:val="24"/>
          <w:szCs w:val="24"/>
          <w:lang w:val="pl-PL"/>
        </w:rPr>
        <w:t>07001925696</w:t>
      </w:r>
    </w:p>
    <w:p w:rsidRDefault="00011F2B" w:rsidP="005F1ABE" w:rsidR="00011F2B" w:rsidRPr="00BC2DB2">
      <w:pPr>
        <w:rPr>
          <w:rFonts w:hAnsi="Times New Roman" w:ascii="Times New Roman"/>
          <w:sz w:val="24"/>
          <w:szCs w:val="24"/>
          <w:lang w:val="pl-PL"/>
        </w:rPr>
      </w:pPr>
    </w:p>
    <w:p w:rsidRDefault="005F1ABE" w:rsidP="005F1ABE" w:rsidR="005F1ABE" w:rsidRPr="003726DD">
      <w:pPr>
        <w:spacing w:after="120"/>
        <w:jc w:val="both"/>
        <w:rPr>
          <w:i/>
        </w:rPr>
      </w:pPr>
    </w:p>
    <w:p w:rsidRDefault="005F1ABE" w:rsidP="005F1ABE" w:rsidR="005F1ABE" w:rsidRPr="00655B39">
      <w:pPr>
        <w:spacing w:lineRule="auto" w:line="36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655B39">
        <w:rPr>
          <w:rFonts w:hAnsi="Times New Roman" w:ascii="Times New Roman"/>
          <w:sz w:val="24"/>
        </w:rPr>
        <w:t xml:space="preserve"> RAČUN PRIHODA I RASHODA </w:t>
      </w:r>
    </w:p>
    <w:p w:rsidRDefault="00451402" w:rsidP="005F1ABE" w:rsidR="005F1ABE">
      <w:pPr>
        <w:spacing w:after="120"/>
        <w:jc w:val="both"/>
        <w:rPr>
          <w:rFonts w:hAnsi="Times New Roman" w:ascii="Times New Roman"/>
          <w:b/>
          <w:sz w:val="28"/>
          <w:szCs w:val="28"/>
        </w:rPr>
      </w:pPr>
      <w:r w:rsidRPr="00451402">
        <w:rPr>
          <w:rFonts w:hAnsi="Times New Roman" w:ascii="Times New Roman"/>
          <w:b/>
          <w:sz w:val="28"/>
          <w:szCs w:val="28"/>
        </w:rPr>
        <w:t>Prihodi</w:t>
      </w:r>
    </w:p>
    <w:p w:rsidRDefault="00C76F04" w:rsidP="005F1ABE" w:rsidR="007F6AC3" w:rsidRPr="00C76F04">
      <w:pPr>
        <w:spacing w:after="120"/>
        <w:jc w:val="both"/>
        <w:rPr>
          <w:rFonts w:hAnsi="Times New Roman" w:ascii="Times New Roman"/>
          <w:sz w:val="28"/>
          <w:szCs w:val="28"/>
        </w:rPr>
      </w:pPr>
      <w:r w:rsidRPr="00C76F04">
        <w:rPr>
          <w:rFonts w:hAnsi="Times New Roman" w:ascii="Times New Roman"/>
          <w:sz w:val="28"/>
          <w:szCs w:val="28"/>
        </w:rPr>
        <w:t>1.</w:t>
      </w:r>
      <w:r w:rsidRPr="00C76F04">
        <w:rPr>
          <w:rFonts w:hAnsi="Times New Roman" w:ascii="Times New Roman"/>
          <w:sz w:val="24"/>
          <w:szCs w:val="24"/>
        </w:rPr>
        <w:t xml:space="preserve">Naplata ranijih potraživanja </w:t>
      </w:r>
      <w:r w:rsidR="007F6AC3" w:rsidRPr="00C76F04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                                              457.260,17</w:t>
      </w:r>
      <w:r w:rsidR="007F6AC3" w:rsidRPr="00C76F04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</w:t>
      </w:r>
    </w:p>
    <w:p w:rsidRDefault="00C76F04" w:rsidP="005F1ABE" w:rsidR="00451402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  <w:r w:rsidR="00451402" w:rsidRPr="00451402">
        <w:rPr>
          <w:rFonts w:hAnsi="Times New Roman" w:ascii="Times New Roman"/>
          <w:sz w:val="24"/>
          <w:szCs w:val="24"/>
        </w:rPr>
        <w:t>.Prihodi od prodaje imovine</w:t>
      </w:r>
      <w:r w:rsidR="0045140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-pokretnine</w:t>
      </w:r>
      <w:r w:rsidR="00451402">
        <w:rPr>
          <w:rFonts w:hAnsi="Times New Roman" w:ascii="Times New Roman"/>
          <w:sz w:val="24"/>
          <w:szCs w:val="24"/>
        </w:rPr>
        <w:t xml:space="preserve">                        </w:t>
      </w:r>
      <w:r w:rsidR="007F6AC3">
        <w:rPr>
          <w:rFonts w:hAnsi="Times New Roman" w:ascii="Times New Roman"/>
          <w:sz w:val="24"/>
          <w:szCs w:val="24"/>
        </w:rPr>
        <w:t xml:space="preserve">    </w:t>
      </w:r>
      <w:r w:rsidR="00451402">
        <w:rPr>
          <w:rFonts w:hAnsi="Times New Roman" w:ascii="Times New Roman"/>
          <w:sz w:val="24"/>
          <w:szCs w:val="24"/>
        </w:rPr>
        <w:t xml:space="preserve"> </w:t>
      </w:r>
      <w:r w:rsidR="00F3655D">
        <w:rPr>
          <w:rFonts w:hAnsi="Times New Roman" w:ascii="Times New Roman"/>
          <w:sz w:val="24"/>
          <w:szCs w:val="24"/>
        </w:rPr>
        <w:t xml:space="preserve"> </w:t>
      </w:r>
      <w:r w:rsidR="0045140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166.114,85  </w:t>
      </w:r>
    </w:p>
    <w:p w:rsidRDefault="00C76F04" w:rsidP="005F1ABE" w:rsidR="00451402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</w:t>
      </w:r>
      <w:r w:rsidR="00451402">
        <w:rPr>
          <w:rFonts w:hAnsi="Times New Roman" w:ascii="Times New Roman"/>
          <w:sz w:val="24"/>
          <w:szCs w:val="24"/>
        </w:rPr>
        <w:t>.</w:t>
      </w:r>
      <w:r w:rsidR="007F6AC3" w:rsidRPr="00C76F04">
        <w:rPr>
          <w:rFonts w:hAnsi="Times New Roman" w:ascii="Times New Roman"/>
          <w:sz w:val="24"/>
          <w:szCs w:val="24"/>
        </w:rPr>
        <w:t xml:space="preserve">Pasivna kamata po žiro-računu                                                 </w:t>
      </w:r>
      <w:r w:rsidR="00F3655D" w:rsidRPr="00C76F04">
        <w:rPr>
          <w:rFonts w:hAnsi="Times New Roman" w:ascii="Times New Roman"/>
          <w:sz w:val="24"/>
          <w:szCs w:val="24"/>
        </w:rPr>
        <w:t xml:space="preserve"> </w:t>
      </w:r>
      <w:r w:rsidR="007F6AC3" w:rsidRPr="00C76F0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996,10</w:t>
      </w:r>
    </w:p>
    <w:p w:rsidRDefault="00C76F04" w:rsidP="005F1ABE" w:rsidR="00C76F04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4.Prihod od prodaje nekretnine-troškovi unovčenja               1.529.867,10</w:t>
      </w:r>
    </w:p>
    <w:p w:rsidRDefault="00C76F04" w:rsidP="005F1ABE" w:rsidR="00C76F04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5.Naplata štete po polici osiguranja imovine                                4.843,81</w:t>
      </w:r>
    </w:p>
    <w:p w:rsidRDefault="00C76F04" w:rsidP="005F1ABE" w:rsidR="00C76F04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6.Kamata na </w:t>
      </w:r>
      <w:proofErr w:type="spellStart"/>
      <w:r>
        <w:rPr>
          <w:rFonts w:hAnsi="Times New Roman" w:ascii="Times New Roman"/>
          <w:sz w:val="24"/>
          <w:szCs w:val="24"/>
        </w:rPr>
        <w:t>oročenje</w:t>
      </w:r>
      <w:proofErr w:type="spellEnd"/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15.741,20</w:t>
      </w:r>
    </w:p>
    <w:p w:rsidRDefault="00C76F04" w:rsidP="005F1ABE" w:rsidR="00C76F04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7.</w:t>
      </w:r>
      <w:r w:rsidR="00822112">
        <w:rPr>
          <w:rFonts w:hAnsi="Times New Roman" w:ascii="Times New Roman"/>
          <w:sz w:val="24"/>
          <w:szCs w:val="24"/>
        </w:rPr>
        <w:t>Povrat sa sudskog depozita                                                           915.06</w:t>
      </w:r>
    </w:p>
    <w:p w:rsidRDefault="00451402" w:rsidP="00451402" w:rsidR="00451402">
      <w:pPr>
        <w:spacing w:after="120"/>
        <w:ind w:left="360"/>
        <w:jc w:val="both"/>
        <w:rPr>
          <w:rFonts w:hAnsi="Times New Roman" w:ascii="Times New Roman"/>
          <w:sz w:val="24"/>
          <w:szCs w:val="24"/>
        </w:rPr>
      </w:pPr>
      <w:r w:rsidRPr="007F6AC3">
        <w:rPr>
          <w:rFonts w:hAnsi="Times New Roman" w:ascii="Times New Roman"/>
          <w:sz w:val="24"/>
          <w:szCs w:val="24"/>
        </w:rPr>
        <w:t xml:space="preserve"> </w:t>
      </w:r>
      <w:r w:rsidR="007F6AC3" w:rsidRPr="007F6AC3">
        <w:rPr>
          <w:rFonts w:hAnsi="Times New Roman" w:ascii="Times New Roman"/>
          <w:sz w:val="24"/>
          <w:szCs w:val="24"/>
        </w:rPr>
        <w:t xml:space="preserve">                                       </w:t>
      </w:r>
      <w:r w:rsidR="007F6AC3">
        <w:rPr>
          <w:rFonts w:hAnsi="Times New Roman" w:ascii="Times New Roman"/>
          <w:sz w:val="24"/>
          <w:szCs w:val="24"/>
        </w:rPr>
        <w:t xml:space="preserve">       </w:t>
      </w:r>
      <w:r w:rsidR="007F6AC3" w:rsidRPr="007F6AC3">
        <w:rPr>
          <w:rFonts w:hAnsi="Times New Roman" w:ascii="Times New Roman"/>
          <w:b/>
          <w:sz w:val="24"/>
          <w:szCs w:val="24"/>
        </w:rPr>
        <w:t>Prihodi ukupno   kn</w:t>
      </w:r>
      <w:r w:rsidR="007F6AC3">
        <w:rPr>
          <w:rFonts w:hAnsi="Times New Roman" w:ascii="Times New Roman"/>
          <w:b/>
          <w:sz w:val="24"/>
          <w:szCs w:val="24"/>
        </w:rPr>
        <w:t xml:space="preserve">    </w:t>
      </w:r>
      <w:r w:rsidR="007F6AC3">
        <w:rPr>
          <w:rFonts w:hAnsi="Times New Roman" w:ascii="Times New Roman"/>
          <w:sz w:val="24"/>
          <w:szCs w:val="24"/>
        </w:rPr>
        <w:t xml:space="preserve">    </w:t>
      </w:r>
      <w:r w:rsidR="00F3655D">
        <w:rPr>
          <w:rFonts w:hAnsi="Times New Roman" w:ascii="Times New Roman"/>
          <w:sz w:val="24"/>
          <w:szCs w:val="24"/>
        </w:rPr>
        <w:t xml:space="preserve"> </w:t>
      </w:r>
      <w:r w:rsidR="00822112">
        <w:rPr>
          <w:rFonts w:hAnsi="Times New Roman" w:ascii="Times New Roman"/>
          <w:sz w:val="24"/>
          <w:szCs w:val="24"/>
        </w:rPr>
        <w:t>2</w:t>
      </w:r>
      <w:r w:rsidR="007F6AC3">
        <w:rPr>
          <w:rFonts w:hAnsi="Times New Roman" w:ascii="Times New Roman"/>
          <w:sz w:val="24"/>
          <w:szCs w:val="24"/>
        </w:rPr>
        <w:t>.</w:t>
      </w:r>
      <w:r w:rsidR="00822112">
        <w:rPr>
          <w:rFonts w:hAnsi="Times New Roman" w:ascii="Times New Roman"/>
          <w:sz w:val="24"/>
          <w:szCs w:val="24"/>
        </w:rPr>
        <w:t>175</w:t>
      </w:r>
      <w:r w:rsidR="007F6AC3">
        <w:rPr>
          <w:rFonts w:hAnsi="Times New Roman" w:ascii="Times New Roman"/>
          <w:sz w:val="24"/>
          <w:szCs w:val="24"/>
        </w:rPr>
        <w:t>.</w:t>
      </w:r>
      <w:r w:rsidR="00822112">
        <w:rPr>
          <w:rFonts w:hAnsi="Times New Roman" w:ascii="Times New Roman"/>
          <w:sz w:val="24"/>
          <w:szCs w:val="24"/>
        </w:rPr>
        <w:t>744</w:t>
      </w:r>
      <w:r w:rsidR="007F6AC3">
        <w:rPr>
          <w:rFonts w:hAnsi="Times New Roman" w:ascii="Times New Roman"/>
          <w:sz w:val="24"/>
          <w:szCs w:val="24"/>
        </w:rPr>
        <w:t>,</w:t>
      </w:r>
      <w:r w:rsidR="00822112">
        <w:rPr>
          <w:rFonts w:hAnsi="Times New Roman" w:ascii="Times New Roman"/>
          <w:sz w:val="24"/>
          <w:szCs w:val="24"/>
        </w:rPr>
        <w:t>29</w:t>
      </w:r>
    </w:p>
    <w:p w:rsidRDefault="007F6AC3" w:rsidP="007F6AC3" w:rsidR="007F6AC3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</w:p>
    <w:p w:rsidRDefault="007F6AC3" w:rsidP="007F6AC3" w:rsidR="007F6AC3">
      <w:pPr>
        <w:spacing w:after="120"/>
        <w:jc w:val="both"/>
        <w:rPr>
          <w:rFonts w:hAnsi="Times New Roman" w:ascii="Times New Roman"/>
          <w:b/>
          <w:sz w:val="28"/>
          <w:szCs w:val="28"/>
        </w:rPr>
      </w:pPr>
      <w:r w:rsidRPr="007F6AC3">
        <w:rPr>
          <w:rFonts w:hAnsi="Times New Roman" w:ascii="Times New Roman"/>
          <w:b/>
          <w:sz w:val="28"/>
          <w:szCs w:val="28"/>
        </w:rPr>
        <w:t>Rashodi</w:t>
      </w:r>
    </w:p>
    <w:p w:rsidRDefault="007F6AC3" w:rsidP="007F6AC3" w:rsidR="007F6AC3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7F6AC3">
        <w:rPr>
          <w:rFonts w:hAnsi="Times New Roman" w:ascii="Times New Roman"/>
          <w:sz w:val="24"/>
          <w:szCs w:val="24"/>
        </w:rPr>
        <w:t>1.</w:t>
      </w:r>
      <w:r w:rsidR="00F3655D">
        <w:rPr>
          <w:rFonts w:hAnsi="Times New Roman" w:ascii="Times New Roman"/>
          <w:sz w:val="24"/>
          <w:szCs w:val="24"/>
        </w:rPr>
        <w:t xml:space="preserve"> </w:t>
      </w:r>
      <w:r w:rsidR="00CD7CDE">
        <w:rPr>
          <w:rFonts w:hAnsi="Times New Roman" w:ascii="Times New Roman"/>
          <w:sz w:val="24"/>
          <w:szCs w:val="24"/>
        </w:rPr>
        <w:t xml:space="preserve">  </w:t>
      </w:r>
      <w:r w:rsidRPr="007F6AC3">
        <w:rPr>
          <w:rFonts w:hAnsi="Times New Roman" w:ascii="Times New Roman"/>
          <w:sz w:val="24"/>
          <w:szCs w:val="24"/>
        </w:rPr>
        <w:t>Usluga knjigovodstvenog servisa</w:t>
      </w:r>
      <w:r>
        <w:rPr>
          <w:rFonts w:hAnsi="Times New Roman" w:ascii="Times New Roman"/>
          <w:sz w:val="24"/>
          <w:szCs w:val="24"/>
        </w:rPr>
        <w:t xml:space="preserve">                                        </w:t>
      </w:r>
      <w:r w:rsidR="00822112">
        <w:rPr>
          <w:rFonts w:hAnsi="Times New Roman" w:ascii="Times New Roman"/>
          <w:sz w:val="24"/>
          <w:szCs w:val="24"/>
        </w:rPr>
        <w:t>10</w:t>
      </w:r>
      <w:r w:rsidR="007C07DA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>.</w:t>
      </w:r>
      <w:r w:rsidR="007C07DA">
        <w:rPr>
          <w:rFonts w:hAnsi="Times New Roman" w:ascii="Times New Roman"/>
          <w:sz w:val="24"/>
          <w:szCs w:val="24"/>
        </w:rPr>
        <w:t>54</w:t>
      </w:r>
      <w:r w:rsidR="00822112">
        <w:rPr>
          <w:rFonts w:hAnsi="Times New Roman" w:ascii="Times New Roman"/>
          <w:sz w:val="24"/>
          <w:szCs w:val="24"/>
        </w:rPr>
        <w:t>0</w:t>
      </w:r>
      <w:r>
        <w:rPr>
          <w:rFonts w:hAnsi="Times New Roman" w:ascii="Times New Roman"/>
          <w:sz w:val="24"/>
          <w:szCs w:val="24"/>
        </w:rPr>
        <w:t>,00</w:t>
      </w:r>
    </w:p>
    <w:p w:rsidRDefault="007F6AC3" w:rsidP="007F6AC3" w:rsidR="007F6AC3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</w:t>
      </w:r>
      <w:r w:rsidR="00CD7CDE">
        <w:rPr>
          <w:rFonts w:hAnsi="Times New Roman" w:ascii="Times New Roman"/>
          <w:sz w:val="24"/>
          <w:szCs w:val="24"/>
        </w:rPr>
        <w:t xml:space="preserve">  </w:t>
      </w:r>
      <w:r w:rsidR="00F3655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Troškovi bankovnog poslovanja                                              </w:t>
      </w:r>
      <w:r w:rsidR="00822112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>.</w:t>
      </w:r>
      <w:r w:rsidR="00822112">
        <w:rPr>
          <w:rFonts w:hAnsi="Times New Roman" w:ascii="Times New Roman"/>
          <w:sz w:val="24"/>
          <w:szCs w:val="24"/>
        </w:rPr>
        <w:t>56</w:t>
      </w:r>
      <w:r w:rsidR="007C07DA"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>,</w:t>
      </w:r>
      <w:r w:rsidR="00822112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>9</w:t>
      </w:r>
    </w:p>
    <w:p w:rsidRDefault="007F6AC3" w:rsidP="007F6AC3" w:rsidR="007F6AC3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</w:t>
      </w:r>
      <w:r w:rsidR="00F3655D">
        <w:rPr>
          <w:rFonts w:hAnsi="Times New Roman" w:ascii="Times New Roman"/>
          <w:sz w:val="24"/>
          <w:szCs w:val="24"/>
        </w:rPr>
        <w:t xml:space="preserve"> </w:t>
      </w:r>
      <w:r w:rsidR="00CD7CDE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 xml:space="preserve">Materijalni troškovi                                                                 </w:t>
      </w:r>
      <w:r w:rsidR="00822112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</w:t>
      </w:r>
      <w:r w:rsidR="00822112">
        <w:rPr>
          <w:rFonts w:hAnsi="Times New Roman" w:ascii="Times New Roman"/>
          <w:sz w:val="24"/>
          <w:szCs w:val="24"/>
        </w:rPr>
        <w:t>293</w:t>
      </w:r>
      <w:r>
        <w:rPr>
          <w:rFonts w:hAnsi="Times New Roman" w:ascii="Times New Roman"/>
          <w:sz w:val="24"/>
          <w:szCs w:val="24"/>
        </w:rPr>
        <w:t>,</w:t>
      </w:r>
      <w:r w:rsidR="00822112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>0</w:t>
      </w:r>
    </w:p>
    <w:p w:rsidRDefault="007F6AC3" w:rsidP="007F6AC3" w:rsidR="007F6AC3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4.</w:t>
      </w:r>
      <w:r w:rsidR="00F3655D">
        <w:rPr>
          <w:rFonts w:hAnsi="Times New Roman" w:ascii="Times New Roman"/>
          <w:sz w:val="24"/>
          <w:szCs w:val="24"/>
        </w:rPr>
        <w:t xml:space="preserve"> </w:t>
      </w:r>
      <w:r w:rsidR="00CD7CDE">
        <w:rPr>
          <w:rFonts w:hAnsi="Times New Roman" w:ascii="Times New Roman"/>
          <w:sz w:val="24"/>
          <w:szCs w:val="24"/>
        </w:rPr>
        <w:t xml:space="preserve">  </w:t>
      </w:r>
      <w:r w:rsidR="00F3655D">
        <w:rPr>
          <w:rFonts w:hAnsi="Times New Roman" w:ascii="Times New Roman"/>
          <w:sz w:val="24"/>
          <w:szCs w:val="24"/>
        </w:rPr>
        <w:t>Vod</w:t>
      </w:r>
      <w:r w:rsidR="00822112">
        <w:rPr>
          <w:rFonts w:hAnsi="Times New Roman" w:ascii="Times New Roman"/>
          <w:sz w:val="24"/>
          <w:szCs w:val="24"/>
        </w:rPr>
        <w:t>a</w:t>
      </w:r>
      <w:r w:rsidR="00F3655D">
        <w:rPr>
          <w:rFonts w:hAnsi="Times New Roman" w:ascii="Times New Roman"/>
          <w:sz w:val="24"/>
          <w:szCs w:val="24"/>
        </w:rPr>
        <w:t xml:space="preserve">                                         </w:t>
      </w:r>
      <w:r w:rsidR="00822112">
        <w:rPr>
          <w:rFonts w:hAnsi="Times New Roman" w:ascii="Times New Roman"/>
          <w:sz w:val="24"/>
          <w:szCs w:val="24"/>
        </w:rPr>
        <w:t xml:space="preserve">                                             81</w:t>
      </w:r>
      <w:r w:rsidR="00F3655D">
        <w:rPr>
          <w:rFonts w:hAnsi="Times New Roman" w:ascii="Times New Roman"/>
          <w:sz w:val="24"/>
          <w:szCs w:val="24"/>
        </w:rPr>
        <w:t>.</w:t>
      </w:r>
      <w:r w:rsidR="00822112">
        <w:rPr>
          <w:rFonts w:hAnsi="Times New Roman" w:ascii="Times New Roman"/>
          <w:sz w:val="24"/>
          <w:szCs w:val="24"/>
        </w:rPr>
        <w:t>412</w:t>
      </w:r>
      <w:r w:rsidR="00F3655D">
        <w:rPr>
          <w:rFonts w:hAnsi="Times New Roman" w:ascii="Times New Roman"/>
          <w:sz w:val="24"/>
          <w:szCs w:val="24"/>
        </w:rPr>
        <w:t>,1</w:t>
      </w:r>
      <w:r w:rsidR="00822112">
        <w:rPr>
          <w:rFonts w:hAnsi="Times New Roman" w:ascii="Times New Roman"/>
          <w:sz w:val="24"/>
          <w:szCs w:val="24"/>
        </w:rPr>
        <w:t>4</w:t>
      </w:r>
    </w:p>
    <w:p w:rsidRDefault="00F3655D" w:rsidP="007F6AC3" w:rsidR="00F3655D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5. </w:t>
      </w:r>
      <w:r w:rsidR="00CD7CDE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 xml:space="preserve">Troškovi telefona                                                                    </w:t>
      </w:r>
      <w:r w:rsidR="00822112">
        <w:rPr>
          <w:rFonts w:hAnsi="Times New Roman" w:ascii="Times New Roman"/>
          <w:sz w:val="24"/>
          <w:szCs w:val="24"/>
        </w:rPr>
        <w:t>1.539,74</w:t>
      </w:r>
    </w:p>
    <w:p w:rsidRDefault="00F3655D" w:rsidP="007F6AC3" w:rsidR="00F3655D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6. </w:t>
      </w:r>
      <w:r w:rsidR="00CD7CDE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HEP</w:t>
      </w:r>
      <w:r w:rsidR="00822112">
        <w:rPr>
          <w:rFonts w:hAnsi="Times New Roman" w:ascii="Times New Roman"/>
          <w:sz w:val="24"/>
          <w:szCs w:val="24"/>
        </w:rPr>
        <w:t xml:space="preserve"> – </w:t>
      </w:r>
      <w:proofErr w:type="spellStart"/>
      <w:r w:rsidR="00822112">
        <w:rPr>
          <w:rFonts w:hAnsi="Times New Roman" w:ascii="Times New Roman"/>
          <w:sz w:val="24"/>
          <w:szCs w:val="24"/>
        </w:rPr>
        <w:t>el.energija</w:t>
      </w:r>
      <w:proofErr w:type="spellEnd"/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</w:t>
      </w:r>
      <w:r w:rsidR="00822112">
        <w:rPr>
          <w:rFonts w:hAnsi="Times New Roman" w:ascii="Times New Roman"/>
          <w:sz w:val="24"/>
          <w:szCs w:val="24"/>
        </w:rPr>
        <w:t>7.365,63</w:t>
      </w:r>
    </w:p>
    <w:p w:rsidRDefault="00F3655D" w:rsidP="007F6AC3" w:rsidR="00F3655D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7.</w:t>
      </w:r>
      <w:r w:rsidR="00CD7CDE"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sz w:val="24"/>
          <w:szCs w:val="24"/>
        </w:rPr>
        <w:t xml:space="preserve">PDV                                                                                      </w:t>
      </w:r>
      <w:r w:rsidR="00822112">
        <w:rPr>
          <w:rFonts w:hAnsi="Times New Roman" w:ascii="Times New Roman"/>
          <w:sz w:val="24"/>
          <w:szCs w:val="24"/>
        </w:rPr>
        <w:t xml:space="preserve">  1.312,87</w:t>
      </w:r>
    </w:p>
    <w:p w:rsidRDefault="00F3655D" w:rsidP="007F6AC3" w:rsidR="00F3655D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CD7CDE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Arhiviranje stečajne građe                                                  1</w:t>
      </w:r>
      <w:r w:rsidR="00822112">
        <w:rPr>
          <w:rFonts w:hAnsi="Times New Roman" w:ascii="Times New Roman"/>
          <w:sz w:val="24"/>
          <w:szCs w:val="24"/>
        </w:rPr>
        <w:t>24</w:t>
      </w:r>
      <w:r>
        <w:rPr>
          <w:rFonts w:hAnsi="Times New Roman" w:ascii="Times New Roman"/>
          <w:sz w:val="24"/>
          <w:szCs w:val="24"/>
        </w:rPr>
        <w:t>.</w:t>
      </w:r>
      <w:r w:rsidR="00822112">
        <w:rPr>
          <w:rFonts w:hAnsi="Times New Roman" w:ascii="Times New Roman"/>
          <w:sz w:val="24"/>
          <w:szCs w:val="24"/>
        </w:rPr>
        <w:t>977</w:t>
      </w:r>
      <w:r>
        <w:rPr>
          <w:rFonts w:hAnsi="Times New Roman" w:ascii="Times New Roman"/>
          <w:sz w:val="24"/>
          <w:szCs w:val="24"/>
        </w:rPr>
        <w:t>,</w:t>
      </w:r>
      <w:r w:rsidR="00822112">
        <w:rPr>
          <w:rFonts w:hAnsi="Times New Roman" w:ascii="Times New Roman"/>
          <w:sz w:val="24"/>
          <w:szCs w:val="24"/>
        </w:rPr>
        <w:t>63</w:t>
      </w:r>
    </w:p>
    <w:p w:rsidRDefault="00F3655D" w:rsidP="007F6AC3" w:rsidR="00CD7CDE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9.</w:t>
      </w:r>
      <w:r w:rsidR="00CD7CDE">
        <w:rPr>
          <w:rFonts w:hAnsi="Times New Roman" w:ascii="Times New Roman"/>
          <w:sz w:val="24"/>
          <w:szCs w:val="24"/>
        </w:rPr>
        <w:t xml:space="preserve">  Troškovi vještačenja                                        </w:t>
      </w:r>
      <w:r w:rsidR="00822112">
        <w:rPr>
          <w:rFonts w:hAnsi="Times New Roman" w:ascii="Times New Roman"/>
          <w:sz w:val="24"/>
          <w:szCs w:val="24"/>
        </w:rPr>
        <w:t xml:space="preserve">                     </w:t>
      </w:r>
      <w:r w:rsidR="00CD7CDE">
        <w:rPr>
          <w:rFonts w:hAnsi="Times New Roman" w:ascii="Times New Roman"/>
          <w:sz w:val="24"/>
          <w:szCs w:val="24"/>
        </w:rPr>
        <w:t>1</w:t>
      </w:r>
      <w:r w:rsidR="00822112">
        <w:rPr>
          <w:rFonts w:hAnsi="Times New Roman" w:ascii="Times New Roman"/>
          <w:sz w:val="24"/>
          <w:szCs w:val="24"/>
        </w:rPr>
        <w:t>6</w:t>
      </w:r>
      <w:r w:rsidR="00CD7CDE">
        <w:rPr>
          <w:rFonts w:hAnsi="Times New Roman" w:ascii="Times New Roman"/>
          <w:sz w:val="24"/>
          <w:szCs w:val="24"/>
        </w:rPr>
        <w:t>.</w:t>
      </w:r>
      <w:r w:rsidR="00822112">
        <w:rPr>
          <w:rFonts w:hAnsi="Times New Roman" w:ascii="Times New Roman"/>
          <w:sz w:val="24"/>
          <w:szCs w:val="24"/>
        </w:rPr>
        <w:t>000</w:t>
      </w:r>
      <w:r w:rsidR="00CD7CDE">
        <w:rPr>
          <w:rFonts w:hAnsi="Times New Roman" w:ascii="Times New Roman"/>
          <w:sz w:val="24"/>
          <w:szCs w:val="24"/>
        </w:rPr>
        <w:t>,</w:t>
      </w:r>
      <w:r w:rsidR="00822112">
        <w:rPr>
          <w:rFonts w:hAnsi="Times New Roman" w:ascii="Times New Roman"/>
          <w:sz w:val="24"/>
          <w:szCs w:val="24"/>
        </w:rPr>
        <w:t>00</w:t>
      </w:r>
    </w:p>
    <w:p w:rsidRDefault="00CD7CDE" w:rsidP="007F6AC3" w:rsidR="00CD7CDE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10.</w:t>
      </w:r>
      <w:r w:rsidR="00F3655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Odvjetničke usluge                                                             </w:t>
      </w:r>
      <w:r w:rsidR="00822112">
        <w:rPr>
          <w:rFonts w:hAnsi="Times New Roman" w:ascii="Times New Roman"/>
          <w:sz w:val="24"/>
          <w:szCs w:val="24"/>
        </w:rPr>
        <w:t>221</w:t>
      </w:r>
      <w:r>
        <w:rPr>
          <w:rFonts w:hAnsi="Times New Roman" w:ascii="Times New Roman"/>
          <w:sz w:val="24"/>
          <w:szCs w:val="24"/>
        </w:rPr>
        <w:t>.</w:t>
      </w:r>
      <w:r w:rsidR="00822112">
        <w:rPr>
          <w:rFonts w:hAnsi="Times New Roman" w:ascii="Times New Roman"/>
          <w:sz w:val="24"/>
          <w:szCs w:val="24"/>
        </w:rPr>
        <w:t>90</w:t>
      </w:r>
      <w:r>
        <w:rPr>
          <w:rFonts w:hAnsi="Times New Roman" w:ascii="Times New Roman"/>
          <w:sz w:val="24"/>
          <w:szCs w:val="24"/>
        </w:rPr>
        <w:t>2,</w:t>
      </w:r>
      <w:r w:rsidR="00822112">
        <w:rPr>
          <w:rFonts w:hAnsi="Times New Roman" w:ascii="Times New Roman"/>
          <w:sz w:val="24"/>
          <w:szCs w:val="24"/>
        </w:rPr>
        <w:t>33</w:t>
      </w:r>
    </w:p>
    <w:p w:rsidRDefault="00CD7CDE" w:rsidP="007F6AC3" w:rsidR="00CD7CDE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11.</w:t>
      </w:r>
      <w:r w:rsidR="00822112">
        <w:rPr>
          <w:rFonts w:hAnsi="Times New Roman" w:ascii="Times New Roman"/>
          <w:sz w:val="24"/>
          <w:szCs w:val="24"/>
        </w:rPr>
        <w:t xml:space="preserve"> Pričuva</w:t>
      </w:r>
      <w:r>
        <w:rPr>
          <w:rFonts w:hAnsi="Times New Roman" w:ascii="Times New Roman"/>
          <w:sz w:val="24"/>
          <w:szCs w:val="24"/>
        </w:rPr>
        <w:t xml:space="preserve">                                                 </w:t>
      </w:r>
      <w:r w:rsidR="00B94E66">
        <w:rPr>
          <w:rFonts w:hAnsi="Times New Roman" w:ascii="Times New Roman"/>
          <w:sz w:val="24"/>
          <w:szCs w:val="24"/>
        </w:rPr>
        <w:t xml:space="preserve">                              480.667,32</w:t>
      </w:r>
    </w:p>
    <w:p w:rsidRDefault="00CD7CDE" w:rsidP="007F6AC3" w:rsidR="00B94E66">
      <w:pPr>
        <w:spacing w:after="120"/>
        <w:jc w:val="both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</w:rPr>
        <w:t>12.</w:t>
      </w:r>
      <w:r w:rsidRPr="00B94E66">
        <w:rPr>
          <w:rFonts w:hAnsi="Times New Roman" w:ascii="Times New Roman"/>
          <w:sz w:val="24"/>
          <w:szCs w:val="24"/>
        </w:rPr>
        <w:t xml:space="preserve">Troškovi FINA-e                                                                </w:t>
      </w:r>
      <w:r w:rsidR="00B94E66" w:rsidRPr="00B94E66">
        <w:rPr>
          <w:rFonts w:hAnsi="Times New Roman" w:ascii="Times New Roman"/>
          <w:sz w:val="24"/>
          <w:szCs w:val="24"/>
        </w:rPr>
        <w:t xml:space="preserve">   2.033</w:t>
      </w:r>
      <w:r w:rsidRPr="00B94E66">
        <w:rPr>
          <w:rFonts w:hAnsi="Times New Roman" w:ascii="Times New Roman"/>
          <w:sz w:val="24"/>
          <w:szCs w:val="24"/>
        </w:rPr>
        <w:t>,</w:t>
      </w:r>
      <w:r w:rsidR="00B94E66" w:rsidRPr="00B94E66">
        <w:rPr>
          <w:rFonts w:hAnsi="Times New Roman" w:ascii="Times New Roman"/>
          <w:sz w:val="24"/>
          <w:szCs w:val="24"/>
        </w:rPr>
        <w:t>99</w:t>
      </w:r>
      <w:r w:rsidRPr="00CD7CDE">
        <w:rPr>
          <w:rFonts w:hAnsi="Times New Roman" w:ascii="Times New Roman"/>
          <w:sz w:val="24"/>
          <w:szCs w:val="24"/>
          <w:u w:val="single"/>
        </w:rPr>
        <w:t xml:space="preserve"> </w:t>
      </w:r>
    </w:p>
    <w:p w:rsidRDefault="00B94E66" w:rsidP="007F6AC3" w:rsidR="00B94E66">
      <w:pPr>
        <w:spacing w:after="12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B94E66" w:rsidP="00B94E66" w:rsidR="00F3655D">
      <w:pPr>
        <w:spacing w:after="12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-2-</w:t>
      </w:r>
    </w:p>
    <w:p w:rsidRDefault="00B94E66" w:rsidP="00B94E66" w:rsidR="00B94E66">
      <w:pPr>
        <w:spacing w:after="120"/>
        <w:jc w:val="center"/>
        <w:rPr>
          <w:rFonts w:hAnsi="Times New Roman" w:ascii="Times New Roman"/>
          <w:sz w:val="24"/>
          <w:szCs w:val="24"/>
        </w:rPr>
      </w:pPr>
    </w:p>
    <w:p w:rsidRDefault="00B94E66" w:rsidP="00B94E66" w:rsidR="00B94E66">
      <w:pPr>
        <w:spacing w:after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13.  Javni bilježnik                                                                       2.757,77</w:t>
      </w:r>
    </w:p>
    <w:p w:rsidRDefault="00B94E66" w:rsidP="00B94E66" w:rsidR="00B94E66">
      <w:pPr>
        <w:spacing w:after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14.  Osiguranje od odgovornosti st. upravitelja                         18.895,50</w:t>
      </w:r>
    </w:p>
    <w:p w:rsidRDefault="00B94E66" w:rsidP="00B94E66" w:rsidR="00B94E66">
      <w:pPr>
        <w:spacing w:after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15.  Osiguranje imovine                                                             66.463,86</w:t>
      </w:r>
    </w:p>
    <w:p w:rsidRDefault="00B94E66" w:rsidP="00B94E66" w:rsidR="00426E7B">
      <w:pPr>
        <w:spacing w:after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16.  Osiguranje vozila                                                                  3.273,38</w:t>
      </w:r>
    </w:p>
    <w:p w:rsidRDefault="00426E7B" w:rsidP="00B94E66" w:rsidR="00BB1FD3">
      <w:pPr>
        <w:spacing w:after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17.  Plaće – </w:t>
      </w:r>
      <w:proofErr w:type="spellStart"/>
      <w:r>
        <w:rPr>
          <w:rFonts w:hAnsi="Times New Roman" w:ascii="Times New Roman"/>
          <w:sz w:val="24"/>
          <w:szCs w:val="24"/>
        </w:rPr>
        <w:t>btto</w:t>
      </w:r>
      <w:proofErr w:type="spellEnd"/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87.687,77</w:t>
      </w:r>
    </w:p>
    <w:p w:rsidRDefault="00BB1FD3" w:rsidP="00B94E66" w:rsidR="00BB1FD3">
      <w:pPr>
        <w:spacing w:after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18.  Održavanje informatičke opreme                                          7.690,28</w:t>
      </w:r>
    </w:p>
    <w:p w:rsidRDefault="00BB1FD3" w:rsidP="00B94E66" w:rsidR="00BB1FD3">
      <w:pPr>
        <w:spacing w:after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19.  Kancelarijski materijal                                                           1.328,20</w:t>
      </w:r>
    </w:p>
    <w:p w:rsidRDefault="00BB1FD3" w:rsidP="00B94E66" w:rsidR="00BB1FD3">
      <w:pPr>
        <w:spacing w:after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20.  Oglasi                                                                                   22.915,00</w:t>
      </w:r>
    </w:p>
    <w:p w:rsidRDefault="00BB1FD3" w:rsidP="00B94E66" w:rsidR="00BB1FD3">
      <w:pPr>
        <w:spacing w:after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21.  Putni troškovi                                                                       18.506,20</w:t>
      </w:r>
    </w:p>
    <w:p w:rsidRDefault="00BB1FD3" w:rsidP="00B94E66" w:rsidR="00BB1FD3">
      <w:pPr>
        <w:spacing w:after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22.  Gorivo                                                                                    4.193,51</w:t>
      </w:r>
    </w:p>
    <w:p w:rsidRDefault="00BB1FD3" w:rsidP="00B94E66" w:rsidR="00BB1FD3">
      <w:pPr>
        <w:spacing w:after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23.  Parkirne karte                                                                         1.864,00</w:t>
      </w:r>
    </w:p>
    <w:p w:rsidRDefault="00BB1FD3" w:rsidP="00B94E66" w:rsidR="00566B80">
      <w:pPr>
        <w:spacing w:after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24.  </w:t>
      </w:r>
      <w:r w:rsidR="00566B80">
        <w:rPr>
          <w:rFonts w:hAnsi="Times New Roman" w:ascii="Times New Roman"/>
          <w:sz w:val="24"/>
          <w:szCs w:val="24"/>
        </w:rPr>
        <w:t>Usluge studentskog centra                                                      5.322,75</w:t>
      </w:r>
    </w:p>
    <w:p w:rsidRDefault="00566B80" w:rsidP="00B94E66" w:rsidR="00566B80">
      <w:pPr>
        <w:spacing w:after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25.  Deratizacija prostorija                                                            1.230,00</w:t>
      </w:r>
    </w:p>
    <w:p w:rsidRDefault="00566B80" w:rsidP="00B94E66" w:rsidR="00566B80">
      <w:pPr>
        <w:spacing w:after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26.  Poštarina                                                                                    462,00</w:t>
      </w:r>
    </w:p>
    <w:p w:rsidRDefault="00566B80" w:rsidP="00B94E66" w:rsidR="00566B80">
      <w:pPr>
        <w:spacing w:after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27.  Zakup poslovnog prostora                                                      4.676,00</w:t>
      </w:r>
    </w:p>
    <w:p w:rsidRDefault="00566B80" w:rsidP="00B94E66" w:rsidR="00566B80">
      <w:pPr>
        <w:spacing w:after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28.  Izrada pečata                                                                              136,53</w:t>
      </w:r>
    </w:p>
    <w:p w:rsidRDefault="00566B80" w:rsidP="00B94E66" w:rsidR="00566B80">
      <w:pPr>
        <w:spacing w:after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29.  </w:t>
      </w:r>
      <w:proofErr w:type="spellStart"/>
      <w:r>
        <w:rPr>
          <w:rFonts w:hAnsi="Times New Roman" w:ascii="Times New Roman"/>
          <w:sz w:val="24"/>
          <w:szCs w:val="24"/>
        </w:rPr>
        <w:t>Biljezi</w:t>
      </w:r>
      <w:proofErr w:type="spellEnd"/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100,00</w:t>
      </w:r>
    </w:p>
    <w:p w:rsidRDefault="00566B80" w:rsidP="00B94E66" w:rsidR="00566B80">
      <w:pPr>
        <w:spacing w:after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30.  Usluga prijevoza                                                                   23.370,00</w:t>
      </w:r>
    </w:p>
    <w:p w:rsidRDefault="00566B80" w:rsidP="00B94E66" w:rsidR="00566B80">
      <w:pPr>
        <w:spacing w:after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31.  Sudske takse                                                                           3.081,40</w:t>
      </w:r>
    </w:p>
    <w:p w:rsidRDefault="00566B80" w:rsidP="00B94E66" w:rsidR="00566B80">
      <w:pPr>
        <w:spacing w:after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32.  Porez na tvrtku                                                                        1.560,00</w:t>
      </w:r>
    </w:p>
    <w:p w:rsidRDefault="00566B80" w:rsidP="00B94E66" w:rsidR="00566B80">
      <w:pPr>
        <w:spacing w:after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33.  Bravarski radovi                                                                      2.794,56</w:t>
      </w:r>
    </w:p>
    <w:p w:rsidRDefault="00566B80" w:rsidP="00B94E66" w:rsidR="003C4F00">
      <w:pPr>
        <w:spacing w:after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34.  Povrat po ovrsi                                                                        2.125,01</w:t>
      </w:r>
    </w:p>
    <w:p w:rsidRDefault="003C4F00" w:rsidP="00B94E66" w:rsidR="003C4F00">
      <w:pPr>
        <w:spacing w:after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35.  Državni proračun                                                                       631,00</w:t>
      </w:r>
    </w:p>
    <w:p w:rsidRDefault="003C4F00" w:rsidP="00B94E66" w:rsidR="003C4F00">
      <w:pPr>
        <w:spacing w:after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36.  Zbrinjavanje otpada                                                                1.429,26</w:t>
      </w:r>
    </w:p>
    <w:p w:rsidRDefault="003C4F00" w:rsidP="00B94E66" w:rsidR="003C4F00">
      <w:pPr>
        <w:spacing w:after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37.  Ovrhe                                                                                      1.563,61</w:t>
      </w:r>
    </w:p>
    <w:p w:rsidRDefault="003C4F00" w:rsidP="00B94E66" w:rsidR="003C4F00">
      <w:pPr>
        <w:spacing w:after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38.  Naplata štete po polici osiguranja imovine                            5.957,89</w:t>
      </w:r>
    </w:p>
    <w:p w:rsidRDefault="003C4F00" w:rsidP="00B94E66" w:rsidR="003C4F00">
      <w:pPr>
        <w:spacing w:after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39.  Troškovi savjetovanja                                                            1.250,00</w:t>
      </w:r>
    </w:p>
    <w:p w:rsidRDefault="003C4F00" w:rsidP="00B94E66" w:rsidR="003C4F00">
      <w:pPr>
        <w:spacing w:after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40.  Prisilna naplata                                                                       2.192,00</w:t>
      </w:r>
    </w:p>
    <w:p w:rsidRDefault="003C4F00" w:rsidP="00B94E66" w:rsidR="007F288D">
      <w:pPr>
        <w:spacing w:after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41.  Čišćenje i dezinfekcija                                                           </w:t>
      </w:r>
      <w:r w:rsidR="007F288D">
        <w:rPr>
          <w:rFonts w:hAnsi="Times New Roman" w:ascii="Times New Roman"/>
          <w:sz w:val="24"/>
          <w:szCs w:val="24"/>
        </w:rPr>
        <w:t>1.500,00</w:t>
      </w:r>
    </w:p>
    <w:p w:rsidRDefault="007F288D" w:rsidP="00B94E66" w:rsidR="00B94E66" w:rsidRPr="00B94E66">
      <w:pPr>
        <w:spacing w:after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42.  Nagrada stečajnom upravitelju – </w:t>
      </w:r>
      <w:proofErr w:type="spellStart"/>
      <w:r>
        <w:rPr>
          <w:rFonts w:hAnsi="Times New Roman" w:ascii="Times New Roman"/>
          <w:sz w:val="24"/>
          <w:szCs w:val="24"/>
        </w:rPr>
        <w:t>btto</w:t>
      </w:r>
      <w:proofErr w:type="spellEnd"/>
      <w:r>
        <w:rPr>
          <w:rFonts w:hAnsi="Times New Roman" w:ascii="Times New Roman"/>
          <w:sz w:val="24"/>
          <w:szCs w:val="24"/>
        </w:rPr>
        <w:t xml:space="preserve">                                 630,000,00    </w:t>
      </w:r>
      <w:r w:rsidR="003C4F00">
        <w:rPr>
          <w:rFonts w:hAnsi="Times New Roman" w:ascii="Times New Roman"/>
          <w:sz w:val="24"/>
          <w:szCs w:val="24"/>
        </w:rPr>
        <w:t xml:space="preserve">       </w:t>
      </w:r>
      <w:r w:rsidR="00566B80">
        <w:rPr>
          <w:rFonts w:hAnsi="Times New Roman" w:ascii="Times New Roman"/>
          <w:sz w:val="24"/>
          <w:szCs w:val="24"/>
        </w:rPr>
        <w:t xml:space="preserve">             </w:t>
      </w:r>
      <w:r w:rsidR="00BB1FD3">
        <w:rPr>
          <w:rFonts w:hAnsi="Times New Roman" w:ascii="Times New Roman"/>
          <w:sz w:val="24"/>
          <w:szCs w:val="24"/>
        </w:rPr>
        <w:t xml:space="preserve">   </w:t>
      </w:r>
      <w:r w:rsidR="00426E7B">
        <w:rPr>
          <w:rFonts w:hAnsi="Times New Roman" w:ascii="Times New Roman"/>
          <w:sz w:val="24"/>
          <w:szCs w:val="24"/>
        </w:rPr>
        <w:t xml:space="preserve">      </w:t>
      </w:r>
      <w:r w:rsidR="00B94E66">
        <w:rPr>
          <w:rFonts w:hAnsi="Times New Roman" w:ascii="Times New Roman"/>
          <w:sz w:val="24"/>
          <w:szCs w:val="24"/>
        </w:rPr>
        <w:t xml:space="preserve"> </w:t>
      </w:r>
    </w:p>
    <w:p w:rsidRDefault="00CD7CDE" w:rsidP="007F6AC3" w:rsidR="007F288D">
      <w:pPr>
        <w:spacing w:after="120"/>
        <w:ind w:left="360"/>
        <w:rPr>
          <w:rFonts w:hAnsi="Times New Roman" w:ascii="Times New Roman"/>
          <w:b/>
          <w:sz w:val="24"/>
          <w:szCs w:val="24"/>
        </w:rPr>
      </w:pPr>
      <w:r w:rsidRPr="00CD7CDE">
        <w:rPr>
          <w:rFonts w:hAnsi="Times New Roman" w:ascii="Times New Roman"/>
          <w:b/>
          <w:sz w:val="24"/>
          <w:szCs w:val="24"/>
        </w:rPr>
        <w:t xml:space="preserve">                                            Rashodi ukupno  </w:t>
      </w:r>
      <w:r w:rsidR="007F288D">
        <w:rPr>
          <w:rFonts w:hAnsi="Times New Roman" w:ascii="Times New Roman"/>
          <w:b/>
          <w:sz w:val="24"/>
          <w:szCs w:val="24"/>
        </w:rPr>
        <w:t xml:space="preserve"> </w:t>
      </w:r>
      <w:r w:rsidRPr="00CD7CDE">
        <w:rPr>
          <w:rFonts w:hAnsi="Times New Roman" w:ascii="Times New Roman"/>
          <w:b/>
          <w:sz w:val="24"/>
          <w:szCs w:val="24"/>
        </w:rPr>
        <w:t xml:space="preserve">  kn </w:t>
      </w:r>
      <w:r w:rsidRPr="00CD7CDE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   </w:t>
      </w:r>
      <w:r w:rsidRPr="007F288D">
        <w:rPr>
          <w:rFonts w:hAnsi="Times New Roman" w:ascii="Times New Roman"/>
          <w:b/>
          <w:sz w:val="24"/>
          <w:szCs w:val="24"/>
        </w:rPr>
        <w:t>1.</w:t>
      </w:r>
      <w:r w:rsidR="007F288D" w:rsidRPr="007F288D">
        <w:rPr>
          <w:rFonts w:hAnsi="Times New Roman" w:ascii="Times New Roman"/>
          <w:b/>
          <w:sz w:val="24"/>
          <w:szCs w:val="24"/>
        </w:rPr>
        <w:t>97</w:t>
      </w:r>
      <w:r w:rsidR="007C07DA">
        <w:rPr>
          <w:rFonts w:hAnsi="Times New Roman" w:ascii="Times New Roman"/>
          <w:b/>
          <w:sz w:val="24"/>
          <w:szCs w:val="24"/>
        </w:rPr>
        <w:t>9</w:t>
      </w:r>
      <w:r w:rsidRPr="007F288D">
        <w:rPr>
          <w:rFonts w:hAnsi="Times New Roman" w:ascii="Times New Roman"/>
          <w:b/>
          <w:sz w:val="24"/>
          <w:szCs w:val="24"/>
        </w:rPr>
        <w:t>.</w:t>
      </w:r>
      <w:r w:rsidR="007C07DA">
        <w:rPr>
          <w:rFonts w:hAnsi="Times New Roman" w:ascii="Times New Roman"/>
          <w:b/>
          <w:sz w:val="24"/>
          <w:szCs w:val="24"/>
        </w:rPr>
        <w:t>566</w:t>
      </w:r>
      <w:r w:rsidRPr="007F288D">
        <w:rPr>
          <w:rFonts w:hAnsi="Times New Roman" w:ascii="Times New Roman"/>
          <w:b/>
          <w:sz w:val="24"/>
          <w:szCs w:val="24"/>
        </w:rPr>
        <w:t>,</w:t>
      </w:r>
      <w:r w:rsidR="007F288D" w:rsidRPr="007F288D">
        <w:rPr>
          <w:rFonts w:hAnsi="Times New Roman" w:ascii="Times New Roman"/>
          <w:b/>
          <w:sz w:val="24"/>
          <w:szCs w:val="24"/>
        </w:rPr>
        <w:t>32</w:t>
      </w:r>
      <w:r w:rsidRPr="007F288D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7F288D" w:rsidP="007F6AC3" w:rsidR="007F288D">
      <w:pPr>
        <w:spacing w:after="120"/>
        <w:ind w:left="360"/>
        <w:rPr>
          <w:rFonts w:hAnsi="Times New Roman" w:ascii="Times New Roman"/>
          <w:b/>
          <w:sz w:val="24"/>
          <w:szCs w:val="24"/>
        </w:rPr>
      </w:pPr>
    </w:p>
    <w:p w:rsidRDefault="007F288D" w:rsidP="007F6AC3" w:rsidR="00CD7CDE">
      <w:pPr>
        <w:spacing w:after="120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Saldo na žiro računu kn 19</w:t>
      </w:r>
      <w:r w:rsidR="007C07DA">
        <w:rPr>
          <w:rFonts w:hAnsi="Times New Roman" w:ascii="Times New Roman"/>
          <w:b/>
          <w:sz w:val="24"/>
          <w:szCs w:val="24"/>
        </w:rPr>
        <w:t>6</w:t>
      </w:r>
      <w:r>
        <w:rPr>
          <w:rFonts w:hAnsi="Times New Roman" w:ascii="Times New Roman"/>
          <w:b/>
          <w:sz w:val="24"/>
          <w:szCs w:val="24"/>
        </w:rPr>
        <w:t>.</w:t>
      </w:r>
      <w:r w:rsidR="007C07DA">
        <w:rPr>
          <w:rFonts w:hAnsi="Times New Roman" w:ascii="Times New Roman"/>
          <w:b/>
          <w:sz w:val="24"/>
          <w:szCs w:val="24"/>
        </w:rPr>
        <w:t>177</w:t>
      </w:r>
      <w:r>
        <w:rPr>
          <w:rFonts w:hAnsi="Times New Roman" w:ascii="Times New Roman"/>
          <w:b/>
          <w:sz w:val="24"/>
          <w:szCs w:val="24"/>
        </w:rPr>
        <w:t>,97</w:t>
      </w:r>
      <w:r w:rsidR="00CD7CDE" w:rsidRPr="007F288D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7F288D" w:rsidP="007F288D" w:rsidR="007F288D">
      <w:pPr>
        <w:spacing w:after="120"/>
        <w:ind w:left="36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-3-</w:t>
      </w:r>
    </w:p>
    <w:p w:rsidRDefault="0032590C" w:rsidP="007F288D" w:rsidR="0032590C" w:rsidRPr="007F288D">
      <w:pPr>
        <w:spacing w:after="120"/>
        <w:ind w:left="360"/>
        <w:jc w:val="center"/>
        <w:rPr>
          <w:rFonts w:hAnsi="Times New Roman" w:ascii="Times New Roman"/>
          <w:sz w:val="24"/>
          <w:szCs w:val="24"/>
        </w:rPr>
      </w:pPr>
    </w:p>
    <w:p w:rsidRDefault="00DE4927" w:rsidP="007F288D" w:rsidR="00CD7CDE" w:rsidRPr="007F288D">
      <w:pPr>
        <w:spacing w:after="12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Iznos</w:t>
      </w:r>
      <w:r w:rsidR="00D8367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od </w:t>
      </w:r>
      <w:r w:rsidR="00D83670">
        <w:rPr>
          <w:rFonts w:hAnsi="Times New Roman" w:ascii="Times New Roman"/>
          <w:sz w:val="24"/>
          <w:szCs w:val="24"/>
        </w:rPr>
        <w:t>19</w:t>
      </w:r>
      <w:r w:rsidR="0063641A">
        <w:rPr>
          <w:rFonts w:hAnsi="Times New Roman" w:ascii="Times New Roman"/>
          <w:sz w:val="24"/>
          <w:szCs w:val="24"/>
        </w:rPr>
        <w:t>6</w:t>
      </w:r>
      <w:r w:rsidR="00D83670">
        <w:rPr>
          <w:rFonts w:hAnsi="Times New Roman" w:ascii="Times New Roman"/>
          <w:sz w:val="24"/>
          <w:szCs w:val="24"/>
        </w:rPr>
        <w:t>.</w:t>
      </w:r>
      <w:r w:rsidR="0063641A">
        <w:rPr>
          <w:rFonts w:hAnsi="Times New Roman" w:ascii="Times New Roman"/>
          <w:sz w:val="24"/>
          <w:szCs w:val="24"/>
        </w:rPr>
        <w:t>177</w:t>
      </w:r>
      <w:r w:rsidR="00D83670">
        <w:rPr>
          <w:rFonts w:hAnsi="Times New Roman" w:ascii="Times New Roman"/>
          <w:sz w:val="24"/>
          <w:szCs w:val="24"/>
        </w:rPr>
        <w:t>,97</w:t>
      </w:r>
      <w:r>
        <w:rPr>
          <w:rFonts w:hAnsi="Times New Roman" w:ascii="Times New Roman"/>
          <w:sz w:val="24"/>
          <w:szCs w:val="24"/>
        </w:rPr>
        <w:t xml:space="preserve"> kn </w:t>
      </w:r>
      <w:r w:rsidR="00D83670">
        <w:rPr>
          <w:rFonts w:hAnsi="Times New Roman" w:ascii="Times New Roman"/>
          <w:sz w:val="24"/>
          <w:szCs w:val="24"/>
        </w:rPr>
        <w:t>biti će iskorišten za diobu vjerovnicima I. višeg isplatnog reda u iznosu od 19</w:t>
      </w:r>
      <w:r w:rsidR="0063641A">
        <w:rPr>
          <w:rFonts w:hAnsi="Times New Roman" w:ascii="Times New Roman"/>
          <w:sz w:val="24"/>
          <w:szCs w:val="24"/>
        </w:rPr>
        <w:t>2</w:t>
      </w:r>
      <w:r w:rsidR="00D83670">
        <w:rPr>
          <w:rFonts w:hAnsi="Times New Roman" w:ascii="Times New Roman"/>
          <w:sz w:val="24"/>
          <w:szCs w:val="24"/>
        </w:rPr>
        <w:t>.</w:t>
      </w:r>
      <w:r w:rsidR="0063641A">
        <w:rPr>
          <w:rFonts w:hAnsi="Times New Roman" w:ascii="Times New Roman"/>
          <w:sz w:val="24"/>
          <w:szCs w:val="24"/>
        </w:rPr>
        <w:t>095</w:t>
      </w:r>
      <w:r w:rsidR="00D83670">
        <w:rPr>
          <w:rFonts w:hAnsi="Times New Roman" w:ascii="Times New Roman"/>
          <w:sz w:val="24"/>
          <w:szCs w:val="24"/>
        </w:rPr>
        <w:t>,</w:t>
      </w:r>
      <w:r w:rsidR="0063641A">
        <w:rPr>
          <w:rFonts w:hAnsi="Times New Roman" w:ascii="Times New Roman"/>
          <w:sz w:val="24"/>
          <w:szCs w:val="24"/>
        </w:rPr>
        <w:t>37</w:t>
      </w:r>
      <w:r w:rsidR="00D83670">
        <w:rPr>
          <w:rFonts w:hAnsi="Times New Roman" w:ascii="Times New Roman"/>
          <w:sz w:val="24"/>
          <w:szCs w:val="24"/>
        </w:rPr>
        <w:t xml:space="preserve"> kn, te za pokriće troškova stečajnog postupka i ostalih obveza stečajne mase i to za: usluga knjigovodstvenog servisa za </w:t>
      </w:r>
      <w:r w:rsidR="008722BC">
        <w:rPr>
          <w:rFonts w:hAnsi="Times New Roman" w:ascii="Times New Roman"/>
          <w:sz w:val="24"/>
          <w:szCs w:val="24"/>
        </w:rPr>
        <w:t>četiri</w:t>
      </w:r>
      <w:r w:rsidR="00D83670">
        <w:rPr>
          <w:rFonts w:hAnsi="Times New Roman" w:ascii="Times New Roman"/>
          <w:sz w:val="24"/>
          <w:szCs w:val="24"/>
        </w:rPr>
        <w:t xml:space="preserve"> mjeseca</w:t>
      </w:r>
      <w:r w:rsidR="003A552E">
        <w:rPr>
          <w:rFonts w:hAnsi="Times New Roman" w:ascii="Times New Roman"/>
          <w:sz w:val="24"/>
          <w:szCs w:val="24"/>
        </w:rPr>
        <w:t xml:space="preserve"> </w:t>
      </w:r>
      <w:r w:rsidR="008722BC">
        <w:rPr>
          <w:rFonts w:hAnsi="Times New Roman" w:ascii="Times New Roman"/>
          <w:sz w:val="24"/>
          <w:szCs w:val="24"/>
        </w:rPr>
        <w:t>3</w:t>
      </w:r>
      <w:r w:rsidR="003A552E">
        <w:rPr>
          <w:rFonts w:hAnsi="Times New Roman" w:ascii="Times New Roman"/>
          <w:sz w:val="24"/>
          <w:szCs w:val="24"/>
        </w:rPr>
        <w:t>.5</w:t>
      </w:r>
      <w:r w:rsidR="008722BC">
        <w:rPr>
          <w:rFonts w:hAnsi="Times New Roman" w:ascii="Times New Roman"/>
          <w:sz w:val="24"/>
          <w:szCs w:val="24"/>
        </w:rPr>
        <w:t>00</w:t>
      </w:r>
      <w:r w:rsidR="003A552E">
        <w:rPr>
          <w:rFonts w:hAnsi="Times New Roman" w:ascii="Times New Roman"/>
          <w:sz w:val="24"/>
          <w:szCs w:val="24"/>
        </w:rPr>
        <w:t xml:space="preserve">,00 kn, zatvaranje žiro računa 200,00 kn, statistika 100,00 kn, FINA-javna objava 230,00 kn i troškovi banke </w:t>
      </w:r>
      <w:r w:rsidR="008722BC">
        <w:rPr>
          <w:rFonts w:hAnsi="Times New Roman" w:ascii="Times New Roman"/>
          <w:sz w:val="24"/>
          <w:szCs w:val="24"/>
        </w:rPr>
        <w:t>52</w:t>
      </w:r>
      <w:r w:rsidR="003A552E">
        <w:rPr>
          <w:rFonts w:hAnsi="Times New Roman" w:ascii="Times New Roman"/>
          <w:sz w:val="24"/>
          <w:szCs w:val="24"/>
        </w:rPr>
        <w:t>,6</w:t>
      </w:r>
      <w:r w:rsidR="008722BC">
        <w:rPr>
          <w:rFonts w:hAnsi="Times New Roman" w:ascii="Times New Roman"/>
          <w:sz w:val="24"/>
          <w:szCs w:val="24"/>
        </w:rPr>
        <w:t>0</w:t>
      </w:r>
      <w:r w:rsidR="003A552E">
        <w:rPr>
          <w:rFonts w:hAnsi="Times New Roman" w:ascii="Times New Roman"/>
          <w:sz w:val="24"/>
          <w:szCs w:val="24"/>
        </w:rPr>
        <w:t xml:space="preserve"> kn.</w:t>
      </w:r>
    </w:p>
    <w:p w:rsidRDefault="00CD7CDE" w:rsidP="007F6AC3" w:rsidR="007F6AC3" w:rsidRPr="00CD7CDE">
      <w:pPr>
        <w:spacing w:after="120"/>
        <w:ind w:left="360"/>
        <w:rPr>
          <w:rFonts w:hAnsi="Times New Roman" w:ascii="Times New Roman"/>
          <w:sz w:val="24"/>
          <w:szCs w:val="24"/>
        </w:rPr>
      </w:pPr>
      <w:r w:rsidRPr="00CD7CDE">
        <w:rPr>
          <w:rFonts w:hAnsi="Times New Roman" w:ascii="Times New Roman"/>
          <w:sz w:val="24"/>
          <w:szCs w:val="24"/>
        </w:rPr>
        <w:t xml:space="preserve">   </w:t>
      </w:r>
    </w:p>
    <w:p w:rsidRDefault="005F1ABE" w:rsidP="005F1ABE" w:rsidR="005F1ABE">
      <w:pPr>
        <w:spacing w:after="12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II. ZAVRŠNA BILANCA (Fakultativno)</w:t>
      </w:r>
    </w:p>
    <w:p w:rsidRDefault="00C0621B" w:rsidP="005F1ABE" w:rsidR="00C0621B">
      <w:pPr>
        <w:spacing w:after="120"/>
        <w:jc w:val="both"/>
        <w:rPr>
          <w:rFonts w:hAnsi="Times New Roman" w:ascii="Times New Roman"/>
          <w:sz w:val="24"/>
        </w:rPr>
      </w:pPr>
    </w:p>
    <w:p w:rsidRDefault="00C0621B" w:rsidP="005F1ABE" w:rsidR="00C0621B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izvještajnom ročištu održanom 22. svibnja 2013.god. pregled imovine i obveza stečajnog dužnika prema čl. 152. Stečajnog zakona izgledao je ovako:</w:t>
      </w:r>
    </w:p>
    <w:p w:rsidRDefault="001E4345" w:rsidP="005F1ABE" w:rsidR="001E4345">
      <w:pPr>
        <w:spacing w:after="120"/>
        <w:jc w:val="both"/>
        <w:rPr>
          <w:rFonts w:hAnsi="Times New Roman" w:ascii="Times New Roman"/>
          <w:sz w:val="24"/>
        </w:rPr>
      </w:pPr>
    </w:p>
    <w:tbl>
      <w:tblPr>
        <w:tblW w:type="dxa" w:w="7380"/>
        <w:tblInd w:type="dxa" w:w="93"/>
        <w:tblLook w:val="04A0" w:noVBand="1" w:noHBand="0" w:lastColumn="0" w:firstColumn="1" w:lastRow="0" w:firstRow="1"/>
      </w:tblPr>
      <w:tblGrid>
        <w:gridCol w:w="2867"/>
        <w:gridCol w:w="2533"/>
        <w:gridCol w:w="1980"/>
      </w:tblGrid>
      <w:tr w:rsidTr="001E4345" w:rsidR="001E4345" w:rsidRPr="001E4345">
        <w:trPr>
          <w:trHeight w:val="315"/>
        </w:trPr>
        <w:tc>
          <w:tcPr>
            <w:tcW w:type="dxa" w:w="73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1E4345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 xml:space="preserve">AKTIVA </w:t>
            </w:r>
          </w:p>
        </w:tc>
      </w:tr>
      <w:tr w:rsidTr="001E4345" w:rsidR="001E4345" w:rsidRPr="001E4345">
        <w:trPr>
          <w:trHeight w:val="270"/>
        </w:trPr>
        <w:tc>
          <w:tcPr>
            <w:tcW w:type="dxa" w:w="28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5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VRSTA IMOVINE</w:t>
            </w:r>
          </w:p>
        </w:tc>
        <w:tc>
          <w:tcPr>
            <w:tcW w:type="dxa" w:w="1980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Kn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Dugotrajna imovina</w:t>
            </w:r>
          </w:p>
        </w:tc>
        <w:tc>
          <w:tcPr>
            <w:tcW w:type="dxa" w:w="25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 Nematerijalna imovina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 Materijalna imovina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3A552E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2.1.       </w:t>
            </w:r>
            <w:r w:rsidR="003A552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Poslovni prostor u Radničkoj c. 20/A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3A552E" w:rsidR="001E4345" w:rsidRPr="001E434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  <w:r w:rsidR="003A552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69.224.788,00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3A552E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2.2.       </w:t>
            </w:r>
            <w:r w:rsidR="003A552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Zemljište</w:t>
            </w:r>
          </w:p>
        </w:tc>
        <w:tc>
          <w:tcPr>
            <w:tcW w:type="dxa" w:w="25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3A552E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A552E" w:rsidP="001E4345" w:rsidR="001E4345" w:rsidRPr="001E434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1.955.257,40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2.3.</w:t>
            </w:r>
            <w:r w:rsidR="003A552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Oprema i inventar</w:t>
            </w:r>
          </w:p>
        </w:tc>
        <w:tc>
          <w:tcPr>
            <w:tcW w:type="dxa" w:w="25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A552E" w:rsidP="001E4345" w:rsidR="001E4345" w:rsidRPr="001E434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18.440,00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2.4.</w:t>
            </w:r>
          </w:p>
        </w:tc>
        <w:tc>
          <w:tcPr>
            <w:tcW w:type="dxa" w:w="25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 Financijska imovina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2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Kratkotrajna imovina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1. Zalihe </w:t>
            </w:r>
          </w:p>
        </w:tc>
        <w:tc>
          <w:tcPr>
            <w:tcW w:type="dxa" w:w="25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A552E" w:rsidP="003A552E" w:rsidR="001E4345" w:rsidRPr="001E434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3.561.847,96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 Potraživanja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2.1. Potraživanja od kupaca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A552E" w:rsidP="001E4345" w:rsidR="001E4345" w:rsidRPr="001E434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1.273.190,94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25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 Financijska imovina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25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1E4345" w:rsidR="001E4345" w:rsidRPr="001E4345">
        <w:trPr>
          <w:trHeight w:val="270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 Novac na računu i u blagajni</w:t>
            </w:r>
          </w:p>
        </w:tc>
        <w:tc>
          <w:tcPr>
            <w:tcW w:type="dxa" w:w="19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1E4345" w:rsidR="001E4345" w:rsidRPr="001E4345">
        <w:trPr>
          <w:trHeight w:val="270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 AKTIVA</w:t>
            </w:r>
          </w:p>
        </w:tc>
        <w:tc>
          <w:tcPr>
            <w:tcW w:type="dxa" w:w="19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A552E" w:rsidP="001E4345" w:rsidR="001E4345" w:rsidRPr="003A552E">
            <w:pPr>
              <w:spacing w:after="0"/>
              <w:jc w:val="right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3A552E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76.033.524,30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5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5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E4345" w:rsidR="001E4345" w:rsidRPr="001E4345">
        <w:trPr>
          <w:trHeight w:val="315"/>
        </w:trPr>
        <w:tc>
          <w:tcPr>
            <w:tcW w:type="dxa" w:w="54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1E4345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PASIVA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E4345" w:rsidR="001E4345" w:rsidRPr="001E4345">
        <w:trPr>
          <w:trHeight w:val="270"/>
        </w:trPr>
        <w:tc>
          <w:tcPr>
            <w:tcW w:type="dxa" w:w="28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2590C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Razlučni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vjerovnici</w:t>
            </w:r>
            <w:r w:rsidR="001E4345"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253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32590C" w:rsidR="001E4345" w:rsidRPr="001E434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  <w:r w:rsidR="003259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61.440.881,59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Vjerovnici prvog višeg isplatnog reda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2590C" w:rsidP="001E4345" w:rsidR="001E4345" w:rsidRPr="001E434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2.050.110,70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Vjerovnici drugog višeg isplatnog reda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2590C" w:rsidP="001E4345" w:rsidR="001E4345" w:rsidRPr="001E434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49.647.802,74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3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0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1E4345" w:rsidR="001E4345" w:rsidRPr="001E4345">
        <w:trPr>
          <w:trHeight w:val="270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 PASIVA</w:t>
            </w:r>
          </w:p>
        </w:tc>
        <w:tc>
          <w:tcPr>
            <w:tcW w:type="dxa" w:w="19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2590C" w:rsidP="001E4345" w:rsidR="001E4345" w:rsidRPr="001E4345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113.138.795,03</w:t>
            </w:r>
          </w:p>
        </w:tc>
      </w:tr>
    </w:tbl>
    <w:p w:rsidRDefault="001E4345" w:rsidP="005F1ABE" w:rsidR="001E4345">
      <w:pPr>
        <w:spacing w:after="120"/>
        <w:jc w:val="both"/>
        <w:rPr>
          <w:rFonts w:hAnsi="Times New Roman" w:ascii="Times New Roman"/>
          <w:sz w:val="24"/>
        </w:rPr>
      </w:pPr>
    </w:p>
    <w:p w:rsidRDefault="0032590C" w:rsidP="005F1ABE" w:rsidR="0032590C">
      <w:pPr>
        <w:spacing w:after="120"/>
        <w:jc w:val="both"/>
        <w:rPr>
          <w:rFonts w:hAnsi="Times New Roman" w:ascii="Times New Roman"/>
          <w:sz w:val="24"/>
        </w:rPr>
      </w:pPr>
    </w:p>
    <w:p w:rsidRDefault="0032590C" w:rsidP="0032590C" w:rsidR="0032590C">
      <w:pPr>
        <w:spacing w:after="120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-4-</w:t>
      </w:r>
    </w:p>
    <w:p w:rsidRDefault="0032590C" w:rsidP="005F1ABE" w:rsidR="0032590C">
      <w:pPr>
        <w:spacing w:after="120"/>
        <w:jc w:val="both"/>
        <w:rPr>
          <w:rFonts w:hAnsi="Times New Roman" w:ascii="Times New Roman"/>
          <w:sz w:val="24"/>
        </w:rPr>
      </w:pPr>
    </w:p>
    <w:p w:rsidRDefault="00BA6327" w:rsidP="005F1ABE" w:rsidR="00BA6327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Tijekom stečajnog postupka nastupile su slijedeće promjene:</w:t>
      </w:r>
    </w:p>
    <w:p w:rsidRDefault="0032590C" w:rsidP="00BA6327" w:rsidR="00C0621B">
      <w:pPr>
        <w:spacing w:after="120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C0621B" w:rsidP="00826CC3" w:rsidR="009749D3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</w:t>
      </w:r>
      <w:r w:rsidR="00C72892">
        <w:rPr>
          <w:rFonts w:hAnsi="Times New Roman" w:ascii="Times New Roman"/>
          <w:sz w:val="24"/>
        </w:rPr>
        <w:t xml:space="preserve">Na dugotrajnoj </w:t>
      </w:r>
      <w:r w:rsidR="009749D3">
        <w:rPr>
          <w:rFonts w:hAnsi="Times New Roman" w:ascii="Times New Roman"/>
          <w:sz w:val="24"/>
        </w:rPr>
        <w:t xml:space="preserve"> materijalnoj imovini poslovni prostor</w:t>
      </w:r>
      <w:r w:rsidR="00C72892">
        <w:rPr>
          <w:rFonts w:hAnsi="Times New Roman" w:ascii="Times New Roman"/>
          <w:sz w:val="24"/>
        </w:rPr>
        <w:t xml:space="preserve"> </w:t>
      </w:r>
      <w:r w:rsidR="009749D3">
        <w:rPr>
          <w:rFonts w:hAnsi="Times New Roman" w:ascii="Times New Roman"/>
          <w:sz w:val="24"/>
        </w:rPr>
        <w:t>u iznosu od</w:t>
      </w:r>
    </w:p>
    <w:p w:rsidRDefault="009749D3" w:rsidP="00826CC3" w:rsidR="00713FFE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69.224.788,00 kn i  zemljište u iznosu od 1.955.257,40 kn </w:t>
      </w:r>
      <w:r w:rsidR="00713FFE">
        <w:rPr>
          <w:rFonts w:hAnsi="Times New Roman" w:ascii="Times New Roman"/>
          <w:sz w:val="24"/>
        </w:rPr>
        <w:t xml:space="preserve">( procjena PBZ NEKRETNINE </w:t>
      </w:r>
    </w:p>
    <w:p w:rsidRDefault="00713FFE" w:rsidP="00826CC3" w:rsidR="00713FFE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d.o.o. )</w:t>
      </w:r>
      <w:r w:rsidR="009749D3">
        <w:rPr>
          <w:rFonts w:hAnsi="Times New Roman" w:ascii="Times New Roman"/>
          <w:sz w:val="24"/>
        </w:rPr>
        <w:t xml:space="preserve"> prodane su za neto iznos od 10.000.000,00 kn, pa</w:t>
      </w:r>
      <w:r>
        <w:rPr>
          <w:rFonts w:hAnsi="Times New Roman" w:ascii="Times New Roman"/>
          <w:sz w:val="24"/>
        </w:rPr>
        <w:t xml:space="preserve"> </w:t>
      </w:r>
      <w:r w:rsidR="003E115B">
        <w:rPr>
          <w:rFonts w:hAnsi="Times New Roman" w:ascii="Times New Roman"/>
          <w:sz w:val="24"/>
        </w:rPr>
        <w:t xml:space="preserve">razlika od </w:t>
      </w:r>
      <w:r w:rsidR="009749D3">
        <w:rPr>
          <w:rFonts w:hAnsi="Times New Roman" w:ascii="Times New Roman"/>
          <w:sz w:val="24"/>
        </w:rPr>
        <w:t>61.180.045,40</w:t>
      </w:r>
      <w:r>
        <w:rPr>
          <w:rFonts w:hAnsi="Times New Roman" w:ascii="Times New Roman"/>
          <w:sz w:val="24"/>
        </w:rPr>
        <w:t xml:space="preserve"> </w:t>
      </w:r>
      <w:r w:rsidR="009749D3">
        <w:rPr>
          <w:rFonts w:hAnsi="Times New Roman" w:ascii="Times New Roman"/>
          <w:sz w:val="24"/>
        </w:rPr>
        <w:t>kn</w:t>
      </w:r>
    </w:p>
    <w:p w:rsidRDefault="00713FFE" w:rsidP="00826CC3" w:rsidR="003E115B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</w:t>
      </w:r>
      <w:r w:rsidR="009749D3">
        <w:rPr>
          <w:rFonts w:hAnsi="Times New Roman" w:ascii="Times New Roman"/>
          <w:sz w:val="24"/>
        </w:rPr>
        <w:t xml:space="preserve"> predstavlja gubitak.</w:t>
      </w:r>
      <w:r w:rsidR="003E115B">
        <w:rPr>
          <w:rFonts w:hAnsi="Times New Roman" w:ascii="Times New Roman"/>
          <w:sz w:val="24"/>
        </w:rPr>
        <w:t xml:space="preserve"> </w:t>
      </w:r>
    </w:p>
    <w:p w:rsidRDefault="00826CC3" w:rsidP="00826CC3" w:rsidR="00826CC3">
      <w:pPr>
        <w:spacing w:after="0"/>
        <w:jc w:val="both"/>
        <w:rPr>
          <w:rFonts w:hAnsi="Times New Roman" w:ascii="Times New Roman"/>
          <w:sz w:val="24"/>
        </w:rPr>
      </w:pPr>
    </w:p>
    <w:p w:rsidRDefault="003E115B" w:rsidP="00826CC3" w:rsidR="009749D3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2.</w:t>
      </w:r>
      <w:r w:rsidR="009749D3">
        <w:rPr>
          <w:rFonts w:hAnsi="Times New Roman" w:ascii="Times New Roman"/>
          <w:sz w:val="24"/>
        </w:rPr>
        <w:t xml:space="preserve">Na kratkotrajnoj imovini stavka zalihe unovčene su u iznosu od 166.114,85 kn, a razlika od </w:t>
      </w:r>
    </w:p>
    <w:p w:rsidRDefault="009749D3" w:rsidP="00826CC3" w:rsidR="003E115B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3.395.733,11 kn </w:t>
      </w:r>
      <w:r w:rsidR="007E1CA9">
        <w:rPr>
          <w:rFonts w:hAnsi="Times New Roman" w:ascii="Times New Roman"/>
          <w:sz w:val="24"/>
        </w:rPr>
        <w:t>otpisana je temeljem odluke Skupštine vjerovnika od 19.05.2011.god.</w:t>
      </w:r>
      <w:r>
        <w:rPr>
          <w:rFonts w:hAnsi="Times New Roman" w:ascii="Times New Roman"/>
          <w:sz w:val="24"/>
        </w:rPr>
        <w:t xml:space="preserve">  </w:t>
      </w:r>
    </w:p>
    <w:p w:rsidRDefault="00826CC3" w:rsidP="00826CC3" w:rsidR="00826CC3">
      <w:pPr>
        <w:spacing w:after="0"/>
        <w:jc w:val="both"/>
        <w:rPr>
          <w:rFonts w:hAnsi="Times New Roman" w:ascii="Times New Roman"/>
          <w:sz w:val="24"/>
        </w:rPr>
      </w:pPr>
    </w:p>
    <w:p w:rsidRDefault="00512F0E" w:rsidP="00826CC3" w:rsidR="00512F0E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3.Na kratkotrajnoj imovini stavka potraživanja od kupaca iskazana su po knjigovodstvenoj</w:t>
      </w:r>
    </w:p>
    <w:p w:rsidRDefault="00512F0E" w:rsidP="00826CC3" w:rsidR="007E1CA9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evidenciji u iznosu od </w:t>
      </w:r>
      <w:r w:rsidR="007E1CA9">
        <w:rPr>
          <w:rFonts w:hAnsi="Times New Roman" w:ascii="Times New Roman"/>
          <w:sz w:val="24"/>
        </w:rPr>
        <w:t>1.273.190,94</w:t>
      </w:r>
      <w:r>
        <w:rPr>
          <w:rFonts w:hAnsi="Times New Roman" w:ascii="Times New Roman"/>
          <w:sz w:val="24"/>
        </w:rPr>
        <w:t xml:space="preserve"> kn</w:t>
      </w:r>
      <w:r w:rsidR="007E1CA9">
        <w:rPr>
          <w:rFonts w:hAnsi="Times New Roman" w:ascii="Times New Roman"/>
          <w:sz w:val="24"/>
        </w:rPr>
        <w:t xml:space="preserve"> i ista su naplaćena u iznosu od 457.260,17 kn.</w:t>
      </w:r>
    </w:p>
    <w:p w:rsidRDefault="007E1CA9" w:rsidP="00826CC3" w:rsidR="00512F0E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</w:t>
      </w:r>
      <w:r w:rsidR="00512F0E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Razlika od 815.930,77 kn</w:t>
      </w:r>
      <w:r w:rsidR="00512F0E">
        <w:rPr>
          <w:rFonts w:hAnsi="Times New Roman" w:ascii="Times New Roman"/>
          <w:sz w:val="24"/>
        </w:rPr>
        <w:t xml:space="preserve"> otpisuj</w:t>
      </w:r>
      <w:r>
        <w:rPr>
          <w:rFonts w:hAnsi="Times New Roman" w:ascii="Times New Roman"/>
          <w:sz w:val="24"/>
        </w:rPr>
        <w:t xml:space="preserve">e se </w:t>
      </w:r>
      <w:r w:rsidR="00512F0E">
        <w:rPr>
          <w:rFonts w:hAnsi="Times New Roman" w:ascii="Times New Roman"/>
          <w:sz w:val="24"/>
        </w:rPr>
        <w:t>na teret poslovanja.</w:t>
      </w:r>
    </w:p>
    <w:p w:rsidRDefault="00826CC3" w:rsidP="00826CC3" w:rsidR="00826CC3">
      <w:pPr>
        <w:spacing w:after="0"/>
        <w:jc w:val="both"/>
        <w:rPr>
          <w:rFonts w:hAnsi="Times New Roman" w:ascii="Times New Roman"/>
          <w:sz w:val="24"/>
        </w:rPr>
      </w:pPr>
    </w:p>
    <w:p w:rsidRDefault="00512F0E" w:rsidP="00826CC3" w:rsidR="007E1CA9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4.Na</w:t>
      </w:r>
      <w:r w:rsidR="007E1CA9">
        <w:rPr>
          <w:rFonts w:hAnsi="Times New Roman" w:ascii="Times New Roman"/>
          <w:sz w:val="24"/>
        </w:rPr>
        <w:t>kon održanog općeg i posebnog ispitnog ročišta, te nakon završenih sudskih postupaka</w:t>
      </w:r>
    </w:p>
    <w:p w:rsidRDefault="007E1CA9" w:rsidP="00826CC3" w:rsidR="007E1CA9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utvrđene tražbine I. višeg isplatnog reda iznose 2.050.110,70 kn, a tražbine II.  višeg</w:t>
      </w:r>
    </w:p>
    <w:p w:rsidRDefault="007E1CA9" w:rsidP="00826CC3" w:rsidR="00512F0E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isplatnog reda iznose 59.676.470,96 kn ili ukupno 61.726.581,66 kn.</w:t>
      </w:r>
      <w:r w:rsidR="00826CC3">
        <w:rPr>
          <w:rFonts w:hAnsi="Times New Roman" w:ascii="Times New Roman"/>
          <w:sz w:val="24"/>
        </w:rPr>
        <w:t xml:space="preserve"> </w:t>
      </w:r>
      <w:r w:rsidR="00512F0E">
        <w:rPr>
          <w:rFonts w:hAnsi="Times New Roman" w:ascii="Times New Roman"/>
          <w:sz w:val="24"/>
        </w:rPr>
        <w:t xml:space="preserve"> </w:t>
      </w:r>
    </w:p>
    <w:p w:rsidRDefault="003E115B" w:rsidP="005F1ABE" w:rsidR="001E4345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</w:t>
      </w:r>
    </w:p>
    <w:p w:rsidRDefault="00C72892" w:rsidP="005F1ABE" w:rsidR="00C72892">
      <w:pPr>
        <w:spacing w:after="120"/>
        <w:jc w:val="both"/>
        <w:rPr>
          <w:rFonts w:hAnsi="Times New Roman" w:ascii="Times New Roman"/>
          <w:sz w:val="24"/>
        </w:rPr>
      </w:pPr>
    </w:p>
    <w:p w:rsidRDefault="005F1ABE" w:rsidP="00017D3D" w:rsidR="005F1ABE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III. ZAVRŠNI IZVJEŠTAJ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UPRAVITELJA </w:t>
      </w:r>
    </w:p>
    <w:p w:rsidRDefault="005162E9" w:rsidP="00017D3D" w:rsidR="005162E9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162E9" w:rsidP="005162E9" w:rsidR="005162E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postupak nad dužnikom </w:t>
      </w:r>
      <w:r w:rsidR="00432DF1">
        <w:rPr>
          <w:rFonts w:hAnsi="Times New Roman" w:ascii="Times New Roman"/>
          <w:sz w:val="24"/>
          <w:szCs w:val="24"/>
          <w:lang w:val="pl-PL"/>
        </w:rPr>
        <w:t>AUTOCENTAR-MEHANIKA d.o.o.</w:t>
      </w:r>
      <w:r>
        <w:rPr>
          <w:rFonts w:hAnsi="Times New Roman" w:ascii="Times New Roman"/>
          <w:sz w:val="24"/>
          <w:szCs w:val="24"/>
          <w:lang w:val="pl-PL"/>
        </w:rPr>
        <w:t xml:space="preserve">iz </w:t>
      </w:r>
      <w:r w:rsidR="00432DF1">
        <w:rPr>
          <w:rFonts w:hAnsi="Times New Roman" w:ascii="Times New Roman"/>
          <w:sz w:val="24"/>
          <w:szCs w:val="24"/>
          <w:lang w:val="pl-PL"/>
        </w:rPr>
        <w:t xml:space="preserve">Zagreba, </w:t>
      </w:r>
      <w:r>
        <w:rPr>
          <w:rFonts w:hAnsi="Times New Roman" w:ascii="Times New Roman"/>
          <w:sz w:val="24"/>
          <w:szCs w:val="24"/>
          <w:lang w:val="pl-PL"/>
        </w:rPr>
        <w:t xml:space="preserve">otvoren je dana </w:t>
      </w:r>
      <w:r w:rsidR="00432DF1">
        <w:rPr>
          <w:rFonts w:hAnsi="Times New Roman" w:ascii="Times New Roman"/>
          <w:sz w:val="24"/>
          <w:szCs w:val="24"/>
          <w:lang w:val="pl-PL"/>
        </w:rPr>
        <w:t>22</w:t>
      </w:r>
      <w:r>
        <w:rPr>
          <w:rFonts w:hAnsi="Times New Roman" w:ascii="Times New Roman"/>
          <w:sz w:val="24"/>
          <w:szCs w:val="24"/>
          <w:lang w:val="pl-PL"/>
        </w:rPr>
        <w:t>.0</w:t>
      </w:r>
      <w:r w:rsidR="00432DF1">
        <w:rPr>
          <w:rFonts w:hAnsi="Times New Roman" w:ascii="Times New Roman"/>
          <w:sz w:val="24"/>
          <w:szCs w:val="24"/>
          <w:lang w:val="pl-PL"/>
        </w:rPr>
        <w:t>1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432DF1">
        <w:rPr>
          <w:rFonts w:hAnsi="Times New Roman" w:ascii="Times New Roman"/>
          <w:sz w:val="24"/>
          <w:szCs w:val="24"/>
          <w:lang w:val="pl-PL"/>
        </w:rPr>
        <w:t>0</w:t>
      </w:r>
      <w:r>
        <w:rPr>
          <w:rFonts w:hAnsi="Times New Roman" w:ascii="Times New Roman"/>
          <w:sz w:val="24"/>
          <w:szCs w:val="24"/>
          <w:lang w:val="pl-PL"/>
        </w:rPr>
        <w:t xml:space="preserve">.god. Ispitno i izvještajno ročište održani su </w:t>
      </w:r>
      <w:r w:rsidR="00432DF1">
        <w:rPr>
          <w:rFonts w:hAnsi="Times New Roman" w:ascii="Times New Roman"/>
          <w:sz w:val="24"/>
          <w:szCs w:val="24"/>
          <w:lang w:val="pl-PL"/>
        </w:rPr>
        <w:t>18</w:t>
      </w:r>
      <w:r>
        <w:rPr>
          <w:rFonts w:hAnsi="Times New Roman" w:ascii="Times New Roman"/>
          <w:sz w:val="24"/>
          <w:szCs w:val="24"/>
          <w:lang w:val="pl-PL"/>
        </w:rPr>
        <w:t>.0</w:t>
      </w:r>
      <w:r w:rsidR="00432DF1">
        <w:rPr>
          <w:rFonts w:hAnsi="Times New Roman" w:ascii="Times New Roman"/>
          <w:sz w:val="24"/>
          <w:szCs w:val="24"/>
          <w:lang w:val="pl-PL"/>
        </w:rPr>
        <w:t>3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432DF1">
        <w:rPr>
          <w:rFonts w:hAnsi="Times New Roman" w:ascii="Times New Roman"/>
          <w:sz w:val="24"/>
          <w:szCs w:val="24"/>
          <w:lang w:val="pl-PL"/>
        </w:rPr>
        <w:t>0</w:t>
      </w:r>
      <w:r>
        <w:rPr>
          <w:rFonts w:hAnsi="Times New Roman" w:ascii="Times New Roman"/>
          <w:sz w:val="24"/>
          <w:szCs w:val="24"/>
          <w:lang w:val="pl-PL"/>
        </w:rPr>
        <w:t xml:space="preserve">.god., a posebno ispitno ročište održano je </w:t>
      </w:r>
      <w:r w:rsidR="00432DF1">
        <w:rPr>
          <w:rFonts w:hAnsi="Times New Roman" w:ascii="Times New Roman"/>
          <w:sz w:val="24"/>
          <w:szCs w:val="24"/>
          <w:lang w:val="pl-PL"/>
        </w:rPr>
        <w:t>29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432DF1">
        <w:rPr>
          <w:rFonts w:hAnsi="Times New Roman" w:ascii="Times New Roman"/>
          <w:sz w:val="24"/>
          <w:szCs w:val="24"/>
          <w:lang w:val="pl-PL"/>
        </w:rPr>
        <w:t>09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432DF1">
        <w:rPr>
          <w:rFonts w:hAnsi="Times New Roman" w:ascii="Times New Roman"/>
          <w:sz w:val="24"/>
          <w:szCs w:val="24"/>
          <w:lang w:val="pl-PL"/>
        </w:rPr>
        <w:t>0</w:t>
      </w:r>
      <w:r>
        <w:rPr>
          <w:rFonts w:hAnsi="Times New Roman" w:ascii="Times New Roman"/>
          <w:sz w:val="24"/>
          <w:szCs w:val="24"/>
          <w:lang w:val="pl-PL"/>
        </w:rPr>
        <w:t xml:space="preserve">.god. </w:t>
      </w:r>
    </w:p>
    <w:p w:rsidRDefault="002D677C" w:rsidP="005162E9" w:rsidR="002D677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 rješenju Agencije za osiguranje radničkih potraživanja u slučaju stečaja poslodavca isplaćena su potraživanja radnicima koji su imali to pravo</w:t>
      </w:r>
      <w:r w:rsidR="00BF0467">
        <w:rPr>
          <w:rFonts w:hAnsi="Times New Roman" w:ascii="Times New Roman"/>
          <w:sz w:val="24"/>
          <w:szCs w:val="24"/>
          <w:lang w:val="pl-PL"/>
        </w:rPr>
        <w:t xml:space="preserve"> u ukupnom iznosu od 60.056,28 kn</w:t>
      </w:r>
    </w:p>
    <w:p w:rsidRDefault="00A27281" w:rsidP="005162E9" w:rsidR="00A2728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vrijeme otvaranja stečajnog postupka stečajni dužnik koristio je zakupljeni poslovni i skladišni prostor u Zagrebu u ulici Eugena Podaupskog broj 4. Za vrijeme trajanja otkaznog roka preostalim radnicima stečajni upravitelj zadržao je zakup na rok od mjesec dana, a nakon toga roka izvršeno je preseljenje u poslovni prostor u vlasništvu stečajnog dužnika na adresi Radnička cesta 20/A u Zagrebu.</w:t>
      </w:r>
    </w:p>
    <w:p w:rsidRDefault="00A27281" w:rsidP="005162E9" w:rsidR="004607D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Sukladno odluci Skupštine vjerovnika pristupio sam prodaji pokretnina stečajnog dužnika koje nisu opterećene razlučnim pravom suglasno odredbama čl. 158. Stečajnog zakona. Objava prodaje oglašavana je u dnevnom tisku i na web- stranicama HGK i VTS-a. Prodaja je oglašavana četiri puta i to po nominalnoj cijeni, po cijeni 50% vrijednosti robe, po cijeni 25% vrijednosti robe i po cijeni 20% vrijednosti robe. Budući da nije zaprimljena niti jedna ponuda za kupnju ukupnih zaliha robe, pristupio </w:t>
      </w:r>
      <w:r w:rsidR="00323AFC">
        <w:rPr>
          <w:rFonts w:hAnsi="Times New Roman" w:ascii="Times New Roman"/>
          <w:sz w:val="24"/>
          <w:szCs w:val="24"/>
          <w:lang w:val="pl-PL"/>
        </w:rPr>
        <w:t>s</w:t>
      </w:r>
      <w:r>
        <w:rPr>
          <w:rFonts w:hAnsi="Times New Roman" w:ascii="Times New Roman"/>
          <w:sz w:val="24"/>
          <w:szCs w:val="24"/>
          <w:lang w:val="pl-PL"/>
        </w:rPr>
        <w:t>am pojedinačnoj prodaji. Nkon odbitka rabata i sa uključenim PDV-om prodano je ukupno robe i opreme u vrijednosti 166.114,85 kn.</w:t>
      </w:r>
      <w:r w:rsidR="004607DC">
        <w:rPr>
          <w:rFonts w:hAnsi="Times New Roman" w:ascii="Times New Roman"/>
          <w:sz w:val="24"/>
          <w:szCs w:val="24"/>
          <w:lang w:val="pl-PL"/>
        </w:rPr>
        <w:t xml:space="preserve"> Ostatak robe je otpisan suglasno odluci Skupštine vjerovnika od 19.05.2011.god.</w:t>
      </w:r>
    </w:p>
    <w:p w:rsidRDefault="004607DC" w:rsidP="005162E9" w:rsidR="004607D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607DC" w:rsidP="005162E9" w:rsidR="004607D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Naplata nenaplaćenih ranijih potraživanja bila je otežana iz razloga što knjigovodstvena evidancija nije bila ažurna, kao i zbog zast</w:t>
      </w:r>
      <w:r w:rsidR="00323AFC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>rnih rokova. Ukupno je naplaćeno 457.260,17 kn po osnovi ranijih potraživanja.</w:t>
      </w:r>
    </w:p>
    <w:p w:rsidRDefault="004607DC" w:rsidP="005162E9" w:rsidR="004607D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607DC" w:rsidP="004607DC" w:rsidR="004607DC">
      <w:pPr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-5-</w:t>
      </w:r>
    </w:p>
    <w:p w:rsidRDefault="00A27281" w:rsidP="005162E9" w:rsidR="00A2728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4607DC" w:rsidP="005162E9" w:rsidR="00A2728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Rješenjem Općinskog građanskog suda u Zagrebu, Zemljišno knjižni odjel, broj Z-39537/10 od 21.09.2010.god., nekretnina-zemljište u Bukovcu Gornjem z.k.ul.1087, k.o. Remete postala je stvarno vlasništvo fiducijarnog vlasnika KVARNER VIENNA INSURANCE GROUP d.d.</w:t>
      </w:r>
      <w:r w:rsidR="002D677C">
        <w:rPr>
          <w:rFonts w:hAnsi="Times New Roman" w:ascii="Times New Roman"/>
          <w:sz w:val="24"/>
          <w:szCs w:val="24"/>
          <w:lang w:val="pl-PL"/>
        </w:rPr>
        <w:t xml:space="preserve"> Rijeka.</w:t>
      </w:r>
    </w:p>
    <w:p w:rsidRDefault="002D677C" w:rsidP="005162E9" w:rsidR="002D677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Pred Trovačkim sudom u Zagrebu vodio se postupak pod brojem P-3114/2010 tužitelja AUTOCENTAR.MEHANIKA d.o.o. u stečaju protiv tuženika SAFIR-TELUR GRADNJA d.o.o. iz Zagreba. T</w:t>
      </w:r>
      <w:r w:rsidR="00323AFC">
        <w:rPr>
          <w:rFonts w:hAnsi="Times New Roman" w:ascii="Times New Roman"/>
          <w:sz w:val="24"/>
          <w:szCs w:val="24"/>
          <w:lang w:val="pl-PL"/>
        </w:rPr>
        <w:t>u</w:t>
      </w:r>
      <w:r w:rsidR="002E491F">
        <w:rPr>
          <w:rFonts w:hAnsi="Times New Roman" w:ascii="Times New Roman"/>
          <w:sz w:val="24"/>
          <w:szCs w:val="24"/>
          <w:lang w:val="pl-PL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ba se odnosila na nedostatke iz Kupoprodajnog ugovora br.1/2006-ZG, predmet kojeg je kupoprodaja poslovnih prostora u poslovno stambenom objektu u Zagrebu, Radnička cesta 20/A. Temeljem suglasnosti Skupštine vjerovnika od 19.05.2011.god. sklpljena je nagodba kojom je ostvaren prihod za stečajnu masu u iznosu od 200.000,00 kn.</w:t>
      </w:r>
    </w:p>
    <w:p w:rsidRDefault="002D677C" w:rsidP="005162E9" w:rsidR="002D677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Istom nagodbom tuženik je povukao svoju tužbu na utvrđenje tražbine u stečajnom postupku koju je osporio stečajni upravitelj za iznos od 71.370,00 kn, a koja se vodila pred Trgovačkim sudom u Zagrebu pod brojem P-8835/2010. </w:t>
      </w:r>
    </w:p>
    <w:p w:rsidRDefault="0065138D" w:rsidP="005162E9" w:rsidR="0065138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Razlučni vjerovnik HRVATSKA POŠTANSKA BANKA d.d. Zagreb pokrenla je ovrhu za prodaju nekretnine u vlasništvu stečajnog dužnika, u naravi poslovni </w:t>
      </w:r>
      <w:r w:rsidR="002E491F">
        <w:rPr>
          <w:rFonts w:hAnsi="Times New Roman" w:ascii="Times New Roman"/>
          <w:sz w:val="24"/>
          <w:szCs w:val="24"/>
          <w:lang w:val="pl-PL"/>
        </w:rPr>
        <w:t xml:space="preserve">i </w:t>
      </w:r>
      <w:r>
        <w:rPr>
          <w:rFonts w:hAnsi="Times New Roman" w:ascii="Times New Roman"/>
          <w:sz w:val="24"/>
          <w:szCs w:val="24"/>
          <w:lang w:val="pl-PL"/>
        </w:rPr>
        <w:t>servisno-iskaldišni prostor,  na adresi u Zagrebu, Radnička cesta 20/A. Nekretnina je unovčena za iznos od 10.000.000,00 kn uvećano za PDV</w:t>
      </w:r>
      <w:r w:rsidR="00BF0467">
        <w:rPr>
          <w:rFonts w:hAnsi="Times New Roman" w:ascii="Times New Roman"/>
          <w:sz w:val="24"/>
          <w:szCs w:val="24"/>
          <w:lang w:val="pl-PL"/>
        </w:rPr>
        <w:t>. Nakon odbitka svih troškova razlučni vjerovnik HRVATSKA POŠTANSKA BANKA d.d. Zagreb namirena je u iznosu od 8.470.132,0 kn.</w:t>
      </w:r>
    </w:p>
    <w:p w:rsidRDefault="00BF0467" w:rsidP="005162E9" w:rsidR="002D677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Diobe vjerovnicima nije biloiz razloga što je najveći dio imovina ( nekretnine ) bio opterećen razluičnim pravom, pa je prihodom od unovčenja namirivan razlučni vjerovnik.  </w:t>
      </w:r>
    </w:p>
    <w:p w:rsidRDefault="002D677C" w:rsidP="005162E9" w:rsidR="002D677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A6327" w:rsidP="005162E9" w:rsidR="00BA632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5138D" w:rsidP="005162E9" w:rsidR="005B429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273A5D" w:rsidP="005162E9" w:rsidR="00273A5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93F07" w:rsidP="005162E9" w:rsidR="00193F0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93F07" w:rsidP="005162E9" w:rsidR="00193F0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73A5D" w:rsidP="005162E9" w:rsidR="00273A5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162E9" w:rsidP="005162E9" w:rsidR="005162E9" w:rsidRPr="00017D3D">
      <w:pPr>
        <w:jc w:val="both"/>
        <w:rPr>
          <w:rFonts w:hAnsi="Times New Roman" w:ascii="Times New Roman"/>
          <w:sz w:val="24"/>
        </w:rPr>
      </w:pPr>
    </w:p>
    <w:p w:rsidRDefault="0065138D" w:rsidP="005F1ABE" w:rsidR="00254561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254561" w:rsidP="005F1ABE" w:rsidR="00254561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5138D" w:rsidP="005F1ABE" w:rsidR="00867C03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5138D" w:rsidP="005F1ABE" w:rsidR="00254561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5138D" w:rsidP="005F1ABE" w:rsidR="00273A5D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5138D" w:rsidP="00143310" w:rsidR="00143310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5138D" w:rsidP="00143310" w:rsidR="00143310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93F07">
        <w:rPr>
          <w:rFonts w:hAnsi="Times New Roman" w:ascii="Times New Roman"/>
          <w:sz w:val="24"/>
          <w:szCs w:val="24"/>
          <w:lang w:val="pl-PL"/>
        </w:rPr>
        <w:t xml:space="preserve">    </w:t>
      </w:r>
    </w:p>
    <w:p w:rsidRDefault="0065138D" w:rsidP="00C072C8" w:rsidR="002B2C95">
      <w:pPr>
        <w:spacing w:after="0"/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D15A4A" w:rsidP="00143310" w:rsidR="00D15A4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15A4A" w:rsidP="00143310" w:rsidR="00D15A4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F0467" w:rsidP="00143310" w:rsidR="00193F07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193F07" w:rsidP="00BF0467" w:rsidR="002B2C95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</w:t>
      </w:r>
    </w:p>
    <w:p w:rsidRDefault="00BF0467" w:rsidP="00BF0467" w:rsidR="00BF0467">
      <w:pPr>
        <w:spacing w:after="0"/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F0467" w:rsidP="00BF0467" w:rsidR="00BF0467">
      <w:pPr>
        <w:spacing w:after="0"/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F0467" w:rsidP="00BF0467" w:rsidR="00193F07">
      <w:pPr>
        <w:spacing w:after="0"/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-6-</w:t>
      </w:r>
    </w:p>
    <w:p w:rsidRDefault="008545BC" w:rsidP="00143310" w:rsidR="008545B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73A5D" w:rsidP="00D15A4A" w:rsidR="005F1AB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F1ABE" w:rsidRPr="00BC2DB2">
        <w:rPr>
          <w:rFonts w:hAnsi="Times New Roman" w:ascii="Times New Roman"/>
          <w:sz w:val="24"/>
          <w:szCs w:val="24"/>
          <w:lang w:val="pl-PL"/>
        </w:rPr>
        <w:t>IV. ZAVRŠNI (DIOBNI) POPIS</w:t>
      </w:r>
    </w:p>
    <w:p w:rsidRDefault="0021156B" w:rsidP="005F1ABE" w:rsidR="0021156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1156B" w:rsidP="0021156B" w:rsidR="0021156B" w:rsidRPr="00947B4B">
      <w:pPr>
        <w:rPr>
          <w:b/>
        </w:rPr>
      </w:pPr>
      <w:r>
        <w:rPr>
          <w:b/>
        </w:rPr>
        <w:t>I   Viši isplatni red</w:t>
      </w:r>
    </w:p>
    <w:p w:rsidRDefault="0021156B" w:rsidP="0021156B" w:rsidR="0021156B"/>
    <w:p w:rsidRDefault="0021156B" w:rsidP="0021156B" w:rsidR="0021156B">
      <w:pPr>
        <w:pBdr>
          <w:top w:space="1" w:sz="12" w:color="auto" w:val="single"/>
          <w:bottom w:space="1" w:sz="12" w:color="auto" w:val="single"/>
        </w:pBdr>
        <w:rPr>
          <w:b/>
        </w:rPr>
      </w:pPr>
      <w:r>
        <w:t xml:space="preserve">R.br.                 Vjerovnik               </w:t>
      </w:r>
      <w:r w:rsidR="00652E3C">
        <w:t xml:space="preserve">       </w:t>
      </w:r>
      <w:r>
        <w:t xml:space="preserve"> Iznos </w:t>
      </w:r>
      <w:r w:rsidR="00F77FCD">
        <w:t>priznate</w:t>
      </w:r>
      <w:r>
        <w:t xml:space="preserve">   </w:t>
      </w:r>
      <w:r w:rsidR="00652E3C">
        <w:t xml:space="preserve">    </w:t>
      </w:r>
      <w:r w:rsidR="00F77FCD">
        <w:t xml:space="preserve">Isplaćeno putem </w:t>
      </w:r>
      <w:r w:rsidR="00652E3C">
        <w:t xml:space="preserve"> </w:t>
      </w:r>
      <w:r>
        <w:t xml:space="preserve">   </w:t>
      </w:r>
      <w:r w:rsidR="00F77FCD">
        <w:t>Iznos za</w:t>
      </w:r>
      <w:r>
        <w:t xml:space="preserve">          </w:t>
      </w:r>
      <w:r w:rsidR="00F77FCD">
        <w:t>Ukupni  %</w:t>
      </w:r>
      <w:r>
        <w:t xml:space="preserve">        </w:t>
      </w:r>
      <w:r>
        <w:rPr>
          <w:b/>
        </w:rPr>
        <w:t xml:space="preserve"> </w:t>
      </w:r>
    </w:p>
    <w:p w:rsidRDefault="0021156B" w:rsidP="0021156B" w:rsidR="0021156B" w:rsidRPr="00161C8D">
      <w:pPr>
        <w:pBdr>
          <w:top w:space="1" w:sz="12" w:color="auto" w:val="single"/>
          <w:bottom w:space="1" w:sz="12" w:color="auto" w:val="single"/>
        </w:pBdr>
        <w:rPr>
          <w:b/>
        </w:rPr>
      </w:pPr>
      <w:r>
        <w:rPr>
          <w:b/>
        </w:rPr>
        <w:t xml:space="preserve">                                                                 </w:t>
      </w:r>
      <w:r w:rsidR="00F77FCD" w:rsidRPr="00F77FCD">
        <w:t>tražbine</w:t>
      </w:r>
      <w:r w:rsidRPr="00F77FCD">
        <w:t xml:space="preserve">    </w:t>
      </w:r>
      <w:r>
        <w:rPr>
          <w:b/>
        </w:rPr>
        <w:t xml:space="preserve">             </w:t>
      </w:r>
      <w:r w:rsidR="00F77FCD">
        <w:rPr>
          <w:b/>
        </w:rPr>
        <w:t xml:space="preserve"> </w:t>
      </w:r>
      <w:r>
        <w:rPr>
          <w:b/>
        </w:rPr>
        <w:t xml:space="preserve"> </w:t>
      </w:r>
      <w:r w:rsidR="00F77FCD" w:rsidRPr="00F77FCD">
        <w:t>Agencije</w:t>
      </w:r>
      <w:r w:rsidRPr="00F77FCD">
        <w:t xml:space="preserve">       </w:t>
      </w:r>
      <w:r>
        <w:rPr>
          <w:b/>
        </w:rPr>
        <w:t xml:space="preserve">     </w:t>
      </w:r>
      <w:r w:rsidRPr="001A68B2">
        <w:t xml:space="preserve">  </w:t>
      </w:r>
      <w:r>
        <w:rPr>
          <w:b/>
        </w:rPr>
        <w:t xml:space="preserve">     </w:t>
      </w:r>
      <w:proofErr w:type="spellStart"/>
      <w:r w:rsidR="00F77FCD" w:rsidRPr="00F77FCD">
        <w:t>zavr</w:t>
      </w:r>
      <w:r w:rsidR="00F77FCD">
        <w:t>.diobu</w:t>
      </w:r>
      <w:proofErr w:type="spellEnd"/>
      <w:r w:rsidRPr="00F77FCD">
        <w:t xml:space="preserve">  </w:t>
      </w:r>
      <w:r>
        <w:rPr>
          <w:b/>
        </w:rPr>
        <w:t xml:space="preserve">  </w:t>
      </w:r>
      <w:r w:rsidR="00F77FCD" w:rsidRPr="00F77FCD">
        <w:t>namirenja</w:t>
      </w:r>
      <w:r w:rsidRPr="00F77FCD">
        <w:t xml:space="preserve">       </w:t>
      </w:r>
      <w:r>
        <w:rPr>
          <w:b/>
        </w:rPr>
        <w:t xml:space="preserve">        </w:t>
      </w:r>
      <w:r w:rsidR="00652E3C">
        <w:rPr>
          <w:b/>
        </w:rPr>
        <w:t xml:space="preserve">                       </w:t>
      </w:r>
      <w:r>
        <w:rPr>
          <w:b/>
        </w:rPr>
        <w:t xml:space="preserve"> </w:t>
      </w:r>
      <w:r w:rsidR="00652E3C">
        <w:rPr>
          <w:b/>
        </w:rPr>
        <w:t xml:space="preserve">   </w:t>
      </w:r>
      <w:r>
        <w:rPr>
          <w:b/>
        </w:rPr>
        <w:t xml:space="preserve">   </w:t>
      </w:r>
      <w:r w:rsidRPr="001A68B2">
        <w:t xml:space="preserve">                                                                                                                                                                                      </w:t>
      </w:r>
    </w:p>
    <w:p w:rsidRDefault="00992F02" w:rsidP="00992F02" w:rsidR="0021156B">
      <w:pPr>
        <w:pStyle w:val="Odlomakpopisa"/>
        <w:numPr>
          <w:ilvl w:val="0"/>
          <w:numId w:val="8"/>
        </w:numPr>
      </w:pPr>
      <w:r>
        <w:t xml:space="preserve"> BADANJAK  NATAŠA, </w:t>
      </w:r>
    </w:p>
    <w:p w:rsidRDefault="00F77FCD" w:rsidP="00F77FCD" w:rsidR="00652E3C">
      <w:pPr>
        <w:ind w:left="720"/>
      </w:pPr>
      <w:r>
        <w:t>Školski prilaz 1, Zagreb</w:t>
      </w:r>
      <w:r w:rsidR="00652E3C">
        <w:t xml:space="preserve">          </w:t>
      </w:r>
      <w:r>
        <w:t xml:space="preserve">  26.096,23</w:t>
      </w:r>
      <w:r w:rsidR="00652E3C">
        <w:t xml:space="preserve">      </w:t>
      </w:r>
      <w:r>
        <w:t xml:space="preserve">           </w:t>
      </w:r>
      <w:r w:rsidR="00652E3C">
        <w:t xml:space="preserve"> 0,00              </w:t>
      </w:r>
      <w:r>
        <w:t xml:space="preserve">           2.4</w:t>
      </w:r>
      <w:r w:rsidR="00517B37">
        <w:t>45</w:t>
      </w:r>
      <w:r>
        <w:t>,</w:t>
      </w:r>
      <w:r w:rsidR="00517B37">
        <w:t>22</w:t>
      </w:r>
      <w:r w:rsidR="00652E3C">
        <w:t xml:space="preserve">            </w:t>
      </w:r>
      <w:r>
        <w:t>9,</w:t>
      </w:r>
      <w:r w:rsidR="00EC6E96">
        <w:t>37</w:t>
      </w:r>
    </w:p>
    <w:p w:rsidRDefault="00F77FCD" w:rsidP="00396B51" w:rsidR="00F77FCD">
      <w:pPr>
        <w:pStyle w:val="Odlomakpopisa"/>
        <w:numPr>
          <w:ilvl w:val="0"/>
          <w:numId w:val="8"/>
        </w:numPr>
      </w:pPr>
      <w:r>
        <w:t>BAGARIĆ DAMIR,</w:t>
      </w:r>
    </w:p>
    <w:p w:rsidRDefault="00F77FCD" w:rsidP="00396B51" w:rsidR="00396B51">
      <w:pPr>
        <w:pStyle w:val="Odlomakpopisa"/>
      </w:pPr>
      <w:proofErr w:type="spellStart"/>
      <w:r>
        <w:t>Bukov.vijenac</w:t>
      </w:r>
      <w:proofErr w:type="spellEnd"/>
      <w:r>
        <w:t xml:space="preserve">, Zagreb             66.086,83              </w:t>
      </w:r>
      <w:r w:rsidR="00396B51">
        <w:t xml:space="preserve"> </w:t>
      </w:r>
      <w:r>
        <w:t xml:space="preserve">    0,00                          6.1</w:t>
      </w:r>
      <w:r w:rsidR="00517B37">
        <w:t>92</w:t>
      </w:r>
      <w:r>
        <w:t>,</w:t>
      </w:r>
      <w:r w:rsidR="00517B37">
        <w:t>3</w:t>
      </w:r>
      <w:r>
        <w:t>4           9,</w:t>
      </w:r>
      <w:r w:rsidR="00EC6E96">
        <w:t>37</w:t>
      </w:r>
    </w:p>
    <w:p w:rsidRDefault="00F77FCD" w:rsidP="00F77FCD" w:rsidR="00396B51">
      <w:pPr>
        <w:pStyle w:val="Odlomakpopisa"/>
        <w:numPr>
          <w:ilvl w:val="0"/>
          <w:numId w:val="8"/>
        </w:numPr>
      </w:pPr>
      <w:r>
        <w:t xml:space="preserve">BILIĆ ROBERT, </w:t>
      </w:r>
    </w:p>
    <w:p w:rsidRDefault="00396B51" w:rsidP="00396B51" w:rsidR="00396B51">
      <w:pPr>
        <w:pStyle w:val="Odlomakpopisa"/>
      </w:pPr>
      <w:r>
        <w:t>Kneza Branimira 5, Zagreb      55.260,56</w:t>
      </w:r>
      <w:r w:rsidR="00F77FCD">
        <w:t xml:space="preserve">     </w:t>
      </w:r>
      <w:r>
        <w:t xml:space="preserve">             0,00                           5.</w:t>
      </w:r>
      <w:r w:rsidR="00517B37">
        <w:t>177</w:t>
      </w:r>
      <w:r>
        <w:t>,</w:t>
      </w:r>
      <w:r w:rsidR="00517B37">
        <w:t>91</w:t>
      </w:r>
      <w:r>
        <w:t xml:space="preserve">           9,</w:t>
      </w:r>
      <w:r w:rsidR="00EC6E96">
        <w:t>37</w:t>
      </w:r>
    </w:p>
    <w:p w:rsidRDefault="00396B51" w:rsidP="00396B51" w:rsidR="00396B51">
      <w:pPr>
        <w:pStyle w:val="Odlomakpopisa"/>
        <w:numPr>
          <w:ilvl w:val="0"/>
          <w:numId w:val="8"/>
        </w:numPr>
      </w:pPr>
      <w:r>
        <w:t xml:space="preserve">BOBNJARIĆ STJEPAN, </w:t>
      </w:r>
    </w:p>
    <w:p w:rsidRDefault="00396B51" w:rsidP="00396B51" w:rsidR="00F77FCD">
      <w:pPr>
        <w:pStyle w:val="Odlomakpopisa"/>
      </w:pPr>
      <w:r>
        <w:t>Obrtnička 2,Dugo selo              49.825,39                  0,00                          4.</w:t>
      </w:r>
      <w:r w:rsidR="00517B37">
        <w:t>66</w:t>
      </w:r>
      <w:r>
        <w:t>8,</w:t>
      </w:r>
      <w:r w:rsidR="00517B37">
        <w:t>6</w:t>
      </w:r>
      <w:r>
        <w:t>4            9,</w:t>
      </w:r>
      <w:r w:rsidR="00EC6E96">
        <w:t>37</w:t>
      </w:r>
    </w:p>
    <w:p w:rsidRDefault="00396B51" w:rsidP="00396B51" w:rsidR="00396B51">
      <w:pPr>
        <w:pStyle w:val="Odlomakpopisa"/>
        <w:numPr>
          <w:ilvl w:val="0"/>
          <w:numId w:val="8"/>
        </w:numPr>
      </w:pPr>
      <w:r>
        <w:t>BRDAR VIKTOR,</w:t>
      </w:r>
    </w:p>
    <w:p w:rsidRDefault="00396B51" w:rsidP="00396B51" w:rsidR="00396B51">
      <w:pPr>
        <w:pStyle w:val="Odlomakpopisa"/>
      </w:pPr>
      <w:proofErr w:type="spellStart"/>
      <w:r>
        <w:t>Selsaka</w:t>
      </w:r>
      <w:proofErr w:type="spellEnd"/>
      <w:r>
        <w:t xml:space="preserve"> c.58, Zagreb                  49.984,35                  0,00                          4.</w:t>
      </w:r>
      <w:r w:rsidR="00517B37">
        <w:t>68</w:t>
      </w:r>
      <w:r>
        <w:t>3,5</w:t>
      </w:r>
      <w:r w:rsidR="00517B37">
        <w:t>3</w:t>
      </w:r>
      <w:r>
        <w:t xml:space="preserve">           9,</w:t>
      </w:r>
      <w:r w:rsidR="00EC6E96">
        <w:t>37</w:t>
      </w:r>
    </w:p>
    <w:p w:rsidRDefault="00396B51" w:rsidP="00396B51" w:rsidR="00396B51">
      <w:pPr>
        <w:pStyle w:val="Odlomakpopisa"/>
        <w:numPr>
          <w:ilvl w:val="0"/>
          <w:numId w:val="8"/>
        </w:numPr>
      </w:pPr>
      <w:r>
        <w:t>CAPAK DAMIR,</w:t>
      </w:r>
    </w:p>
    <w:p w:rsidRDefault="00396B51" w:rsidP="00396B51" w:rsidR="00396B51">
      <w:pPr>
        <w:pStyle w:val="Odlomakpopisa"/>
      </w:pPr>
      <w:proofErr w:type="spellStart"/>
      <w:r>
        <w:t>Dubravica</w:t>
      </w:r>
      <w:proofErr w:type="spellEnd"/>
      <w:r>
        <w:t xml:space="preserve"> 83, Zagreb                72.778,45                  0,00                          6.</w:t>
      </w:r>
      <w:r w:rsidR="00517B37">
        <w:t>81</w:t>
      </w:r>
      <w:r>
        <w:t>9,</w:t>
      </w:r>
      <w:r w:rsidR="00517B37">
        <w:t>34</w:t>
      </w:r>
      <w:r>
        <w:t xml:space="preserve">           9,</w:t>
      </w:r>
      <w:r w:rsidR="00EC6E96">
        <w:t>37</w:t>
      </w:r>
    </w:p>
    <w:p w:rsidRDefault="00396B51" w:rsidP="00396B51" w:rsidR="00396B51">
      <w:pPr>
        <w:pStyle w:val="Odlomakpopisa"/>
        <w:numPr>
          <w:ilvl w:val="0"/>
          <w:numId w:val="8"/>
        </w:numPr>
      </w:pPr>
      <w:r>
        <w:t>CEROVSKI JOSIP,</w:t>
      </w:r>
    </w:p>
    <w:p w:rsidRDefault="00396B51" w:rsidP="00396B51" w:rsidR="00396B51">
      <w:pPr>
        <w:pStyle w:val="Odlomakpopisa"/>
      </w:pPr>
      <w:proofErr w:type="spellStart"/>
      <w:r>
        <w:t>Bukovčak</w:t>
      </w:r>
      <w:proofErr w:type="spellEnd"/>
      <w:r>
        <w:t xml:space="preserve"> 22, </w:t>
      </w:r>
      <w:proofErr w:type="spellStart"/>
      <w:r>
        <w:t>D.Dragonožec</w:t>
      </w:r>
      <w:proofErr w:type="spellEnd"/>
      <w:r>
        <w:t xml:space="preserve">    42.494,64                  0,00                          </w:t>
      </w:r>
      <w:r w:rsidR="00517B37">
        <w:t>3</w:t>
      </w:r>
      <w:r>
        <w:t>.</w:t>
      </w:r>
      <w:r w:rsidR="00517B37">
        <w:t>981</w:t>
      </w:r>
      <w:r>
        <w:t>,7</w:t>
      </w:r>
      <w:r w:rsidR="00517B37">
        <w:t>5</w:t>
      </w:r>
      <w:r>
        <w:t xml:space="preserve">        </w:t>
      </w:r>
      <w:r w:rsidR="00EC6E96">
        <w:t xml:space="preserve"> </w:t>
      </w:r>
      <w:r>
        <w:t xml:space="preserve">  9,</w:t>
      </w:r>
      <w:r w:rsidR="00EC6E96">
        <w:t>37</w:t>
      </w:r>
    </w:p>
    <w:p w:rsidRDefault="000B1965" w:rsidP="000B1965" w:rsidR="000B1965">
      <w:pPr>
        <w:pStyle w:val="Odlomakpopisa"/>
        <w:numPr>
          <w:ilvl w:val="0"/>
          <w:numId w:val="8"/>
        </w:numPr>
      </w:pPr>
      <w:r>
        <w:t>CRNKOVIĆ DRAGICA,</w:t>
      </w:r>
    </w:p>
    <w:p w:rsidRDefault="000B1965" w:rsidP="000B1965" w:rsidR="000B1965">
      <w:pPr>
        <w:pStyle w:val="Odlomakpopisa"/>
      </w:pPr>
      <w:r>
        <w:t>Lanište 16, Zagreb                      78.785,12                  0,00                         7.</w:t>
      </w:r>
      <w:r w:rsidR="00517B37">
        <w:t>382</w:t>
      </w:r>
      <w:r>
        <w:t>,</w:t>
      </w:r>
      <w:r w:rsidR="00517B37">
        <w:t>1</w:t>
      </w:r>
      <w:r>
        <w:t>7           9,</w:t>
      </w:r>
      <w:r w:rsidR="00EC6E96">
        <w:t>37</w:t>
      </w:r>
    </w:p>
    <w:p w:rsidRDefault="000B1965" w:rsidP="000B1965" w:rsidR="000B1965">
      <w:pPr>
        <w:pStyle w:val="Odlomakpopisa"/>
        <w:numPr>
          <w:ilvl w:val="0"/>
          <w:numId w:val="8"/>
        </w:numPr>
      </w:pPr>
      <w:r>
        <w:t>DEJANOVIĆ VELJKO,</w:t>
      </w:r>
    </w:p>
    <w:p w:rsidRDefault="000B1965" w:rsidP="000B1965" w:rsidR="000B1965">
      <w:pPr>
        <w:pStyle w:val="Odlomakpopisa"/>
      </w:pPr>
      <w:proofErr w:type="spellStart"/>
      <w:r>
        <w:t>M.Šenoe</w:t>
      </w:r>
      <w:proofErr w:type="spellEnd"/>
      <w:r>
        <w:t xml:space="preserve"> 18 J, Zagreb                35.603,62                  0,00                         3.3</w:t>
      </w:r>
      <w:r w:rsidR="00517B37">
        <w:t>36</w:t>
      </w:r>
      <w:r>
        <w:t>,</w:t>
      </w:r>
      <w:r w:rsidR="00517B37">
        <w:t>06</w:t>
      </w:r>
      <w:r>
        <w:t xml:space="preserve">          </w:t>
      </w:r>
      <w:r w:rsidR="00EC6E96">
        <w:t xml:space="preserve"> </w:t>
      </w:r>
      <w:r>
        <w:t xml:space="preserve"> 9,</w:t>
      </w:r>
      <w:r w:rsidR="00EC6E96">
        <w:t>37</w:t>
      </w:r>
    </w:p>
    <w:p w:rsidRDefault="000B1965" w:rsidP="000B1965" w:rsidR="000B1965">
      <w:pPr>
        <w:pStyle w:val="Odlomakpopisa"/>
      </w:pPr>
    </w:p>
    <w:p w:rsidRDefault="000B1965" w:rsidP="000B1965" w:rsidR="000B1965">
      <w:pPr>
        <w:pStyle w:val="Odlomakpopisa"/>
        <w:numPr>
          <w:ilvl w:val="0"/>
          <w:numId w:val="8"/>
        </w:numPr>
      </w:pPr>
      <w:r>
        <w:t xml:space="preserve">  ĐERIĆ BRANKO,</w:t>
      </w:r>
    </w:p>
    <w:p w:rsidRDefault="000B1965" w:rsidP="000B1965" w:rsidR="000B1965">
      <w:pPr>
        <w:pStyle w:val="Odlomakpopisa"/>
      </w:pPr>
      <w:r>
        <w:t xml:space="preserve">Ivane </w:t>
      </w:r>
      <w:proofErr w:type="spellStart"/>
      <w:r>
        <w:t>B.Mažuranić</w:t>
      </w:r>
      <w:proofErr w:type="spellEnd"/>
      <w:r>
        <w:t>,Zagreb              74.906,40               0,00              7.0</w:t>
      </w:r>
      <w:r w:rsidR="00517B37">
        <w:t>1</w:t>
      </w:r>
      <w:r>
        <w:t>8,</w:t>
      </w:r>
      <w:r w:rsidR="00517B37">
        <w:t>73</w:t>
      </w:r>
      <w:r>
        <w:t xml:space="preserve">                   9,</w:t>
      </w:r>
      <w:r w:rsidR="00EC6E96">
        <w:t>37</w:t>
      </w:r>
    </w:p>
    <w:p w:rsidRDefault="000B1965" w:rsidP="000B1965" w:rsidR="000B1965">
      <w:pPr>
        <w:pStyle w:val="Odlomakpopisa"/>
        <w:numPr>
          <w:ilvl w:val="0"/>
          <w:numId w:val="8"/>
        </w:numPr>
      </w:pPr>
      <w:r>
        <w:t>FIŠTER MARIJA.</w:t>
      </w:r>
    </w:p>
    <w:p w:rsidRDefault="000B1965" w:rsidP="000B1965" w:rsidR="000B1965">
      <w:pPr>
        <w:pStyle w:val="Odlomakpopisa"/>
      </w:pPr>
      <w:proofErr w:type="spellStart"/>
      <w:r>
        <w:t>Podvinje</w:t>
      </w:r>
      <w:proofErr w:type="spellEnd"/>
      <w:r>
        <w:t xml:space="preserve"> 3-A, Zagreb                       43.659,74               0,00              4.</w:t>
      </w:r>
      <w:r w:rsidR="00517B37">
        <w:t>090</w:t>
      </w:r>
      <w:r>
        <w:t>,</w:t>
      </w:r>
      <w:r w:rsidR="00517B37">
        <w:t>92</w:t>
      </w:r>
      <w:r>
        <w:t xml:space="preserve">                   9,</w:t>
      </w:r>
      <w:r w:rsidR="00EC6E96">
        <w:t>37</w:t>
      </w:r>
    </w:p>
    <w:p w:rsidRDefault="000B1965" w:rsidP="000B1965" w:rsidR="000B1965">
      <w:pPr>
        <w:pStyle w:val="Odlomakpopisa"/>
        <w:numPr>
          <w:ilvl w:val="0"/>
          <w:numId w:val="8"/>
        </w:numPr>
      </w:pPr>
      <w:r>
        <w:t>GABUD ŽELJKO,</w:t>
      </w:r>
    </w:p>
    <w:p w:rsidRDefault="000B1965" w:rsidP="000B1965" w:rsidR="000B1965">
      <w:pPr>
        <w:pStyle w:val="Odlomakpopisa"/>
      </w:pPr>
      <w:proofErr w:type="spellStart"/>
      <w:r>
        <w:t>Slanovečka</w:t>
      </w:r>
      <w:proofErr w:type="spellEnd"/>
      <w:r>
        <w:t xml:space="preserve"> 17, Zagreb                   28.750,50                0,00              2.</w:t>
      </w:r>
      <w:r w:rsidR="00517B37">
        <w:t>693</w:t>
      </w:r>
      <w:r>
        <w:t>,</w:t>
      </w:r>
      <w:r w:rsidR="00517B37">
        <w:t>9</w:t>
      </w:r>
      <w:r>
        <w:t>2                   9,</w:t>
      </w:r>
      <w:r w:rsidR="00EC6E96">
        <w:t>37</w:t>
      </w:r>
    </w:p>
    <w:p w:rsidRDefault="000B1965" w:rsidP="000B1965" w:rsidR="000B1965">
      <w:pPr>
        <w:pStyle w:val="Odlomakpopisa"/>
        <w:numPr>
          <w:ilvl w:val="0"/>
          <w:numId w:val="8"/>
        </w:numPr>
      </w:pPr>
      <w:r>
        <w:t>JARAK DRAGICA,</w:t>
      </w:r>
    </w:p>
    <w:p w:rsidRDefault="0047747C" w:rsidP="000B1965" w:rsidR="0047747C">
      <w:pPr>
        <w:pStyle w:val="Odlomakpopisa"/>
      </w:pPr>
      <w:proofErr w:type="spellStart"/>
      <w:r>
        <w:t>Nartska</w:t>
      </w:r>
      <w:proofErr w:type="spellEnd"/>
      <w:r>
        <w:t>, Dugo selo                         47.282,48                0,00              4.4</w:t>
      </w:r>
      <w:r w:rsidR="00517B37">
        <w:t>30</w:t>
      </w:r>
      <w:r>
        <w:t>,</w:t>
      </w:r>
      <w:r w:rsidR="00517B37">
        <w:t>37</w:t>
      </w:r>
      <w:r>
        <w:t xml:space="preserve">                   9,</w:t>
      </w:r>
      <w:r w:rsidR="00EC6E96">
        <w:t>37</w:t>
      </w:r>
    </w:p>
    <w:p w:rsidRDefault="0047747C" w:rsidP="0047747C" w:rsidR="0047747C">
      <w:pPr>
        <w:pStyle w:val="Odlomakpopisa"/>
        <w:numPr>
          <w:ilvl w:val="0"/>
          <w:numId w:val="8"/>
        </w:numPr>
      </w:pPr>
      <w:r>
        <w:t>JUŠIĆ MARKO,</w:t>
      </w:r>
    </w:p>
    <w:p w:rsidRDefault="0047747C" w:rsidP="0047747C" w:rsidR="0047747C">
      <w:pPr>
        <w:pStyle w:val="Odlomakpopisa"/>
      </w:pPr>
      <w:proofErr w:type="spellStart"/>
      <w:r>
        <w:t>Bukovački</w:t>
      </w:r>
      <w:proofErr w:type="spellEnd"/>
      <w:r>
        <w:t xml:space="preserve"> vijenac, Zagreb          230.903,25               0,00             21.</w:t>
      </w:r>
      <w:r w:rsidR="00517B37">
        <w:t>635</w:t>
      </w:r>
      <w:r>
        <w:t>,</w:t>
      </w:r>
      <w:r w:rsidR="00517B37">
        <w:t>63</w:t>
      </w:r>
      <w:r>
        <w:t xml:space="preserve">                  9,</w:t>
      </w:r>
      <w:r w:rsidR="00EC6E96">
        <w:t>37</w:t>
      </w:r>
    </w:p>
    <w:p w:rsidRDefault="0047747C" w:rsidP="0047747C" w:rsidR="0047747C">
      <w:pPr>
        <w:pStyle w:val="Odlomakpopisa"/>
        <w:numPr>
          <w:ilvl w:val="0"/>
          <w:numId w:val="8"/>
        </w:numPr>
      </w:pPr>
      <w:r>
        <w:t>JUŠIĆ SNJEŽANA,</w:t>
      </w:r>
    </w:p>
    <w:p w:rsidRDefault="0047747C" w:rsidP="0047747C" w:rsidR="0047747C">
      <w:pPr>
        <w:pStyle w:val="Odlomakpopisa"/>
      </w:pPr>
      <w:proofErr w:type="spellStart"/>
      <w:r>
        <w:t>Bukovački</w:t>
      </w:r>
      <w:proofErr w:type="spellEnd"/>
      <w:r>
        <w:t xml:space="preserve"> vijenac 12, Zagreb       35.975,67               0,00             3.</w:t>
      </w:r>
      <w:r w:rsidR="00517B37">
        <w:t>370</w:t>
      </w:r>
      <w:r>
        <w:t>,9</w:t>
      </w:r>
      <w:r w:rsidR="00517B37">
        <w:t>2</w:t>
      </w:r>
      <w:r>
        <w:t xml:space="preserve">                    9,</w:t>
      </w:r>
      <w:r w:rsidR="00EC6E96">
        <w:t>37</w:t>
      </w:r>
    </w:p>
    <w:p w:rsidRDefault="0047747C" w:rsidP="0047747C" w:rsidR="0047747C">
      <w:pPr>
        <w:pStyle w:val="Odlomakpopisa"/>
        <w:numPr>
          <w:ilvl w:val="0"/>
          <w:numId w:val="8"/>
        </w:numPr>
      </w:pPr>
      <w:r>
        <w:t>KUFRIN MIJO,</w:t>
      </w:r>
    </w:p>
    <w:p w:rsidRDefault="008C7931" w:rsidP="008C7931" w:rsidR="008C7931">
      <w:pPr>
        <w:pStyle w:val="Odlomakpopisa"/>
      </w:pPr>
      <w:proofErr w:type="spellStart"/>
      <w:r>
        <w:t>G.Purgarija</w:t>
      </w:r>
      <w:proofErr w:type="spellEnd"/>
      <w:r>
        <w:t>, Klinča Sela                 50.381,04               0,00              4.7</w:t>
      </w:r>
      <w:r w:rsidR="00517B37">
        <w:t>20</w:t>
      </w:r>
      <w:r>
        <w:t>,</w:t>
      </w:r>
      <w:r w:rsidR="00517B37">
        <w:t>70</w:t>
      </w:r>
      <w:r>
        <w:t xml:space="preserve">                   9,</w:t>
      </w:r>
      <w:r w:rsidR="00EC6E96">
        <w:t>37</w:t>
      </w:r>
    </w:p>
    <w:p w:rsidRDefault="008C7931" w:rsidP="008C7931" w:rsidR="008C7931">
      <w:r>
        <w:t xml:space="preserve">       17.  LESKOVAR SNJEŽANA,</w:t>
      </w:r>
    </w:p>
    <w:p w:rsidRDefault="008C7931" w:rsidP="008C7931" w:rsidR="008C7931">
      <w:r>
        <w:t xml:space="preserve">              Šibenska 17, Velika Gorica         108.129,26        3.078,14             9.</w:t>
      </w:r>
      <w:r w:rsidR="00517B37">
        <w:t>843</w:t>
      </w:r>
      <w:r>
        <w:t>,</w:t>
      </w:r>
      <w:r w:rsidR="00517B37">
        <w:t>29</w:t>
      </w:r>
      <w:r>
        <w:t xml:space="preserve">                   9,</w:t>
      </w:r>
      <w:r w:rsidR="00EC6E96">
        <w:t>37</w:t>
      </w:r>
    </w:p>
    <w:p w:rsidRDefault="008C7931" w:rsidP="008C7931" w:rsidR="008C7931">
      <w:pPr>
        <w:ind w:left="360"/>
      </w:pPr>
      <w:r>
        <w:t>18.MEŠTRIĆ IGOR,</w:t>
      </w:r>
    </w:p>
    <w:p w:rsidRDefault="008C7931" w:rsidP="008C7931" w:rsidR="008C7931">
      <w:pPr>
        <w:ind w:left="360"/>
      </w:pPr>
      <w:r>
        <w:t xml:space="preserve">      Bukovac 84, Zagreb                       94.373,53                0,00             8.</w:t>
      </w:r>
      <w:r w:rsidR="00517B37">
        <w:t>842</w:t>
      </w:r>
      <w:r>
        <w:t>,</w:t>
      </w:r>
      <w:r w:rsidR="00517B37">
        <w:t>80</w:t>
      </w:r>
      <w:r>
        <w:t xml:space="preserve">                   9,</w:t>
      </w:r>
      <w:r w:rsidR="00EC6E96">
        <w:t>37</w:t>
      </w:r>
    </w:p>
    <w:p w:rsidRDefault="00BF0467" w:rsidP="00BF0467" w:rsidR="00BF0467">
      <w:pPr>
        <w:ind w:left="360"/>
        <w:jc w:val="center"/>
      </w:pPr>
      <w:r>
        <w:lastRenderedPageBreak/>
        <w:t>-7-</w:t>
      </w:r>
    </w:p>
    <w:p w:rsidRDefault="00BF0467" w:rsidP="008C7931" w:rsidR="00BF0467">
      <w:pPr>
        <w:ind w:left="360"/>
      </w:pPr>
    </w:p>
    <w:p w:rsidRDefault="008C7931" w:rsidP="008C7931" w:rsidR="008C7931">
      <w:pPr>
        <w:ind w:left="360"/>
      </w:pPr>
      <w:r>
        <w:t>19. MIKEŠIĆ RENATA,</w:t>
      </w:r>
    </w:p>
    <w:p w:rsidRDefault="008C7931" w:rsidP="008C7931" w:rsidR="008C7931">
      <w:pPr>
        <w:ind w:left="360"/>
      </w:pPr>
      <w:r>
        <w:t xml:space="preserve">      V. Nazora 41, Velika Gorica         47.246,11                 0,00            4.4</w:t>
      </w:r>
      <w:r w:rsidR="00517B37">
        <w:t>26</w:t>
      </w:r>
      <w:r>
        <w:t>,</w:t>
      </w:r>
      <w:r w:rsidR="00517B37">
        <w:t>9</w:t>
      </w:r>
      <w:r>
        <w:t>6                   9,</w:t>
      </w:r>
      <w:r w:rsidR="00EC6E96">
        <w:t>37</w:t>
      </w:r>
    </w:p>
    <w:p w:rsidRDefault="008C7931" w:rsidP="008C7931" w:rsidR="008C7931">
      <w:pPr>
        <w:ind w:left="360"/>
      </w:pPr>
      <w:r>
        <w:t>20.</w:t>
      </w:r>
      <w:r w:rsidR="00C173D8">
        <w:t>OŠKROBAN GORAN,</w:t>
      </w:r>
    </w:p>
    <w:p w:rsidRDefault="00C173D8" w:rsidP="008C7931" w:rsidR="00C173D8">
      <w:pPr>
        <w:ind w:left="360"/>
      </w:pPr>
      <w:r>
        <w:t xml:space="preserve">      </w:t>
      </w:r>
      <w:proofErr w:type="spellStart"/>
      <w:r>
        <w:t>Ostrogovićeva</w:t>
      </w:r>
      <w:proofErr w:type="spellEnd"/>
      <w:r>
        <w:t xml:space="preserve"> 7, Zagreb             21.454,63                 0,00             2.0</w:t>
      </w:r>
      <w:r w:rsidR="00517B37">
        <w:t>10</w:t>
      </w:r>
      <w:r>
        <w:t>,</w:t>
      </w:r>
      <w:r w:rsidR="00517B37">
        <w:t>3</w:t>
      </w:r>
      <w:r>
        <w:t>0                   9,</w:t>
      </w:r>
      <w:r w:rsidR="00EC6E96">
        <w:t>37</w:t>
      </w:r>
    </w:p>
    <w:p w:rsidRDefault="00C173D8" w:rsidP="008C7931" w:rsidR="00C173D8">
      <w:pPr>
        <w:ind w:left="360"/>
      </w:pPr>
      <w:r>
        <w:t>21.PAVASOVIĆ GOJKO,</w:t>
      </w:r>
    </w:p>
    <w:p w:rsidRDefault="00C173D8" w:rsidP="008C7931" w:rsidR="00C173D8">
      <w:pPr>
        <w:ind w:left="360"/>
      </w:pPr>
      <w:r>
        <w:t xml:space="preserve">     </w:t>
      </w:r>
      <w:proofErr w:type="spellStart"/>
      <w:r>
        <w:t>Sv.Mateja</w:t>
      </w:r>
      <w:proofErr w:type="spellEnd"/>
      <w:r>
        <w:t xml:space="preserve"> 46, Zagreb                   77.573,76       14.000,00            </w:t>
      </w:r>
      <w:r w:rsidR="00517B37">
        <w:t>5</w:t>
      </w:r>
      <w:r>
        <w:t>.</w:t>
      </w:r>
      <w:r w:rsidR="00517B37">
        <w:t>956</w:t>
      </w:r>
      <w:r>
        <w:t>,</w:t>
      </w:r>
      <w:r w:rsidR="00517B37">
        <w:t>86</w:t>
      </w:r>
      <w:r>
        <w:t xml:space="preserve">                </w:t>
      </w:r>
      <w:r w:rsidR="00C10DB7">
        <w:t xml:space="preserve"> </w:t>
      </w:r>
      <w:r>
        <w:t xml:space="preserve">   9,</w:t>
      </w:r>
      <w:r w:rsidR="00EC6E96">
        <w:t>37</w:t>
      </w:r>
    </w:p>
    <w:p w:rsidRDefault="00C173D8" w:rsidP="008C7931" w:rsidR="00C173D8">
      <w:pPr>
        <w:ind w:left="360"/>
      </w:pPr>
      <w:r>
        <w:t>22.PINTARIĆ TOMISLAV,</w:t>
      </w:r>
    </w:p>
    <w:p w:rsidRDefault="00C173D8" w:rsidP="008C7931" w:rsidR="00C173D8">
      <w:pPr>
        <w:ind w:left="360"/>
      </w:pPr>
      <w:r>
        <w:t xml:space="preserve">     Slavonska 3, Sesvetska sela      77.560,36         14.000,00            </w:t>
      </w:r>
      <w:r w:rsidR="00517B37">
        <w:t>5</w:t>
      </w:r>
      <w:r>
        <w:t>.</w:t>
      </w:r>
      <w:r w:rsidR="00517B37">
        <w:t>955</w:t>
      </w:r>
      <w:r>
        <w:t>,</w:t>
      </w:r>
      <w:r w:rsidR="00517B37">
        <w:t>61</w:t>
      </w:r>
      <w:r>
        <w:t xml:space="preserve">               </w:t>
      </w:r>
      <w:r w:rsidR="00C10DB7">
        <w:t xml:space="preserve"> </w:t>
      </w:r>
      <w:r>
        <w:t xml:space="preserve">   9,</w:t>
      </w:r>
      <w:r w:rsidR="00EC6E96">
        <w:t>37</w:t>
      </w:r>
    </w:p>
    <w:p w:rsidRDefault="00C173D8" w:rsidP="008C7931" w:rsidR="00C173D8">
      <w:pPr>
        <w:ind w:left="360"/>
      </w:pPr>
      <w:r>
        <w:t>23.SENTIĆ TOMICA,</w:t>
      </w:r>
    </w:p>
    <w:p w:rsidRDefault="00C173D8" w:rsidP="008C7931" w:rsidR="00C173D8">
      <w:pPr>
        <w:ind w:left="360"/>
      </w:pPr>
      <w:r>
        <w:t xml:space="preserve">      A. Mihanovića 36, Zaprešić     49.559,08                  0,00             4.</w:t>
      </w:r>
      <w:r w:rsidR="00517B37">
        <w:t>64</w:t>
      </w:r>
      <w:r>
        <w:t>3,6</w:t>
      </w:r>
      <w:r w:rsidR="00517B37">
        <w:t>9</w:t>
      </w:r>
      <w:r>
        <w:t xml:space="preserve">                </w:t>
      </w:r>
      <w:r w:rsidR="00C10DB7">
        <w:t xml:space="preserve"> </w:t>
      </w:r>
      <w:r>
        <w:t xml:space="preserve">  9,</w:t>
      </w:r>
      <w:r w:rsidR="00EC6E96">
        <w:t>37</w:t>
      </w:r>
    </w:p>
    <w:p w:rsidRDefault="00C173D8" w:rsidP="008C7931" w:rsidR="00C173D8">
      <w:pPr>
        <w:ind w:left="360"/>
      </w:pPr>
      <w:r>
        <w:t>24.SEVER VLATKA,</w:t>
      </w:r>
    </w:p>
    <w:p w:rsidRDefault="00C173D8" w:rsidP="008C7931" w:rsidR="00C173D8">
      <w:pPr>
        <w:ind w:left="360"/>
      </w:pPr>
      <w:r>
        <w:t xml:space="preserve">     Dr.L.Naletilića 67/1,Zagreb   110.024,08         12.833,33            9.</w:t>
      </w:r>
      <w:r w:rsidR="00517B37">
        <w:t>106</w:t>
      </w:r>
      <w:r>
        <w:t>,</w:t>
      </w:r>
      <w:r w:rsidR="00517B37">
        <w:t>77</w:t>
      </w:r>
      <w:r>
        <w:t xml:space="preserve">                </w:t>
      </w:r>
      <w:r w:rsidR="00C10DB7">
        <w:t xml:space="preserve">  </w:t>
      </w:r>
      <w:r>
        <w:t xml:space="preserve">  9,</w:t>
      </w:r>
      <w:r w:rsidR="00EC6E96">
        <w:t>37</w:t>
      </w:r>
    </w:p>
    <w:p w:rsidRDefault="00C173D8" w:rsidP="008C7931" w:rsidR="00C173D8">
      <w:pPr>
        <w:ind w:left="360"/>
      </w:pPr>
      <w:r>
        <w:t>25.SRNIĆ NATALIJA,</w:t>
      </w:r>
    </w:p>
    <w:p w:rsidRDefault="00C173D8" w:rsidP="008C7931" w:rsidR="00C173D8">
      <w:pPr>
        <w:ind w:left="360"/>
      </w:pPr>
      <w:r>
        <w:t xml:space="preserve">     Dugo Selo                                  40.558,50           3.078,14            3.55</w:t>
      </w:r>
      <w:r w:rsidR="00517B37">
        <w:t>1</w:t>
      </w:r>
      <w:r>
        <w:t>,9</w:t>
      </w:r>
      <w:r w:rsidR="00517B37">
        <w:t>1</w:t>
      </w:r>
      <w:r>
        <w:t xml:space="preserve">               </w:t>
      </w:r>
      <w:r w:rsidR="00C10DB7">
        <w:t xml:space="preserve"> </w:t>
      </w:r>
      <w:r>
        <w:t xml:space="preserve"> </w:t>
      </w:r>
      <w:r w:rsidR="00C10DB7">
        <w:t xml:space="preserve"> </w:t>
      </w:r>
      <w:r>
        <w:t xml:space="preserve"> </w:t>
      </w:r>
      <w:r w:rsidR="00952A97">
        <w:t xml:space="preserve">  </w:t>
      </w:r>
      <w:r>
        <w:t>9,</w:t>
      </w:r>
      <w:r w:rsidR="00EC6E96">
        <w:t>37</w:t>
      </w:r>
    </w:p>
    <w:p w:rsidRDefault="00C173D8" w:rsidP="008C7931" w:rsidR="00C173D8">
      <w:pPr>
        <w:ind w:left="360"/>
      </w:pPr>
      <w:r>
        <w:t>26.SUHONJIĆ JASMIR,</w:t>
      </w:r>
    </w:p>
    <w:p w:rsidRDefault="00C173D8" w:rsidP="008C7931" w:rsidR="00952A97">
      <w:pPr>
        <w:ind w:left="360"/>
      </w:pPr>
      <w:r>
        <w:t xml:space="preserve">     </w:t>
      </w:r>
      <w:r w:rsidR="00952A97">
        <w:t xml:space="preserve">P. </w:t>
      </w:r>
      <w:proofErr w:type="spellStart"/>
      <w:r w:rsidR="00952A97">
        <w:t>Heruca</w:t>
      </w:r>
      <w:proofErr w:type="spellEnd"/>
      <w:r w:rsidR="00952A97">
        <w:t xml:space="preserve"> 6, Zagreb                 88.399,31        13.066,67            7.</w:t>
      </w:r>
      <w:r w:rsidR="00517B37">
        <w:t>058</w:t>
      </w:r>
      <w:r w:rsidR="00952A97">
        <w:t>,</w:t>
      </w:r>
      <w:r w:rsidR="00517B37">
        <w:t>6</w:t>
      </w:r>
      <w:r w:rsidR="00952A97">
        <w:t xml:space="preserve">7                 </w:t>
      </w:r>
      <w:r w:rsidR="00C10DB7">
        <w:t xml:space="preserve">  </w:t>
      </w:r>
      <w:r w:rsidR="00952A97">
        <w:t xml:space="preserve">  9,</w:t>
      </w:r>
      <w:r w:rsidR="00EC6E96">
        <w:t>37</w:t>
      </w:r>
    </w:p>
    <w:p w:rsidRDefault="00952A97" w:rsidP="008C7931" w:rsidR="00952A97">
      <w:pPr>
        <w:ind w:left="360"/>
      </w:pPr>
      <w:r>
        <w:t>27.ŠARIĆ TATJANA,</w:t>
      </w:r>
    </w:p>
    <w:p w:rsidRDefault="00952A97" w:rsidP="008C7931" w:rsidR="00952A97">
      <w:pPr>
        <w:ind w:left="360"/>
      </w:pPr>
      <w:r>
        <w:t xml:space="preserve">     Zagreb                                       19.619,19                0,00              1.8</w:t>
      </w:r>
      <w:r w:rsidR="00517B37">
        <w:t>38</w:t>
      </w:r>
      <w:r>
        <w:t>,</w:t>
      </w:r>
      <w:r w:rsidR="00517B37">
        <w:t>32</w:t>
      </w:r>
      <w:r>
        <w:t xml:space="preserve">                 </w:t>
      </w:r>
      <w:r w:rsidR="00C10DB7">
        <w:t xml:space="preserve">  </w:t>
      </w:r>
      <w:r w:rsidR="00C173D8">
        <w:t xml:space="preserve">  </w:t>
      </w:r>
      <w:r>
        <w:t>9,</w:t>
      </w:r>
      <w:r w:rsidR="00EC6E96">
        <w:t>37</w:t>
      </w:r>
    </w:p>
    <w:p w:rsidRDefault="00952A97" w:rsidP="008C7931" w:rsidR="00952A97">
      <w:pPr>
        <w:ind w:left="360"/>
      </w:pPr>
      <w:r>
        <w:t>28.ŠPLAJT BOŽO,</w:t>
      </w:r>
    </w:p>
    <w:p w:rsidRDefault="00952A97" w:rsidP="008C7931" w:rsidR="00952A97">
      <w:pPr>
        <w:ind w:left="360"/>
      </w:pPr>
      <w:r>
        <w:t xml:space="preserve">      </w:t>
      </w:r>
      <w:proofErr w:type="spellStart"/>
      <w:r>
        <w:t>Kraljevačka</w:t>
      </w:r>
      <w:proofErr w:type="spellEnd"/>
      <w:r>
        <w:t xml:space="preserve"> 26, Zagreb          74.333,32               0,00               </w:t>
      </w:r>
      <w:r w:rsidR="00517B37">
        <w:t>6</w:t>
      </w:r>
      <w:r>
        <w:t>.</w:t>
      </w:r>
      <w:r w:rsidR="00517B37">
        <w:t>965</w:t>
      </w:r>
      <w:r>
        <w:t>,</w:t>
      </w:r>
      <w:r w:rsidR="00517B37">
        <w:t>0</w:t>
      </w:r>
      <w:r>
        <w:t xml:space="preserve">3                </w:t>
      </w:r>
      <w:r w:rsidR="00C10DB7">
        <w:t xml:space="preserve"> </w:t>
      </w:r>
      <w:r>
        <w:t xml:space="preserve">  </w:t>
      </w:r>
      <w:r w:rsidR="00C10DB7">
        <w:t xml:space="preserve"> </w:t>
      </w:r>
      <w:r>
        <w:t xml:space="preserve"> 9,</w:t>
      </w:r>
      <w:r w:rsidR="00EC6E96">
        <w:t>37</w:t>
      </w:r>
    </w:p>
    <w:p w:rsidRDefault="00952A97" w:rsidP="008C7931" w:rsidR="00952A97">
      <w:pPr>
        <w:ind w:left="360"/>
      </w:pPr>
      <w:r>
        <w:t>29.TOMIĆ IVAN,</w:t>
      </w:r>
    </w:p>
    <w:p w:rsidRDefault="00952A97" w:rsidP="008C7931" w:rsidR="00952A97">
      <w:pPr>
        <w:ind w:left="360"/>
      </w:pPr>
      <w:r>
        <w:t xml:space="preserve">     </w:t>
      </w:r>
      <w:proofErr w:type="spellStart"/>
      <w:r>
        <w:t>Čret</w:t>
      </w:r>
      <w:proofErr w:type="spellEnd"/>
      <w:r>
        <w:t xml:space="preserve"> 25 A, Zagreb                    22.404,54               0,00              2.</w:t>
      </w:r>
      <w:r w:rsidR="00517B37">
        <w:t>099</w:t>
      </w:r>
      <w:r>
        <w:t>,</w:t>
      </w:r>
      <w:r w:rsidR="00517B37">
        <w:t>2</w:t>
      </w:r>
      <w:r>
        <w:t xml:space="preserve">9                  </w:t>
      </w:r>
      <w:r w:rsidR="00C10DB7">
        <w:t xml:space="preserve">  </w:t>
      </w:r>
      <w:r>
        <w:t xml:space="preserve">  9,</w:t>
      </w:r>
      <w:r w:rsidR="00EC6E96">
        <w:t>37</w:t>
      </w:r>
    </w:p>
    <w:p w:rsidRDefault="00952A97" w:rsidP="008C7931" w:rsidR="00952A97">
      <w:pPr>
        <w:ind w:left="360"/>
      </w:pPr>
      <w:r>
        <w:t>30.TOT MIŠEL,</w:t>
      </w:r>
    </w:p>
    <w:p w:rsidRDefault="00952A97" w:rsidP="008C7931" w:rsidR="00952A97">
      <w:pPr>
        <w:ind w:left="360"/>
      </w:pPr>
      <w:r>
        <w:t xml:space="preserve">      Mirogojska 1, Zagreb            11.640,00               0,00              1.0</w:t>
      </w:r>
      <w:r w:rsidR="00517B37">
        <w:t>90</w:t>
      </w:r>
      <w:r>
        <w:t>,6</w:t>
      </w:r>
      <w:r w:rsidR="00517B37">
        <w:t>7</w:t>
      </w:r>
      <w:r>
        <w:t xml:space="preserve">                  </w:t>
      </w:r>
      <w:r w:rsidR="00C10DB7">
        <w:t xml:space="preserve"> </w:t>
      </w:r>
      <w:r>
        <w:t xml:space="preserve">  </w:t>
      </w:r>
      <w:r w:rsidR="00C10DB7">
        <w:t xml:space="preserve"> </w:t>
      </w:r>
      <w:r>
        <w:t>9,</w:t>
      </w:r>
      <w:r w:rsidR="00EC6E96">
        <w:t>37</w:t>
      </w:r>
    </w:p>
    <w:p w:rsidRDefault="002E491F" w:rsidP="002E491F" w:rsidR="00952A97">
      <w:r>
        <w:t xml:space="preserve">       </w:t>
      </w:r>
      <w:r w:rsidR="00952A97">
        <w:t>31.TUNIĆ ANTUN,</w:t>
      </w:r>
    </w:p>
    <w:p w:rsidRDefault="00952A97" w:rsidP="008C7931" w:rsidR="00952A97">
      <w:pPr>
        <w:ind w:left="360"/>
      </w:pPr>
      <w:r>
        <w:t xml:space="preserve">      Poljana 99, Vrbovec                     44.803,09               0,00               4.</w:t>
      </w:r>
      <w:r w:rsidR="00517B37">
        <w:t>198</w:t>
      </w:r>
      <w:r>
        <w:t>,</w:t>
      </w:r>
      <w:r w:rsidR="00517B37">
        <w:t>05</w:t>
      </w:r>
      <w:r>
        <w:t xml:space="preserve">                  9,</w:t>
      </w:r>
      <w:r w:rsidR="00EC6E96">
        <w:t>37</w:t>
      </w:r>
    </w:p>
    <w:p w:rsidRDefault="00952A97" w:rsidP="008C7931" w:rsidR="00952A97">
      <w:pPr>
        <w:ind w:left="360"/>
      </w:pPr>
      <w:r>
        <w:t>32.RH,MF,PU, Područni</w:t>
      </w:r>
    </w:p>
    <w:p w:rsidRDefault="00952A97" w:rsidP="008C7931" w:rsidR="00952A97">
      <w:pPr>
        <w:ind w:left="360"/>
      </w:pPr>
      <w:r>
        <w:t xml:space="preserve">     ured Zagreb                                   165.321,77              0,00             15.9</w:t>
      </w:r>
      <w:r w:rsidR="00517B37">
        <w:t>40</w:t>
      </w:r>
      <w:r>
        <w:t>,</w:t>
      </w:r>
      <w:r w:rsidR="00517B37">
        <w:t>65</w:t>
      </w:r>
      <w:r>
        <w:t xml:space="preserve">                 9,</w:t>
      </w:r>
      <w:r w:rsidR="00EC6E96">
        <w:t>37</w:t>
      </w:r>
    </w:p>
    <w:p w:rsidRDefault="00952A97" w:rsidP="008C7931" w:rsidR="00CB643F">
      <w:pPr>
        <w:ind w:left="360"/>
      </w:pPr>
      <w:r>
        <w:t>33.</w:t>
      </w:r>
      <w:r w:rsidR="00CB643F">
        <w:t>TOMINAC ŽIVKO,</w:t>
      </w:r>
    </w:p>
    <w:p w:rsidRDefault="00CB643F" w:rsidP="008C7931" w:rsidR="00CB643F">
      <w:pPr>
        <w:ind w:left="360"/>
      </w:pPr>
      <w:r>
        <w:t xml:space="preserve">      Tina Ujevića 15, Rijeka                    8.335,90               0,00                  7</w:t>
      </w:r>
      <w:r w:rsidR="00517B37">
        <w:t>8</w:t>
      </w:r>
      <w:r>
        <w:t>1,0</w:t>
      </w:r>
      <w:r w:rsidR="00517B37">
        <w:t>7</w:t>
      </w:r>
      <w:r>
        <w:t xml:space="preserve">                 9,</w:t>
      </w:r>
      <w:r w:rsidR="00EC6E96">
        <w:t>37</w:t>
      </w:r>
    </w:p>
    <w:p w:rsidRDefault="00CB643F" w:rsidP="008C7931" w:rsidR="00CB643F">
      <w:pPr>
        <w:ind w:left="360"/>
      </w:pPr>
      <w:r>
        <w:t>34.AGENCIJA za osiguranje</w:t>
      </w:r>
    </w:p>
    <w:p w:rsidRDefault="00CB643F" w:rsidP="008C7931" w:rsidR="00CB643F">
      <w:pPr>
        <w:ind w:left="360"/>
      </w:pPr>
      <w:r>
        <w:t xml:space="preserve">      radničkih potraživanja u</w:t>
      </w:r>
      <w:r w:rsidR="00952A97">
        <w:t xml:space="preserve"> </w:t>
      </w:r>
    </w:p>
    <w:p w:rsidRDefault="00CB643F" w:rsidP="00CB643F" w:rsidR="00CB643F">
      <w:pPr>
        <w:ind w:left="360"/>
      </w:pPr>
      <w:r>
        <w:t xml:space="preserve">       slučaju stečaja poslodavca          60.056,28               0,00                5.6</w:t>
      </w:r>
      <w:r w:rsidR="00517B37">
        <w:t>27</w:t>
      </w:r>
      <w:r>
        <w:t>,</w:t>
      </w:r>
      <w:r w:rsidR="00517B37">
        <w:t>27</w:t>
      </w:r>
      <w:r>
        <w:t xml:space="preserve">               9,</w:t>
      </w:r>
      <w:r w:rsidR="00EC6E96">
        <w:t>37</w:t>
      </w:r>
      <w:r>
        <w:t xml:space="preserve"> </w:t>
      </w:r>
    </w:p>
    <w:p w:rsidRDefault="00CB643F" w:rsidP="00CB643F" w:rsidR="0021156B" w:rsidRPr="00CB643F">
      <w:pPr>
        <w:ind w:left="360"/>
      </w:pPr>
      <w:r>
        <w:t xml:space="preserve">__________________________________________________________________________                        </w:t>
      </w:r>
      <w:r w:rsidR="00952A97">
        <w:t xml:space="preserve">  </w:t>
      </w:r>
      <w:r w:rsidR="0021156B">
        <w:rPr>
          <w:b/>
        </w:rPr>
        <w:t xml:space="preserve">                                       </w:t>
      </w:r>
      <w:r>
        <w:rPr>
          <w:b/>
        </w:rPr>
        <w:t xml:space="preserve">          </w:t>
      </w:r>
      <w:r w:rsidR="0021156B">
        <w:rPr>
          <w:b/>
        </w:rPr>
        <w:t xml:space="preserve">       </w:t>
      </w:r>
    </w:p>
    <w:p w:rsidRDefault="00CB643F" w:rsidP="0021156B" w:rsidR="0021156B">
      <w:pPr>
        <w:rPr>
          <w:b/>
        </w:rPr>
      </w:pPr>
      <w:r>
        <w:rPr>
          <w:b/>
        </w:rPr>
        <w:t xml:space="preserve">                           </w:t>
      </w:r>
      <w:r w:rsidR="00323AFC">
        <w:rPr>
          <w:b/>
        </w:rPr>
        <w:t>Ukupno</w:t>
      </w:r>
      <w:r w:rsidR="00517B37">
        <w:rPr>
          <w:b/>
        </w:rPr>
        <w:t xml:space="preserve">                          2.050.110,70    60.056,28        </w:t>
      </w:r>
      <w:r w:rsidR="00EC6E96">
        <w:rPr>
          <w:b/>
        </w:rPr>
        <w:t xml:space="preserve">   192.095,37</w:t>
      </w:r>
      <w:r w:rsidR="00517B37">
        <w:rPr>
          <w:b/>
        </w:rPr>
        <w:t xml:space="preserve"> </w:t>
      </w:r>
      <w:r w:rsidR="00914C40">
        <w:rPr>
          <w:b/>
        </w:rPr>
        <w:t xml:space="preserve">         </w:t>
      </w:r>
      <w:r w:rsidR="00F65ECB">
        <w:rPr>
          <w:b/>
        </w:rPr>
        <w:t xml:space="preserve"> </w:t>
      </w:r>
      <w:r w:rsidR="00914C40">
        <w:rPr>
          <w:b/>
        </w:rPr>
        <w:t xml:space="preserve">   9,37</w:t>
      </w:r>
    </w:p>
    <w:p w:rsidRDefault="00323AFC" w:rsidP="0021156B" w:rsidR="00323AFC">
      <w:pPr>
        <w:rPr>
          <w:b/>
        </w:rPr>
      </w:pPr>
      <w:r>
        <w:rPr>
          <w:b/>
        </w:rPr>
        <w:t xml:space="preserve">      ___________________________________________________________________________</w:t>
      </w:r>
    </w:p>
    <w:p w:rsidRDefault="00733625" w:rsidP="00652E3C" w:rsidR="00652E3C">
      <w:pPr>
        <w:jc w:val="center"/>
      </w:pPr>
      <w:r>
        <w:t xml:space="preserve"> </w:t>
      </w:r>
    </w:p>
    <w:p w:rsidRDefault="002E491F" w:rsidP="00652E3C" w:rsidR="002E491F" w:rsidRPr="00652E3C">
      <w:pPr>
        <w:jc w:val="center"/>
      </w:pPr>
    </w:p>
    <w:p w:rsidRDefault="00BF0467" w:rsidP="00BF0467" w:rsidR="0021156B">
      <w:pPr>
        <w:jc w:val="center"/>
      </w:pPr>
      <w:r w:rsidRPr="00BF0467">
        <w:lastRenderedPageBreak/>
        <w:t>-8-</w:t>
      </w:r>
    </w:p>
    <w:p w:rsidRDefault="002E491F" w:rsidP="00BF0467" w:rsidR="002E491F" w:rsidRPr="00BF0467">
      <w:pPr>
        <w:jc w:val="center"/>
      </w:pPr>
    </w:p>
    <w:p w:rsidRDefault="0021156B" w:rsidP="0021156B" w:rsidR="0021156B">
      <w:pPr>
        <w:rPr>
          <w:b/>
        </w:rPr>
      </w:pPr>
      <w:r>
        <w:rPr>
          <w:b/>
        </w:rPr>
        <w:t>II  Viši isplatni red</w:t>
      </w:r>
    </w:p>
    <w:p w:rsidRDefault="0021156B" w:rsidP="0021156B" w:rsidR="0021156B">
      <w:pPr>
        <w:rPr>
          <w:b/>
        </w:rPr>
      </w:pPr>
    </w:p>
    <w:p w:rsidRDefault="0021156B" w:rsidP="0021156B" w:rsidR="0021156B">
      <w:pPr>
        <w:pBdr>
          <w:top w:space="1" w:sz="12" w:color="auto" w:val="single"/>
          <w:bottom w:space="1" w:sz="12" w:color="auto" w:val="single"/>
        </w:pBdr>
        <w:rPr>
          <w:b/>
        </w:rPr>
      </w:pPr>
      <w:r w:rsidRPr="00116659">
        <w:t>R.br.</w:t>
      </w:r>
      <w:r>
        <w:t xml:space="preserve">                Vjerovnik                 </w:t>
      </w:r>
      <w:r w:rsidR="00652E3C">
        <w:t xml:space="preserve">   </w:t>
      </w:r>
      <w:r>
        <w:t xml:space="preserve">  Iznos tražbine         Osporeno                     Priznato                     </w:t>
      </w:r>
      <w:r w:rsidRPr="00116659">
        <w:rPr>
          <w:b/>
        </w:rPr>
        <w:t>%</w:t>
      </w:r>
      <w:r>
        <w:rPr>
          <w:b/>
        </w:rPr>
        <w:t xml:space="preserve"> </w:t>
      </w:r>
    </w:p>
    <w:p w:rsidRDefault="0021156B" w:rsidP="005A131D" w:rsidR="0021156B">
      <w:pPr>
        <w:pBdr>
          <w:top w:space="1" w:sz="12" w:color="auto" w:val="single"/>
          <w:bottom w:space="1" w:sz="12" w:color="auto" w:val="single"/>
        </w:pBdr>
      </w:pPr>
      <w:r>
        <w:rPr>
          <w:b/>
        </w:rPr>
        <w:t xml:space="preserve">                                                                                                        </w:t>
      </w:r>
      <w:r w:rsidRPr="001A68B2">
        <w:t xml:space="preserve">  </w:t>
      </w:r>
      <w:r>
        <w:rPr>
          <w:b/>
        </w:rPr>
        <w:t xml:space="preserve">                                                      </w:t>
      </w:r>
      <w:r w:rsidR="00652E3C">
        <w:rPr>
          <w:b/>
        </w:rPr>
        <w:t xml:space="preserve">   </w:t>
      </w:r>
      <w:r>
        <w:rPr>
          <w:b/>
        </w:rPr>
        <w:t xml:space="preserve"> </w:t>
      </w:r>
      <w:r w:rsidRPr="001A68B2">
        <w:t>namir</w:t>
      </w:r>
      <w:r>
        <w:t>enja</w:t>
      </w:r>
      <w:r>
        <w:rPr>
          <w:b/>
        </w:rPr>
        <w:t xml:space="preserve">       </w:t>
      </w:r>
      <w:r w:rsidR="005A131D">
        <w:t xml:space="preserve"> </w:t>
      </w:r>
    </w:p>
    <w:p w:rsidRDefault="005A131D" w:rsidP="005A131D" w:rsidR="005A131D">
      <w:r>
        <w:t xml:space="preserve">1.   </w:t>
      </w:r>
      <w:r w:rsidR="00C55DDA">
        <w:t>IMPULS LEASING d.o.o.,Zagreb</w:t>
      </w:r>
    </w:p>
    <w:p w:rsidRDefault="005A131D" w:rsidP="005A131D" w:rsidR="005A131D">
      <w:r>
        <w:t xml:space="preserve">       </w:t>
      </w:r>
      <w:r w:rsidR="00C55DDA">
        <w:t xml:space="preserve">V. </w:t>
      </w:r>
      <w:proofErr w:type="spellStart"/>
      <w:r w:rsidR="00C55DDA">
        <w:t>Škorpika</w:t>
      </w:r>
      <w:proofErr w:type="spellEnd"/>
      <w:r w:rsidR="00C55DDA">
        <w:t xml:space="preserve"> 24/1</w:t>
      </w:r>
      <w:r w:rsidR="009044EC">
        <w:t xml:space="preserve">                      </w:t>
      </w:r>
      <w:r>
        <w:t xml:space="preserve">         </w:t>
      </w:r>
      <w:r w:rsidR="00C55DDA">
        <w:t xml:space="preserve">        91.906,96  </w:t>
      </w:r>
      <w:r>
        <w:t xml:space="preserve">           0,00                    </w:t>
      </w:r>
      <w:r w:rsidR="00C55DDA">
        <w:t xml:space="preserve">   91.906,96</w:t>
      </w:r>
      <w:r>
        <w:t xml:space="preserve">             </w:t>
      </w:r>
      <w:r w:rsidR="00715965">
        <w:t xml:space="preserve">   0,00</w:t>
      </w:r>
    </w:p>
    <w:p w:rsidRDefault="005A131D" w:rsidP="005A131D" w:rsidR="005A131D">
      <w:r>
        <w:t xml:space="preserve">2.    </w:t>
      </w:r>
      <w:r w:rsidR="00C55DDA">
        <w:t>AKUSTIKA DUMANČIĆ</w:t>
      </w:r>
      <w:r>
        <w:t>,</w:t>
      </w:r>
      <w:proofErr w:type="spellStart"/>
      <w:r w:rsidR="00C55DDA">
        <w:t>vl.Jerko</w:t>
      </w:r>
      <w:proofErr w:type="spellEnd"/>
      <w:r w:rsidR="00C55DDA">
        <w:t xml:space="preserve"> Dumančić,</w:t>
      </w:r>
    </w:p>
    <w:p w:rsidRDefault="005A131D" w:rsidP="005A131D" w:rsidR="00C55DDA">
      <w:r>
        <w:t xml:space="preserve">       </w:t>
      </w:r>
      <w:r w:rsidR="00C55DDA">
        <w:t>Lučko,Zagreb,</w:t>
      </w:r>
      <w:proofErr w:type="spellStart"/>
      <w:r w:rsidR="00C55DDA">
        <w:t>Rožmanka</w:t>
      </w:r>
      <w:proofErr w:type="spellEnd"/>
      <w:r w:rsidR="00C55DDA">
        <w:t xml:space="preserve"> 38</w:t>
      </w:r>
      <w:r>
        <w:t xml:space="preserve">                    </w:t>
      </w:r>
      <w:r w:rsidR="00C55DDA">
        <w:t xml:space="preserve"> 94</w:t>
      </w:r>
      <w:r>
        <w:t>.</w:t>
      </w:r>
      <w:r w:rsidR="00C55DDA">
        <w:t>139</w:t>
      </w:r>
      <w:r>
        <w:t>,</w:t>
      </w:r>
      <w:r w:rsidR="00C55DDA">
        <w:t>91</w:t>
      </w:r>
      <w:r>
        <w:t xml:space="preserve">          </w:t>
      </w:r>
      <w:r w:rsidR="00224E0F">
        <w:t xml:space="preserve"> </w:t>
      </w:r>
      <w:r>
        <w:t xml:space="preserve"> 0,00                      </w:t>
      </w:r>
      <w:r w:rsidR="00C55DDA">
        <w:t xml:space="preserve"> 94.139,91      </w:t>
      </w:r>
      <w:r>
        <w:t xml:space="preserve">        </w:t>
      </w:r>
      <w:r w:rsidR="00C55DDA">
        <w:t xml:space="preserve"> </w:t>
      </w:r>
      <w:r w:rsidR="00224E0F">
        <w:t>0,00</w:t>
      </w:r>
      <w:r w:rsidR="00C55DDA">
        <w:t xml:space="preserve">          </w:t>
      </w:r>
      <w:r>
        <w:t xml:space="preserve">3.   </w:t>
      </w:r>
      <w:r w:rsidR="00C55DDA">
        <w:t>STROJOMERKUR d.o.o., Samobor,</w:t>
      </w:r>
    </w:p>
    <w:p w:rsidRDefault="00C55DDA" w:rsidP="005A131D" w:rsidR="005A131D">
      <w:r>
        <w:t xml:space="preserve">      Kralja Tvrtka 13</w:t>
      </w:r>
      <w:r w:rsidR="00224E0F">
        <w:t xml:space="preserve">                                           25.106,06            0,00    </w:t>
      </w:r>
      <w:r>
        <w:t xml:space="preserve">                   </w:t>
      </w:r>
      <w:r w:rsidR="00224E0F">
        <w:t>25.106,06                0,00</w:t>
      </w:r>
      <w:r>
        <w:t xml:space="preserve">                                                                                   </w:t>
      </w:r>
      <w:r w:rsidR="005A131D">
        <w:t xml:space="preserve">     </w:t>
      </w:r>
      <w:r>
        <w:t xml:space="preserve">   </w:t>
      </w:r>
      <w:r w:rsidR="005A131D">
        <w:t xml:space="preserve">   </w:t>
      </w:r>
    </w:p>
    <w:p w:rsidRDefault="005A131D" w:rsidP="005A131D" w:rsidR="005A131D">
      <w:r>
        <w:t xml:space="preserve">4.   </w:t>
      </w:r>
      <w:r w:rsidR="00224E0F">
        <w:t>DAMIR BAGARIĆ</w:t>
      </w:r>
      <w:r>
        <w:t>,</w:t>
      </w:r>
      <w:r w:rsidR="00224E0F">
        <w:t xml:space="preserve"> Zagreb,</w:t>
      </w:r>
    </w:p>
    <w:p w:rsidRDefault="00C55DDA" w:rsidP="005A131D" w:rsidR="005A131D">
      <w:r>
        <w:t xml:space="preserve">      </w:t>
      </w:r>
      <w:r w:rsidR="005A131D">
        <w:t xml:space="preserve"> </w:t>
      </w:r>
      <w:proofErr w:type="spellStart"/>
      <w:r w:rsidR="00224E0F">
        <w:t>Bukovački</w:t>
      </w:r>
      <w:proofErr w:type="spellEnd"/>
      <w:r w:rsidR="00224E0F">
        <w:t xml:space="preserve"> vijenac 14</w:t>
      </w:r>
      <w:r w:rsidR="005A131D">
        <w:t xml:space="preserve">             </w:t>
      </w:r>
      <w:r w:rsidR="00224E0F">
        <w:t xml:space="preserve">                  376.704,66           0,00                      376.704,66               0,00  </w:t>
      </w:r>
    </w:p>
    <w:p w:rsidRDefault="005A131D" w:rsidP="005A131D" w:rsidR="007E1147">
      <w:r>
        <w:t xml:space="preserve">5.   </w:t>
      </w:r>
      <w:r w:rsidR="00224E0F">
        <w:t>DRAGO BAGARIĆ, Zagreb,</w:t>
      </w:r>
    </w:p>
    <w:p w:rsidRDefault="007E1147" w:rsidP="005A131D" w:rsidR="007E1147">
      <w:r>
        <w:t xml:space="preserve">       </w:t>
      </w:r>
      <w:proofErr w:type="spellStart"/>
      <w:r w:rsidR="00224E0F">
        <w:t>Bukovački</w:t>
      </w:r>
      <w:proofErr w:type="spellEnd"/>
      <w:r w:rsidR="00224E0F">
        <w:t xml:space="preserve"> vijenac 14 </w:t>
      </w:r>
      <w:r>
        <w:t xml:space="preserve">                           </w:t>
      </w:r>
      <w:r w:rsidR="00224E0F">
        <w:t>5.366.900,78</w:t>
      </w:r>
      <w:r>
        <w:t xml:space="preserve">   </w:t>
      </w:r>
      <w:r w:rsidR="00A90731">
        <w:t xml:space="preserve">1.474.865,22 </w:t>
      </w:r>
      <w:r>
        <w:t xml:space="preserve">    </w:t>
      </w:r>
      <w:r w:rsidR="00224E0F">
        <w:t xml:space="preserve">       </w:t>
      </w:r>
      <w:r w:rsidR="00A90731">
        <w:t>3.892.03</w:t>
      </w:r>
      <w:r w:rsidR="00B90C20">
        <w:t>5</w:t>
      </w:r>
      <w:r w:rsidR="00A90731">
        <w:t>,56</w:t>
      </w:r>
      <w:r>
        <w:t xml:space="preserve">               0,00</w:t>
      </w:r>
    </w:p>
    <w:p w:rsidRDefault="007E1147" w:rsidP="005A131D" w:rsidR="007E1147">
      <w:r>
        <w:t xml:space="preserve">6.  </w:t>
      </w:r>
      <w:r w:rsidR="00224E0F">
        <w:t>CROATIAŠPED</w:t>
      </w:r>
      <w:r>
        <w:t>, Zagreb,</w:t>
      </w:r>
    </w:p>
    <w:p w:rsidRDefault="007E1147" w:rsidP="005A131D" w:rsidR="00986A2C">
      <w:r>
        <w:t xml:space="preserve">      </w:t>
      </w:r>
      <w:r w:rsidR="00224E0F">
        <w:t>Strojarska c. 19                                       1.839.117,86</w:t>
      </w:r>
      <w:r>
        <w:t xml:space="preserve">        </w:t>
      </w:r>
      <w:r w:rsidR="00224E0F">
        <w:t xml:space="preserve">   0,00</w:t>
      </w:r>
      <w:r w:rsidR="00986A2C">
        <w:t xml:space="preserve">          </w:t>
      </w:r>
      <w:r w:rsidR="00224E0F">
        <w:t xml:space="preserve">         1.839.117,86</w:t>
      </w:r>
      <w:r w:rsidR="00986A2C">
        <w:t xml:space="preserve">               0,00</w:t>
      </w:r>
    </w:p>
    <w:p w:rsidRDefault="00986A2C" w:rsidP="005A131D" w:rsidR="00224E0F">
      <w:r>
        <w:t xml:space="preserve">7.   </w:t>
      </w:r>
      <w:r w:rsidR="00224E0F">
        <w:t>HRVATSKE ŠUME, Zagreb,</w:t>
      </w:r>
    </w:p>
    <w:p w:rsidRDefault="00224E0F" w:rsidP="005A131D" w:rsidR="00986A2C">
      <w:r>
        <w:t xml:space="preserve">      </w:t>
      </w:r>
      <w:proofErr w:type="spellStart"/>
      <w:r>
        <w:t>Lj.F</w:t>
      </w:r>
      <w:proofErr w:type="spellEnd"/>
      <w:r>
        <w:t xml:space="preserve">. </w:t>
      </w:r>
      <w:proofErr w:type="spellStart"/>
      <w:r>
        <w:t>Vukotinovića</w:t>
      </w:r>
      <w:proofErr w:type="spellEnd"/>
      <w:r>
        <w:t xml:space="preserve"> 2                       </w:t>
      </w:r>
      <w:r w:rsidR="003971AB">
        <w:t xml:space="preserve">            221.159,17           0,00                      221.159,17                0,00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      </w:t>
      </w:r>
      <w:r w:rsidR="00986A2C">
        <w:t xml:space="preserve">          </w:t>
      </w:r>
      <w:r>
        <w:t xml:space="preserve">                                                                                                                       </w:t>
      </w:r>
      <w:r w:rsidR="00986A2C">
        <w:t xml:space="preserve">8.   </w:t>
      </w:r>
      <w:r w:rsidR="00DF3D98">
        <w:t>PBZ NEKRETNINE d.o.o.</w:t>
      </w:r>
      <w:r w:rsidR="00986A2C">
        <w:t>,</w:t>
      </w:r>
      <w:r w:rsidR="00DF3D98">
        <w:t xml:space="preserve"> Zagreb,</w:t>
      </w:r>
    </w:p>
    <w:p w:rsidRDefault="00986A2C" w:rsidP="005A131D" w:rsidR="0021156B">
      <w:r>
        <w:t xml:space="preserve">      </w:t>
      </w:r>
      <w:r w:rsidR="00DF3D98">
        <w:t>Radnička cesta 44</w:t>
      </w:r>
      <w:r>
        <w:t xml:space="preserve">                                     </w:t>
      </w:r>
      <w:r w:rsidR="00DF3D98">
        <w:t xml:space="preserve">   75</w:t>
      </w:r>
      <w:r>
        <w:t>.</w:t>
      </w:r>
      <w:r w:rsidR="00DF3D98">
        <w:t>034</w:t>
      </w:r>
      <w:r>
        <w:t>,</w:t>
      </w:r>
      <w:r w:rsidR="00DF3D98">
        <w:t>3</w:t>
      </w:r>
      <w:r>
        <w:t xml:space="preserve">1           0,00                     </w:t>
      </w:r>
      <w:r w:rsidR="00DF3D98">
        <w:t xml:space="preserve">  </w:t>
      </w:r>
      <w:r>
        <w:t xml:space="preserve">  </w:t>
      </w:r>
      <w:r w:rsidR="00DF3D98">
        <w:t>75</w:t>
      </w:r>
      <w:r>
        <w:t>.</w:t>
      </w:r>
      <w:r w:rsidR="00DF3D98">
        <w:t>034</w:t>
      </w:r>
      <w:r>
        <w:t>,</w:t>
      </w:r>
      <w:r w:rsidR="00DF3D98">
        <w:t>3</w:t>
      </w:r>
      <w:r>
        <w:t xml:space="preserve">1               0,00 </w:t>
      </w:r>
      <w:r w:rsidR="007E1147">
        <w:t xml:space="preserve">                                </w:t>
      </w:r>
      <w:r w:rsidR="005A131D">
        <w:t xml:space="preserve">                                  </w:t>
      </w:r>
      <w:r w:rsidR="0021156B">
        <w:t xml:space="preserve">                                                                                                                                                                                         </w:t>
      </w:r>
    </w:p>
    <w:p w:rsidRDefault="0021156B" w:rsidP="0021156B" w:rsidR="009044EC">
      <w:pPr>
        <w:pBdr>
          <w:bottom w:space="1" w:sz="12" w:color="auto" w:val="single"/>
        </w:pBdr>
      </w:pPr>
      <w:r>
        <w:t xml:space="preserve"> </w:t>
      </w:r>
      <w:r w:rsidR="009044EC">
        <w:t xml:space="preserve">9.   </w:t>
      </w:r>
      <w:r w:rsidR="00DF3D98">
        <w:t>TELUR d.o.o.</w:t>
      </w:r>
      <w:r w:rsidR="009044EC">
        <w:t>,</w:t>
      </w:r>
      <w:r w:rsidR="00DF3D98">
        <w:t xml:space="preserve"> Zagreb,</w:t>
      </w:r>
    </w:p>
    <w:p w:rsidRDefault="009044EC" w:rsidP="0021156B" w:rsidR="009044EC">
      <w:pPr>
        <w:pBdr>
          <w:bottom w:space="1" w:sz="12" w:color="auto" w:val="single"/>
        </w:pBdr>
      </w:pPr>
      <w:r>
        <w:t xml:space="preserve">       </w:t>
      </w:r>
      <w:r w:rsidR="00DF3D98">
        <w:t>Dubravkin trg 5</w:t>
      </w:r>
      <w:r>
        <w:t xml:space="preserve">                               </w:t>
      </w:r>
      <w:r w:rsidR="00DF3D98">
        <w:t xml:space="preserve">          </w:t>
      </w:r>
      <w:r>
        <w:t xml:space="preserve">   11.</w:t>
      </w:r>
      <w:r w:rsidR="00DF3D98">
        <w:t>623</w:t>
      </w:r>
      <w:r>
        <w:t>,</w:t>
      </w:r>
      <w:r w:rsidR="00DF3D98">
        <w:t>1</w:t>
      </w:r>
      <w:r>
        <w:t>9           0,00                         11.</w:t>
      </w:r>
      <w:r w:rsidR="00DF3D98">
        <w:t>623</w:t>
      </w:r>
      <w:r>
        <w:t>,</w:t>
      </w:r>
      <w:r w:rsidR="00DF3D98">
        <w:t>1</w:t>
      </w:r>
      <w:r>
        <w:t xml:space="preserve">9          </w:t>
      </w:r>
      <w:r w:rsidR="00715965">
        <w:t xml:space="preserve"> </w:t>
      </w:r>
      <w:r>
        <w:t xml:space="preserve">    </w:t>
      </w:r>
      <w:r w:rsidR="00715965">
        <w:t>0,</w:t>
      </w:r>
      <w:r>
        <w:t>00</w:t>
      </w:r>
    </w:p>
    <w:p w:rsidRDefault="009044EC" w:rsidP="0021156B" w:rsidR="00DF3D98">
      <w:pPr>
        <w:pBdr>
          <w:bottom w:space="1" w:sz="12" w:color="auto" w:val="single"/>
        </w:pBdr>
      </w:pPr>
      <w:r>
        <w:t xml:space="preserve">10.  </w:t>
      </w:r>
      <w:r w:rsidR="00DF3D98">
        <w:t>BORO NOGALO</w:t>
      </w:r>
      <w:r>
        <w:t>,</w:t>
      </w:r>
      <w:r w:rsidR="00DF3D98">
        <w:t xml:space="preserve"> Zagreb, </w:t>
      </w:r>
    </w:p>
    <w:p w:rsidRDefault="00DF3D98" w:rsidP="0021156B" w:rsidR="00702EF4">
      <w:pPr>
        <w:pBdr>
          <w:bottom w:space="1" w:sz="12" w:color="auto" w:val="single"/>
        </w:pBdr>
      </w:pPr>
      <w:r>
        <w:t xml:space="preserve">        Ružmarinka 23                                           278.074,52           0,00                       278.074,52              0,00                                                                                                        </w:t>
      </w:r>
      <w:r w:rsidR="009044EC">
        <w:t xml:space="preserve">       </w:t>
      </w:r>
      <w:r>
        <w:t xml:space="preserve">     </w:t>
      </w:r>
      <w:r w:rsidR="009044EC">
        <w:t xml:space="preserve">                   </w:t>
      </w:r>
      <w:r>
        <w:t xml:space="preserve">                        </w:t>
      </w:r>
      <w:r w:rsidR="009044EC">
        <w:t xml:space="preserve"> </w:t>
      </w:r>
      <w:r w:rsidR="00702EF4">
        <w:t xml:space="preserve"> </w:t>
      </w:r>
      <w:r>
        <w:t xml:space="preserve">   </w:t>
      </w:r>
      <w:r w:rsidR="009044EC">
        <w:t xml:space="preserve">      </w:t>
      </w:r>
      <w:r>
        <w:t xml:space="preserve">           </w:t>
      </w:r>
      <w:r w:rsidR="009044EC">
        <w:t xml:space="preserve">              </w:t>
      </w:r>
    </w:p>
    <w:p w:rsidRDefault="00702EF4" w:rsidP="0021156B" w:rsidR="00702EF4">
      <w:pPr>
        <w:pBdr>
          <w:bottom w:space="1" w:sz="12" w:color="auto" w:val="single"/>
        </w:pBdr>
      </w:pPr>
      <w:r>
        <w:t xml:space="preserve">11. </w:t>
      </w:r>
      <w:r w:rsidR="00413DB5">
        <w:t xml:space="preserve">GRAD ZAGREB, Stručna sl. </w:t>
      </w:r>
      <w:proofErr w:type="spellStart"/>
      <w:r w:rsidR="00413DB5">
        <w:t>grad</w:t>
      </w:r>
      <w:r w:rsidR="00367E53">
        <w:t>onačel</w:t>
      </w:r>
      <w:proofErr w:type="spellEnd"/>
      <w:r w:rsidR="00367E53">
        <w:t>.</w:t>
      </w:r>
    </w:p>
    <w:p w:rsidRDefault="00702EF4" w:rsidP="0021156B" w:rsidR="00702EF4">
      <w:pPr>
        <w:pBdr>
          <w:bottom w:space="1" w:sz="12" w:color="auto" w:val="single"/>
        </w:pBdr>
      </w:pPr>
      <w:r>
        <w:t xml:space="preserve">      </w:t>
      </w:r>
      <w:r w:rsidR="00367E53">
        <w:t>Zagreb</w:t>
      </w:r>
      <w:r>
        <w:t xml:space="preserve">                                                     </w:t>
      </w:r>
      <w:r w:rsidR="00367E53">
        <w:t xml:space="preserve">       28.822,88</w:t>
      </w:r>
      <w:r>
        <w:t xml:space="preserve">           0,00                             </w:t>
      </w:r>
      <w:r w:rsidR="00367E53">
        <w:t>28</w:t>
      </w:r>
      <w:r>
        <w:t>.</w:t>
      </w:r>
      <w:r w:rsidR="00367E53">
        <w:t>822</w:t>
      </w:r>
      <w:r>
        <w:t>,</w:t>
      </w:r>
      <w:r w:rsidR="00367E53">
        <w:t>88</w:t>
      </w:r>
      <w:r>
        <w:t xml:space="preserve">           0,00</w:t>
      </w:r>
    </w:p>
    <w:p w:rsidRDefault="00702EF4" w:rsidP="0021156B" w:rsidR="00702EF4">
      <w:pPr>
        <w:pBdr>
          <w:bottom w:space="1" w:sz="12" w:color="auto" w:val="single"/>
        </w:pBdr>
      </w:pPr>
      <w:r>
        <w:t xml:space="preserve">12.  </w:t>
      </w:r>
      <w:r w:rsidR="005D6C3F">
        <w:t xml:space="preserve">PRVI FAKTOR </w:t>
      </w:r>
      <w:r>
        <w:t>d.o.o., Zagreb,</w:t>
      </w:r>
    </w:p>
    <w:p w:rsidRDefault="00702EF4" w:rsidP="0021156B" w:rsidR="00702EF4">
      <w:pPr>
        <w:pBdr>
          <w:bottom w:space="1" w:sz="12" w:color="auto" w:val="single"/>
        </w:pBdr>
      </w:pPr>
      <w:r>
        <w:t xml:space="preserve">        </w:t>
      </w:r>
      <w:proofErr w:type="spellStart"/>
      <w:r w:rsidR="005D6C3F">
        <w:t>Hektorovićeva</w:t>
      </w:r>
      <w:proofErr w:type="spellEnd"/>
      <w:r w:rsidR="005D6C3F">
        <w:t xml:space="preserve"> 2</w:t>
      </w:r>
      <w:r>
        <w:t xml:space="preserve">                                   </w:t>
      </w:r>
      <w:r w:rsidR="005D6C3F">
        <w:t xml:space="preserve"> </w:t>
      </w:r>
      <w:r>
        <w:t xml:space="preserve">   </w:t>
      </w:r>
      <w:r w:rsidR="005D6C3F">
        <w:t>471</w:t>
      </w:r>
      <w:r>
        <w:t>.</w:t>
      </w:r>
      <w:r w:rsidR="005D6C3F">
        <w:t>4</w:t>
      </w:r>
      <w:r>
        <w:t>3</w:t>
      </w:r>
      <w:r w:rsidR="005D6C3F">
        <w:t>9</w:t>
      </w:r>
      <w:r>
        <w:t>,2</w:t>
      </w:r>
      <w:r w:rsidR="005D6C3F">
        <w:t>7</w:t>
      </w:r>
      <w:r>
        <w:t xml:space="preserve">           0,00                         </w:t>
      </w:r>
      <w:r w:rsidR="005D6C3F">
        <w:t>471</w:t>
      </w:r>
      <w:r>
        <w:t>.</w:t>
      </w:r>
      <w:r w:rsidR="005D6C3F">
        <w:t>4</w:t>
      </w:r>
      <w:r>
        <w:t>3</w:t>
      </w:r>
      <w:r w:rsidR="005D6C3F">
        <w:t>9</w:t>
      </w:r>
      <w:r>
        <w:t>,2</w:t>
      </w:r>
      <w:r w:rsidR="005D6C3F">
        <w:t>7</w:t>
      </w:r>
      <w:r>
        <w:t xml:space="preserve">             0,00</w:t>
      </w:r>
    </w:p>
    <w:p w:rsidRDefault="00702EF4" w:rsidP="0021156B" w:rsidR="00702EF4">
      <w:pPr>
        <w:pBdr>
          <w:bottom w:space="1" w:sz="12" w:color="auto" w:val="single"/>
        </w:pBdr>
      </w:pPr>
      <w:r>
        <w:t>13.  HYPO LEASING KROATIEN d.o.o.,</w:t>
      </w:r>
    </w:p>
    <w:p w:rsidRDefault="00702EF4" w:rsidP="0021156B" w:rsidR="00702EF4">
      <w:pPr>
        <w:pBdr>
          <w:bottom w:space="1" w:sz="12" w:color="auto" w:val="single"/>
        </w:pBdr>
      </w:pPr>
      <w:r>
        <w:t xml:space="preserve">        Zagreb, </w:t>
      </w:r>
      <w:r w:rsidR="000E1143">
        <w:t>Slavonska avenija 6</w:t>
      </w:r>
      <w:r>
        <w:t xml:space="preserve">                  9</w:t>
      </w:r>
      <w:r w:rsidR="000E1143">
        <w:t>34</w:t>
      </w:r>
      <w:r>
        <w:t>.</w:t>
      </w:r>
      <w:r w:rsidR="000E1143">
        <w:t>065</w:t>
      </w:r>
      <w:r>
        <w:t>,</w:t>
      </w:r>
      <w:r w:rsidR="000E1143">
        <w:t>87</w:t>
      </w:r>
      <w:r>
        <w:t xml:space="preserve">            0,00                        </w:t>
      </w:r>
      <w:r w:rsidR="000E1143">
        <w:t>934</w:t>
      </w:r>
      <w:r>
        <w:t>.</w:t>
      </w:r>
      <w:r w:rsidR="000E1143">
        <w:t>065</w:t>
      </w:r>
      <w:r>
        <w:t>,</w:t>
      </w:r>
      <w:r w:rsidR="000E1143">
        <w:t>87</w:t>
      </w:r>
      <w:r>
        <w:t xml:space="preserve">              0,00</w:t>
      </w:r>
    </w:p>
    <w:p w:rsidRDefault="00702EF4" w:rsidP="0021156B" w:rsidR="00702EF4">
      <w:pPr>
        <w:pBdr>
          <w:bottom w:space="1" w:sz="12" w:color="auto" w:val="single"/>
        </w:pBdr>
      </w:pPr>
      <w:r>
        <w:t xml:space="preserve">14. </w:t>
      </w:r>
      <w:r w:rsidR="007E6678">
        <w:t xml:space="preserve"> MB</w:t>
      </w:r>
      <w:r>
        <w:t>.</w:t>
      </w:r>
      <w:r w:rsidR="007E6678">
        <w:t xml:space="preserve"> AUTO d.o.o.</w:t>
      </w:r>
      <w:r>
        <w:t>, Zagreb,</w:t>
      </w:r>
    </w:p>
    <w:p w:rsidRDefault="00702EF4" w:rsidP="0021156B" w:rsidR="00702EF4">
      <w:pPr>
        <w:pBdr>
          <w:bottom w:space="1" w:sz="12" w:color="auto" w:val="single"/>
        </w:pBdr>
      </w:pPr>
      <w:r>
        <w:t xml:space="preserve">       </w:t>
      </w:r>
      <w:proofErr w:type="spellStart"/>
      <w:r w:rsidR="007E6678">
        <w:t>Koledovčina</w:t>
      </w:r>
      <w:proofErr w:type="spellEnd"/>
      <w:r w:rsidR="007E6678">
        <w:t xml:space="preserve"> broj 8</w:t>
      </w:r>
      <w:r>
        <w:t xml:space="preserve">                        </w:t>
      </w:r>
      <w:r w:rsidR="007E6678">
        <w:t xml:space="preserve">     </w:t>
      </w:r>
      <w:r>
        <w:t xml:space="preserve">       </w:t>
      </w:r>
      <w:r w:rsidR="007E6678">
        <w:t>3</w:t>
      </w:r>
      <w:r>
        <w:t>7.</w:t>
      </w:r>
      <w:r w:rsidR="007E6678">
        <w:t>912</w:t>
      </w:r>
      <w:r>
        <w:t>,8</w:t>
      </w:r>
      <w:r w:rsidR="007E6678">
        <w:t>7</w:t>
      </w:r>
      <w:r>
        <w:t xml:space="preserve">            0,00                          </w:t>
      </w:r>
      <w:r w:rsidR="007E6678">
        <w:t>3</w:t>
      </w:r>
      <w:r>
        <w:t>7.</w:t>
      </w:r>
      <w:r w:rsidR="007E6678">
        <w:t>912</w:t>
      </w:r>
      <w:r>
        <w:t>,8</w:t>
      </w:r>
      <w:r w:rsidR="007E6678">
        <w:t>7</w:t>
      </w:r>
      <w:r>
        <w:t xml:space="preserve">       </w:t>
      </w:r>
      <w:r w:rsidR="007E6678">
        <w:t xml:space="preserve">  </w:t>
      </w:r>
      <w:r>
        <w:t xml:space="preserve">      0,00</w:t>
      </w:r>
    </w:p>
    <w:p w:rsidRDefault="007B6E2B" w:rsidP="0021156B" w:rsidR="007B6E2B">
      <w:pPr>
        <w:pBdr>
          <w:bottom w:space="1" w:sz="12" w:color="auto" w:val="single"/>
        </w:pBdr>
      </w:pPr>
      <w:r>
        <w:t xml:space="preserve">15. </w:t>
      </w:r>
      <w:r w:rsidR="00F05A83">
        <w:t>KREDITNA BANKA ZAGREB d.d.</w:t>
      </w:r>
      <w:r>
        <w:t>,</w:t>
      </w:r>
    </w:p>
    <w:p w:rsidRDefault="007B6E2B" w:rsidP="0021156B" w:rsidR="007B6E2B">
      <w:pPr>
        <w:pBdr>
          <w:bottom w:space="1" w:sz="12" w:color="auto" w:val="single"/>
        </w:pBdr>
      </w:pPr>
      <w:r>
        <w:t xml:space="preserve">        Zagreb, </w:t>
      </w:r>
      <w:proofErr w:type="spellStart"/>
      <w:r w:rsidR="00F05A83">
        <w:t>Ul.grada</w:t>
      </w:r>
      <w:proofErr w:type="spellEnd"/>
      <w:r w:rsidR="00F05A83">
        <w:t xml:space="preserve"> Vukovara 74</w:t>
      </w:r>
      <w:r>
        <w:t xml:space="preserve">             </w:t>
      </w:r>
      <w:r w:rsidR="00F05A83">
        <w:t>390</w:t>
      </w:r>
      <w:r>
        <w:t>.</w:t>
      </w:r>
      <w:r w:rsidR="00F05A83">
        <w:t>008</w:t>
      </w:r>
      <w:r>
        <w:t>,</w:t>
      </w:r>
      <w:r w:rsidR="00F05A83">
        <w:t>0</w:t>
      </w:r>
      <w:r>
        <w:t xml:space="preserve">7            0,00                         </w:t>
      </w:r>
      <w:r w:rsidR="00F05A83">
        <w:t>390</w:t>
      </w:r>
      <w:r>
        <w:t>.</w:t>
      </w:r>
      <w:r w:rsidR="00F05A83">
        <w:t>008</w:t>
      </w:r>
      <w:r>
        <w:t>,</w:t>
      </w:r>
      <w:r w:rsidR="00F05A83">
        <w:t>0</w:t>
      </w:r>
      <w:r>
        <w:t>7              0,00</w:t>
      </w:r>
    </w:p>
    <w:p w:rsidRDefault="007B6E2B" w:rsidP="0021156B" w:rsidR="007B6E2B">
      <w:pPr>
        <w:pBdr>
          <w:bottom w:space="1" w:sz="12" w:color="auto" w:val="single"/>
        </w:pBdr>
      </w:pPr>
      <w:r>
        <w:t xml:space="preserve">16.  </w:t>
      </w:r>
      <w:r w:rsidR="00F254AC">
        <w:t>AUTOCOMMERCE HRVATSKA</w:t>
      </w:r>
      <w:r>
        <w:t xml:space="preserve"> d.o.o.,</w:t>
      </w:r>
      <w:r w:rsidR="00733625">
        <w:t xml:space="preserve"> </w:t>
      </w:r>
    </w:p>
    <w:p w:rsidRDefault="00733625" w:rsidP="0021156B" w:rsidR="00733625">
      <w:pPr>
        <w:pBdr>
          <w:bottom w:space="1" w:sz="12" w:color="auto" w:val="single"/>
        </w:pBdr>
      </w:pPr>
      <w:r>
        <w:t xml:space="preserve">        </w:t>
      </w:r>
      <w:r w:rsidR="00F254AC">
        <w:t>Zagreb, Jablanska 80</w:t>
      </w:r>
      <w:r>
        <w:t xml:space="preserve">                       1</w:t>
      </w:r>
      <w:r w:rsidR="0045570A">
        <w:t>6</w:t>
      </w:r>
      <w:r>
        <w:t>.</w:t>
      </w:r>
      <w:r w:rsidR="0045570A">
        <w:t>424</w:t>
      </w:r>
      <w:r w:rsidR="00786CE8">
        <w:t>.</w:t>
      </w:r>
      <w:r w:rsidR="0045570A">
        <w:t>419</w:t>
      </w:r>
      <w:r>
        <w:t>,</w:t>
      </w:r>
      <w:r w:rsidR="0045570A">
        <w:t>97</w:t>
      </w:r>
      <w:r>
        <w:t xml:space="preserve">            0,00             </w:t>
      </w:r>
      <w:r w:rsidR="001F51D3">
        <w:t xml:space="preserve"> </w:t>
      </w:r>
      <w:r>
        <w:t xml:space="preserve">      1</w:t>
      </w:r>
      <w:r w:rsidR="0045570A">
        <w:t>6</w:t>
      </w:r>
      <w:r>
        <w:t>.</w:t>
      </w:r>
      <w:r w:rsidR="0045570A">
        <w:t>424</w:t>
      </w:r>
      <w:r w:rsidR="00786CE8">
        <w:t>.</w:t>
      </w:r>
      <w:r w:rsidR="0045570A">
        <w:t>419</w:t>
      </w:r>
      <w:r>
        <w:t>,</w:t>
      </w:r>
      <w:r w:rsidR="0045570A">
        <w:t>97</w:t>
      </w:r>
      <w:r>
        <w:t xml:space="preserve">              0,00       </w:t>
      </w:r>
    </w:p>
    <w:p w:rsidRDefault="00733625" w:rsidP="0021156B" w:rsidR="00733625">
      <w:pPr>
        <w:pBdr>
          <w:bottom w:space="1" w:sz="12" w:color="auto" w:val="single"/>
        </w:pBdr>
      </w:pPr>
      <w:r>
        <w:t xml:space="preserve">17.  </w:t>
      </w:r>
      <w:r w:rsidR="001F51D3">
        <w:t>RAIFFEISENLANDSBANK</w:t>
      </w:r>
      <w:r>
        <w:t>,</w:t>
      </w:r>
      <w:r w:rsidR="001F51D3">
        <w:t xml:space="preserve"> </w:t>
      </w:r>
      <w:proofErr w:type="spellStart"/>
      <w:r w:rsidR="001F51D3">
        <w:t>Karnten</w:t>
      </w:r>
      <w:proofErr w:type="spellEnd"/>
      <w:r w:rsidR="001F51D3">
        <w:t>-</w:t>
      </w:r>
      <w:proofErr w:type="spellStart"/>
      <w:r w:rsidR="001F51D3">
        <w:t>Rechenc</w:t>
      </w:r>
      <w:proofErr w:type="spellEnd"/>
      <w:r w:rsidR="001F51D3">
        <w:t>.</w:t>
      </w:r>
    </w:p>
    <w:p w:rsidRDefault="00733625" w:rsidP="0021156B" w:rsidR="00323AFC">
      <w:pPr>
        <w:pBdr>
          <w:bottom w:space="1" w:sz="12" w:color="auto" w:val="single"/>
        </w:pBdr>
      </w:pPr>
      <w:r>
        <w:t xml:space="preserve">       </w:t>
      </w:r>
      <w:proofErr w:type="spellStart"/>
      <w:r w:rsidR="001F51D3">
        <w:t>und</w:t>
      </w:r>
      <w:proofErr w:type="spellEnd"/>
      <w:r w:rsidR="001F51D3">
        <w:t xml:space="preserve"> </w:t>
      </w:r>
      <w:proofErr w:type="spellStart"/>
      <w:r w:rsidR="001F51D3">
        <w:t>Revisionsverband</w:t>
      </w:r>
      <w:proofErr w:type="spellEnd"/>
      <w:r w:rsidR="001F51D3">
        <w:t>, reg.Gen.m.b.H,</w:t>
      </w:r>
    </w:p>
    <w:p w:rsidRDefault="00323AFC" w:rsidP="00323AFC" w:rsidR="00323AFC">
      <w:pPr>
        <w:pBdr>
          <w:bottom w:space="1" w:sz="12" w:color="auto" w:val="single"/>
        </w:pBdr>
        <w:jc w:val="center"/>
      </w:pPr>
      <w:r>
        <w:lastRenderedPageBreak/>
        <w:t>-9-</w:t>
      </w:r>
    </w:p>
    <w:p w:rsidRDefault="00323AFC" w:rsidP="0021156B" w:rsidR="00733625">
      <w:pPr>
        <w:pBdr>
          <w:bottom w:space="1" w:sz="12" w:color="auto" w:val="single"/>
        </w:pBdr>
      </w:pPr>
      <w:r>
        <w:t xml:space="preserve">        </w:t>
      </w:r>
      <w:proofErr w:type="spellStart"/>
      <w:r w:rsidR="001F51D3">
        <w:t>Klagenfurt</w:t>
      </w:r>
      <w:proofErr w:type="spellEnd"/>
      <w:r w:rsidR="001F51D3">
        <w:t xml:space="preserve">, </w:t>
      </w:r>
      <w:proofErr w:type="spellStart"/>
      <w:r w:rsidR="001F51D3">
        <w:t>Austria</w:t>
      </w:r>
      <w:proofErr w:type="spellEnd"/>
      <w:r w:rsidR="001F51D3">
        <w:t xml:space="preserve">                            4.754.906,28             0,00                      4.754.906,28 </w:t>
      </w:r>
      <w:r w:rsidR="00733625">
        <w:t xml:space="preserve"> </w:t>
      </w:r>
      <w:r w:rsidR="001F51D3">
        <w:t xml:space="preserve">            0,00</w:t>
      </w:r>
      <w:r w:rsidR="00733625">
        <w:t xml:space="preserve">                                  </w:t>
      </w:r>
    </w:p>
    <w:p w:rsidRDefault="00733625" w:rsidP="0021156B" w:rsidR="00733625">
      <w:pPr>
        <w:pBdr>
          <w:bottom w:space="1" w:sz="12" w:color="auto" w:val="single"/>
        </w:pBdr>
      </w:pPr>
      <w:r>
        <w:t xml:space="preserve">18.  </w:t>
      </w:r>
      <w:r w:rsidR="00E67462">
        <w:t>PENTAGRAM SOFTWARE</w:t>
      </w:r>
      <w:r>
        <w:t>,</w:t>
      </w:r>
      <w:r w:rsidR="00E67462">
        <w:t xml:space="preserve"> d.o.o.,</w:t>
      </w:r>
    </w:p>
    <w:p w:rsidRDefault="00733625" w:rsidP="0021156B" w:rsidR="00733625">
      <w:pPr>
        <w:pBdr>
          <w:bottom w:space="1" w:sz="12" w:color="auto" w:val="single"/>
        </w:pBdr>
      </w:pPr>
      <w:r>
        <w:t xml:space="preserve">       </w:t>
      </w:r>
      <w:r w:rsidR="000F1B31">
        <w:t xml:space="preserve">Zagreb, S. Batušića 4      </w:t>
      </w:r>
      <w:r>
        <w:t xml:space="preserve">                        </w:t>
      </w:r>
      <w:r w:rsidR="000F1B31">
        <w:t>29</w:t>
      </w:r>
      <w:r>
        <w:t>.</w:t>
      </w:r>
      <w:r w:rsidR="000F1B31">
        <w:t>172</w:t>
      </w:r>
      <w:r>
        <w:t>,</w:t>
      </w:r>
      <w:r w:rsidR="000F1B31">
        <w:t>49</w:t>
      </w:r>
      <w:r>
        <w:t xml:space="preserve">          </w:t>
      </w:r>
      <w:r w:rsidR="000F1B31">
        <w:t xml:space="preserve">  </w:t>
      </w:r>
      <w:r>
        <w:t xml:space="preserve"> 0,00                           </w:t>
      </w:r>
      <w:r w:rsidR="000F1B31">
        <w:t>29</w:t>
      </w:r>
      <w:r>
        <w:t>.</w:t>
      </w:r>
      <w:r w:rsidR="000F1B31">
        <w:t>172</w:t>
      </w:r>
      <w:r>
        <w:t>,</w:t>
      </w:r>
      <w:r w:rsidR="000F1B31">
        <w:t>49</w:t>
      </w:r>
      <w:r>
        <w:t xml:space="preserve">           </w:t>
      </w:r>
      <w:r w:rsidR="00715965">
        <w:t xml:space="preserve"> </w:t>
      </w:r>
      <w:r>
        <w:t xml:space="preserve">  0,00</w:t>
      </w:r>
    </w:p>
    <w:p w:rsidRDefault="00733625" w:rsidP="0021156B" w:rsidR="00733625">
      <w:pPr>
        <w:pBdr>
          <w:bottom w:space="1" w:sz="12" w:color="auto" w:val="single"/>
        </w:pBdr>
      </w:pPr>
      <w:r>
        <w:t xml:space="preserve">19.  </w:t>
      </w:r>
      <w:r w:rsidR="001428A8">
        <w:t>FINANCIJSKA AGENCIJA</w:t>
      </w:r>
      <w:r>
        <w:t>, Zagreb,</w:t>
      </w:r>
    </w:p>
    <w:p w:rsidRDefault="00733625" w:rsidP="0021156B" w:rsidR="00733625">
      <w:pPr>
        <w:pBdr>
          <w:bottom w:space="1" w:sz="12" w:color="auto" w:val="single"/>
        </w:pBdr>
      </w:pPr>
      <w:r>
        <w:t xml:space="preserve">        </w:t>
      </w:r>
      <w:r w:rsidR="001428A8">
        <w:t>Vrtni put 3</w:t>
      </w:r>
      <w:r>
        <w:t xml:space="preserve">                                      </w:t>
      </w:r>
      <w:r w:rsidR="001428A8">
        <w:t xml:space="preserve">          1</w:t>
      </w:r>
      <w:r>
        <w:t>.</w:t>
      </w:r>
      <w:r w:rsidR="001428A8">
        <w:t>242</w:t>
      </w:r>
      <w:r>
        <w:t>,</w:t>
      </w:r>
      <w:r w:rsidR="001428A8">
        <w:t>32</w:t>
      </w:r>
      <w:r>
        <w:t xml:space="preserve">  </w:t>
      </w:r>
      <w:r w:rsidR="001428A8">
        <w:t xml:space="preserve">   </w:t>
      </w:r>
      <w:r>
        <w:t xml:space="preserve">         0,00   </w:t>
      </w:r>
      <w:r w:rsidR="001428A8">
        <w:t xml:space="preserve">  </w:t>
      </w:r>
      <w:r>
        <w:t xml:space="preserve">                        </w:t>
      </w:r>
      <w:r w:rsidR="001428A8">
        <w:t>1</w:t>
      </w:r>
      <w:r>
        <w:t>.</w:t>
      </w:r>
      <w:r w:rsidR="001428A8">
        <w:t>242</w:t>
      </w:r>
      <w:r>
        <w:t>,</w:t>
      </w:r>
      <w:r w:rsidR="001428A8">
        <w:t>32</w:t>
      </w:r>
      <w:r>
        <w:t xml:space="preserve">           </w:t>
      </w:r>
      <w:r w:rsidR="00715965">
        <w:t xml:space="preserve"> </w:t>
      </w:r>
      <w:r>
        <w:t xml:space="preserve">  0,00</w:t>
      </w:r>
    </w:p>
    <w:p w:rsidRDefault="00733625" w:rsidP="0021156B" w:rsidR="000C0D43">
      <w:pPr>
        <w:pBdr>
          <w:bottom w:space="1" w:sz="12" w:color="auto" w:val="single"/>
        </w:pBdr>
      </w:pPr>
      <w:r>
        <w:t xml:space="preserve">20.  </w:t>
      </w:r>
      <w:r w:rsidR="009606F0">
        <w:t>PROBUS d.o.o., Samobor</w:t>
      </w:r>
      <w:r w:rsidR="000C0D43">
        <w:t>,</w:t>
      </w:r>
    </w:p>
    <w:p w:rsidRDefault="000C0D43" w:rsidP="0021156B" w:rsidR="000C0D43">
      <w:pPr>
        <w:pBdr>
          <w:bottom w:space="1" w:sz="12" w:color="auto" w:val="single"/>
        </w:pBdr>
      </w:pPr>
      <w:r>
        <w:t xml:space="preserve">       </w:t>
      </w:r>
      <w:r w:rsidR="009606F0">
        <w:t xml:space="preserve">Milana Langa 41         </w:t>
      </w:r>
      <w:r>
        <w:t xml:space="preserve">                             </w:t>
      </w:r>
      <w:r w:rsidR="009606F0">
        <w:t>12</w:t>
      </w:r>
      <w:r>
        <w:t>.</w:t>
      </w:r>
      <w:r w:rsidR="009606F0">
        <w:t>572</w:t>
      </w:r>
      <w:r>
        <w:t>,</w:t>
      </w:r>
      <w:r w:rsidR="009606F0">
        <w:t>08</w:t>
      </w:r>
      <w:r>
        <w:t xml:space="preserve">      </w:t>
      </w:r>
      <w:r w:rsidR="009606F0">
        <w:t xml:space="preserve">      0,00</w:t>
      </w:r>
      <w:r>
        <w:t xml:space="preserve">                  </w:t>
      </w:r>
      <w:r w:rsidR="009606F0">
        <w:t xml:space="preserve">     </w:t>
      </w:r>
      <w:r>
        <w:t xml:space="preserve">     </w:t>
      </w:r>
      <w:r w:rsidR="009606F0">
        <w:t>1</w:t>
      </w:r>
      <w:r>
        <w:t>2.</w:t>
      </w:r>
      <w:r w:rsidR="009606F0">
        <w:t>572</w:t>
      </w:r>
      <w:r>
        <w:t>,</w:t>
      </w:r>
      <w:r w:rsidR="009606F0">
        <w:t>08</w:t>
      </w:r>
      <w:r>
        <w:t xml:space="preserve">             0,00</w:t>
      </w:r>
    </w:p>
    <w:p w:rsidRDefault="000C0D43" w:rsidP="0021156B" w:rsidR="000C0D43">
      <w:pPr>
        <w:pBdr>
          <w:bottom w:space="1" w:sz="12" w:color="auto" w:val="single"/>
        </w:pBdr>
      </w:pPr>
      <w:r>
        <w:t xml:space="preserve">21.  </w:t>
      </w:r>
      <w:r w:rsidR="00080BF1">
        <w:t>KVARNER VIENNA INSURANCE GROUP</w:t>
      </w:r>
      <w:r>
        <w:t>,</w:t>
      </w:r>
    </w:p>
    <w:p w:rsidRDefault="000C0D43" w:rsidP="0021156B" w:rsidR="000C0D43">
      <w:pPr>
        <w:pBdr>
          <w:bottom w:space="1" w:sz="12" w:color="auto" w:val="single"/>
        </w:pBdr>
      </w:pPr>
      <w:r>
        <w:t xml:space="preserve">       </w:t>
      </w:r>
      <w:r w:rsidR="00080BF1">
        <w:t>Rijeka, Osječka 46</w:t>
      </w:r>
      <w:r>
        <w:t xml:space="preserve">                   </w:t>
      </w:r>
      <w:r w:rsidR="00080BF1">
        <w:t xml:space="preserve">     </w:t>
      </w:r>
      <w:r w:rsidR="00446852">
        <w:t xml:space="preserve"> </w:t>
      </w:r>
      <w:r w:rsidR="00080BF1">
        <w:t xml:space="preserve">    1.513.418,86   </w:t>
      </w:r>
      <w:r>
        <w:t xml:space="preserve">          0,00     </w:t>
      </w:r>
      <w:r w:rsidR="00733625">
        <w:t xml:space="preserve">          </w:t>
      </w:r>
      <w:r>
        <w:t xml:space="preserve">        </w:t>
      </w:r>
      <w:r w:rsidR="00080BF1">
        <w:t>1.513.418,86</w:t>
      </w:r>
      <w:r>
        <w:t xml:space="preserve">        </w:t>
      </w:r>
      <w:r w:rsidR="00715965">
        <w:t xml:space="preserve"> </w:t>
      </w:r>
      <w:r>
        <w:t xml:space="preserve">   0,00</w:t>
      </w:r>
    </w:p>
    <w:p w:rsidRDefault="000C0D43" w:rsidP="0021156B" w:rsidR="000C0D43">
      <w:pPr>
        <w:pBdr>
          <w:bottom w:space="1" w:sz="12" w:color="auto" w:val="single"/>
        </w:pBdr>
      </w:pPr>
      <w:r>
        <w:t xml:space="preserve">22. </w:t>
      </w:r>
      <w:r w:rsidR="00733625">
        <w:t xml:space="preserve"> </w:t>
      </w:r>
      <w:r w:rsidR="00446852">
        <w:t>MULTICONSULT LEASING d.o.o.</w:t>
      </w:r>
      <w:r>
        <w:t xml:space="preserve"> </w:t>
      </w:r>
      <w:r w:rsidR="00446852">
        <w:t>,</w:t>
      </w:r>
    </w:p>
    <w:p w:rsidRDefault="000C0D43" w:rsidP="0021156B" w:rsidR="000C0D43">
      <w:pPr>
        <w:pBdr>
          <w:bottom w:space="1" w:sz="12" w:color="auto" w:val="single"/>
        </w:pBdr>
      </w:pPr>
      <w:r>
        <w:t xml:space="preserve">       </w:t>
      </w:r>
      <w:r w:rsidR="00446852">
        <w:t xml:space="preserve">Zagreb, </w:t>
      </w:r>
      <w:proofErr w:type="spellStart"/>
      <w:r w:rsidR="00446852">
        <w:t>Draškovićeva</w:t>
      </w:r>
      <w:proofErr w:type="spellEnd"/>
      <w:r w:rsidR="00446852">
        <w:t xml:space="preserve"> 54                 1.097.619,54</w:t>
      </w:r>
      <w:r>
        <w:t xml:space="preserve">             0,00                       </w:t>
      </w:r>
      <w:r w:rsidR="00446852">
        <w:t>1.097.619</w:t>
      </w:r>
      <w:r>
        <w:t>,</w:t>
      </w:r>
      <w:r w:rsidR="00446852">
        <w:t>54</w:t>
      </w:r>
      <w:r>
        <w:t xml:space="preserve">            0,00</w:t>
      </w:r>
    </w:p>
    <w:p w:rsidRDefault="008B2079" w:rsidP="0021156B" w:rsidR="008B2079">
      <w:pPr>
        <w:pBdr>
          <w:bottom w:space="1" w:sz="12" w:color="auto" w:val="single"/>
        </w:pBdr>
      </w:pPr>
      <w:r>
        <w:t xml:space="preserve">23.  </w:t>
      </w:r>
      <w:r w:rsidR="002F174D">
        <w:t>RH,MF, Porezna uprava</w:t>
      </w:r>
      <w:r>
        <w:t>,</w:t>
      </w:r>
    </w:p>
    <w:p w:rsidRDefault="008B2079" w:rsidP="0021156B" w:rsidR="008B2079">
      <w:pPr>
        <w:pBdr>
          <w:bottom w:space="1" w:sz="12" w:color="auto" w:val="single"/>
        </w:pBdr>
      </w:pPr>
      <w:r>
        <w:t xml:space="preserve">       </w:t>
      </w:r>
      <w:r w:rsidR="002F174D">
        <w:t xml:space="preserve">Područni ured Zagreb  </w:t>
      </w:r>
      <w:r>
        <w:t xml:space="preserve">                   </w:t>
      </w:r>
      <w:r w:rsidR="002F174D">
        <w:t xml:space="preserve">   </w:t>
      </w:r>
      <w:r>
        <w:t xml:space="preserve"> 8</w:t>
      </w:r>
      <w:r w:rsidR="002F174D">
        <w:t>26</w:t>
      </w:r>
      <w:r>
        <w:t>.</w:t>
      </w:r>
      <w:r w:rsidR="002F174D">
        <w:t>766</w:t>
      </w:r>
      <w:r>
        <w:t>,</w:t>
      </w:r>
      <w:r w:rsidR="002F174D">
        <w:t>3</w:t>
      </w:r>
      <w:r>
        <w:t xml:space="preserve">8      </w:t>
      </w:r>
      <w:r w:rsidR="002F174D">
        <w:t xml:space="preserve">     </w:t>
      </w:r>
      <w:r>
        <w:t xml:space="preserve">  0,00                           8</w:t>
      </w:r>
      <w:r w:rsidR="002F174D">
        <w:t>26</w:t>
      </w:r>
      <w:r>
        <w:t>.</w:t>
      </w:r>
      <w:r w:rsidR="002F174D">
        <w:t>766</w:t>
      </w:r>
      <w:r>
        <w:t>,</w:t>
      </w:r>
      <w:r w:rsidR="002F174D">
        <w:t>3</w:t>
      </w:r>
      <w:r>
        <w:t>8           0,00</w:t>
      </w:r>
    </w:p>
    <w:p w:rsidRDefault="008B2079" w:rsidP="0021156B" w:rsidR="008B2079">
      <w:pPr>
        <w:pBdr>
          <w:bottom w:space="1" w:sz="12" w:color="auto" w:val="single"/>
        </w:pBdr>
      </w:pPr>
      <w:r>
        <w:t xml:space="preserve">24.  </w:t>
      </w:r>
      <w:r w:rsidR="008F7F62">
        <w:t>BKS LEASING CROATIA d.o.o.</w:t>
      </w:r>
      <w:r>
        <w:t xml:space="preserve">,             </w:t>
      </w:r>
    </w:p>
    <w:p w:rsidRDefault="008B2079" w:rsidP="0021156B" w:rsidR="008B2079">
      <w:pPr>
        <w:pBdr>
          <w:bottom w:space="1" w:sz="12" w:color="auto" w:val="single"/>
        </w:pBdr>
      </w:pPr>
      <w:r>
        <w:t xml:space="preserve">       </w:t>
      </w:r>
      <w:r w:rsidR="008F7F62">
        <w:t xml:space="preserve"> Zagreb, I. Lučića 2 a</w:t>
      </w:r>
      <w:r>
        <w:t xml:space="preserve">  </w:t>
      </w:r>
      <w:r w:rsidR="000C0D43">
        <w:t xml:space="preserve">  </w:t>
      </w:r>
      <w:r w:rsidR="00733625">
        <w:t xml:space="preserve">             </w:t>
      </w:r>
      <w:r>
        <w:t xml:space="preserve">       </w:t>
      </w:r>
      <w:r w:rsidR="008F7F62">
        <w:t xml:space="preserve">3.373.413,06   </w:t>
      </w:r>
      <w:r>
        <w:t xml:space="preserve">  </w:t>
      </w:r>
      <w:r w:rsidR="008F7F62">
        <w:t>1.289.262,60</w:t>
      </w:r>
      <w:r>
        <w:t xml:space="preserve">              </w:t>
      </w:r>
      <w:r w:rsidR="008F7F62">
        <w:t xml:space="preserve">  2.084.150,46</w:t>
      </w:r>
      <w:r>
        <w:t xml:space="preserve">           0,00</w:t>
      </w:r>
    </w:p>
    <w:p w:rsidRDefault="008B2079" w:rsidP="0021156B" w:rsidR="008B2079">
      <w:pPr>
        <w:pBdr>
          <w:bottom w:space="1" w:sz="12" w:color="auto" w:val="single"/>
        </w:pBdr>
      </w:pPr>
      <w:r>
        <w:t xml:space="preserve">25.  </w:t>
      </w:r>
      <w:r w:rsidR="007152D7">
        <w:t>EUROLEASING</w:t>
      </w:r>
      <w:r>
        <w:t xml:space="preserve"> d.o.o.,</w:t>
      </w:r>
    </w:p>
    <w:p w:rsidRDefault="008B2079" w:rsidP="0021156B" w:rsidR="008B2079">
      <w:pPr>
        <w:pBdr>
          <w:bottom w:space="1" w:sz="12" w:color="auto" w:val="single"/>
        </w:pBdr>
      </w:pPr>
      <w:r>
        <w:t xml:space="preserve">       Zagreb, </w:t>
      </w:r>
      <w:r w:rsidR="007152D7">
        <w:t xml:space="preserve">Remetinečka c. 98                145.092,47            0,00                            145.092,47           0,00  </w:t>
      </w:r>
    </w:p>
    <w:p w:rsidRDefault="008B2079" w:rsidP="0021156B" w:rsidR="008B2079">
      <w:pPr>
        <w:pBdr>
          <w:bottom w:space="1" w:sz="12" w:color="auto" w:val="single"/>
        </w:pBdr>
      </w:pPr>
      <w:r>
        <w:t xml:space="preserve">26. </w:t>
      </w:r>
      <w:r w:rsidR="00170871">
        <w:t>CENTAR BANKA d.d.</w:t>
      </w:r>
      <w:r>
        <w:t>, Zagreb,</w:t>
      </w:r>
    </w:p>
    <w:p w:rsidRDefault="008B2079" w:rsidP="0021156B" w:rsidR="00733625">
      <w:pPr>
        <w:pBdr>
          <w:bottom w:space="1" w:sz="12" w:color="auto" w:val="single"/>
        </w:pBdr>
      </w:pPr>
      <w:r>
        <w:t xml:space="preserve">      </w:t>
      </w:r>
      <w:r w:rsidR="00170871">
        <w:t xml:space="preserve"> </w:t>
      </w:r>
      <w:proofErr w:type="spellStart"/>
      <w:r w:rsidR="00170871">
        <w:t>Amruševa</w:t>
      </w:r>
      <w:proofErr w:type="spellEnd"/>
      <w:r w:rsidR="00170871">
        <w:t xml:space="preserve"> 6</w:t>
      </w:r>
      <w:r>
        <w:t xml:space="preserve">                                  </w:t>
      </w:r>
      <w:r w:rsidR="00170871">
        <w:t xml:space="preserve">     </w:t>
      </w:r>
      <w:r>
        <w:t>5.</w:t>
      </w:r>
      <w:r w:rsidR="00170871">
        <w:t>924</w:t>
      </w:r>
      <w:r>
        <w:t>,</w:t>
      </w:r>
      <w:r w:rsidR="00170871">
        <w:t>690,27</w:t>
      </w:r>
      <w:r>
        <w:t xml:space="preserve">      </w:t>
      </w:r>
      <w:r w:rsidR="00C5496D">
        <w:t xml:space="preserve"> </w:t>
      </w:r>
      <w:r>
        <w:t xml:space="preserve">  </w:t>
      </w:r>
      <w:r w:rsidR="00C5496D">
        <w:t xml:space="preserve"> </w:t>
      </w:r>
      <w:r>
        <w:t xml:space="preserve"> 0,00                         5.</w:t>
      </w:r>
      <w:r w:rsidR="00170871">
        <w:t>924.690</w:t>
      </w:r>
      <w:r>
        <w:t>,</w:t>
      </w:r>
      <w:r w:rsidR="00170871">
        <w:t>27</w:t>
      </w:r>
      <w:r>
        <w:t xml:space="preserve">      </w:t>
      </w:r>
      <w:r w:rsidR="00170871">
        <w:t xml:space="preserve">  </w:t>
      </w:r>
      <w:r>
        <w:t xml:space="preserve">   0,00                  </w:t>
      </w:r>
    </w:p>
    <w:p w:rsidRDefault="00C06D16" w:rsidP="0021156B" w:rsidR="00733625">
      <w:pPr>
        <w:pBdr>
          <w:bottom w:space="1" w:sz="12" w:color="auto" w:val="single"/>
        </w:pBdr>
      </w:pPr>
      <w:r>
        <w:t>2</w:t>
      </w:r>
      <w:r w:rsidR="008B2079">
        <w:t xml:space="preserve">7. </w:t>
      </w:r>
      <w:r w:rsidR="00866D01">
        <w:t xml:space="preserve">TOI </w:t>
      </w:r>
      <w:proofErr w:type="spellStart"/>
      <w:r w:rsidR="00866D01">
        <w:t>TOI</w:t>
      </w:r>
      <w:proofErr w:type="spellEnd"/>
      <w:r>
        <w:t xml:space="preserve"> d.o.o.</w:t>
      </w:r>
      <w:r w:rsidR="008A42DC">
        <w:t>, Zagreb</w:t>
      </w:r>
    </w:p>
    <w:p w:rsidRDefault="00C06D16" w:rsidP="0021156B" w:rsidR="008A42DC">
      <w:pPr>
        <w:pBdr>
          <w:bottom w:space="1" w:sz="12" w:color="auto" w:val="single"/>
        </w:pBdr>
      </w:pPr>
      <w:r>
        <w:t xml:space="preserve">       </w:t>
      </w:r>
      <w:proofErr w:type="spellStart"/>
      <w:r w:rsidR="008A42DC">
        <w:t>Kvintička</w:t>
      </w:r>
      <w:proofErr w:type="spellEnd"/>
      <w:r w:rsidR="008A42DC">
        <w:t xml:space="preserve"> 16                                  </w:t>
      </w:r>
      <w:r>
        <w:t xml:space="preserve">            </w:t>
      </w:r>
      <w:r w:rsidR="008A42DC">
        <w:t>5</w:t>
      </w:r>
      <w:r>
        <w:t>.</w:t>
      </w:r>
      <w:r w:rsidR="008A42DC">
        <w:t>075</w:t>
      </w:r>
      <w:r>
        <w:t>,</w:t>
      </w:r>
      <w:r w:rsidR="008A42DC">
        <w:t>20</w:t>
      </w:r>
      <w:r>
        <w:t xml:space="preserve">           0,00                                </w:t>
      </w:r>
      <w:r w:rsidR="008A42DC">
        <w:t>5</w:t>
      </w:r>
      <w:r>
        <w:t>.</w:t>
      </w:r>
      <w:r w:rsidR="008A42DC">
        <w:t>075</w:t>
      </w:r>
      <w:r>
        <w:t>,</w:t>
      </w:r>
      <w:r w:rsidR="008A42DC">
        <w:t>20</w:t>
      </w:r>
      <w:r>
        <w:t xml:space="preserve">            0,00 </w:t>
      </w:r>
    </w:p>
    <w:p w:rsidRDefault="008A42DC" w:rsidP="0021156B" w:rsidR="008A42DC">
      <w:pPr>
        <w:pBdr>
          <w:bottom w:space="1" w:sz="12" w:color="auto" w:val="single"/>
        </w:pBdr>
      </w:pPr>
      <w:r>
        <w:t>28. INTEREUROPA Logističke usluge d.o.o.,</w:t>
      </w:r>
    </w:p>
    <w:p w:rsidRDefault="008A42DC" w:rsidP="0021156B" w:rsidR="008A42DC">
      <w:pPr>
        <w:pBdr>
          <w:bottom w:space="1" w:sz="12" w:color="auto" w:val="single"/>
        </w:pBdr>
      </w:pPr>
      <w:r>
        <w:t xml:space="preserve">      Zagreb, Josipa Lončara 3                       76.711,62          0,00                               76.711,62           0,00</w:t>
      </w:r>
    </w:p>
    <w:p w:rsidRDefault="008A42DC" w:rsidP="0021156B" w:rsidR="008A42DC">
      <w:pPr>
        <w:pBdr>
          <w:bottom w:space="1" w:sz="12" w:color="auto" w:val="single"/>
        </w:pBdr>
      </w:pPr>
      <w:r>
        <w:t>29. VULKAL d.o.o., Zagreb,</w:t>
      </w:r>
    </w:p>
    <w:p w:rsidRDefault="008A42DC" w:rsidP="0021156B" w:rsidR="00DD79F7">
      <w:pPr>
        <w:pBdr>
          <w:bottom w:space="1" w:sz="12" w:color="auto" w:val="single"/>
        </w:pBdr>
      </w:pPr>
      <w:r>
        <w:t xml:space="preserve">       Samoborska c. 310                                 7.944,15           0,00                                 7.944,15           0,00</w:t>
      </w:r>
    </w:p>
    <w:p w:rsidRDefault="00DD79F7" w:rsidP="0021156B" w:rsidR="00DD79F7">
      <w:pPr>
        <w:pBdr>
          <w:bottom w:space="1" w:sz="12" w:color="auto" w:val="single"/>
        </w:pBdr>
      </w:pPr>
      <w:r w:rsidRPr="00DD79F7">
        <w:t xml:space="preserve">30. </w:t>
      </w:r>
      <w:r>
        <w:t>ZAGREBAČKI HOLDING, Podružnica Čistoća,</w:t>
      </w:r>
    </w:p>
    <w:p w:rsidRDefault="00DD79F7" w:rsidP="0021156B" w:rsidR="00DD79F7">
      <w:pPr>
        <w:pBdr>
          <w:bottom w:space="1" w:sz="12" w:color="auto" w:val="single"/>
        </w:pBdr>
      </w:pPr>
      <w:r>
        <w:t xml:space="preserve">       Zagreb, Radnička c. 82                              32.283,48               0,00                       32.283,48            0,00</w:t>
      </w:r>
    </w:p>
    <w:p w:rsidRDefault="00DD79F7" w:rsidP="0021156B" w:rsidR="00DD79F7">
      <w:pPr>
        <w:pBdr>
          <w:bottom w:space="1" w:sz="12" w:color="auto" w:val="single"/>
        </w:pBdr>
      </w:pPr>
      <w:r>
        <w:t xml:space="preserve">31. TUCANA LIMITED, </w:t>
      </w:r>
      <w:proofErr w:type="spellStart"/>
      <w:r>
        <w:t>Lanarca</w:t>
      </w:r>
      <w:proofErr w:type="spellEnd"/>
      <w:r w:rsidR="005C70DF">
        <w:t>, Republika</w:t>
      </w:r>
    </w:p>
    <w:p w:rsidRDefault="005C70DF" w:rsidP="0021156B" w:rsidR="005C70DF">
      <w:pPr>
        <w:pBdr>
          <w:bottom w:space="1" w:sz="12" w:color="auto" w:val="single"/>
        </w:pBdr>
      </w:pPr>
      <w:r>
        <w:t xml:space="preserve">       Cipar, p.p. </w:t>
      </w:r>
      <w:proofErr w:type="spellStart"/>
      <w:r>
        <w:t>odvj.Damir</w:t>
      </w:r>
      <w:proofErr w:type="spellEnd"/>
      <w:r>
        <w:t xml:space="preserve"> Pokupec          1.041.938,57              0,00                  1.041.938,57            0,00 </w:t>
      </w:r>
    </w:p>
    <w:p w:rsidRDefault="005C70DF" w:rsidP="0021156B" w:rsidR="00FB0C35">
      <w:pPr>
        <w:pBdr>
          <w:bottom w:space="1" w:sz="12" w:color="auto" w:val="single"/>
        </w:pBdr>
      </w:pPr>
      <w:r>
        <w:t xml:space="preserve">32.  </w:t>
      </w:r>
      <w:r w:rsidR="00FB0C35">
        <w:t>ELIN HRVATSKA d.o.o., Zagreb,</w:t>
      </w:r>
    </w:p>
    <w:p w:rsidRDefault="00FB0C35" w:rsidP="0021156B" w:rsidR="005C70DF">
      <w:pPr>
        <w:pBdr>
          <w:bottom w:space="1" w:sz="12" w:color="auto" w:val="single"/>
        </w:pBdr>
      </w:pPr>
      <w:r>
        <w:t xml:space="preserve">       Žitnjak </w:t>
      </w:r>
      <w:proofErr w:type="spellStart"/>
      <w:r>
        <w:t>bb</w:t>
      </w:r>
      <w:proofErr w:type="spellEnd"/>
      <w:r w:rsidR="005C70DF">
        <w:t xml:space="preserve">    </w:t>
      </w:r>
      <w:r>
        <w:t xml:space="preserve">                                           1.187.312,12               0,00                  1.187.312,12            0,00</w:t>
      </w:r>
    </w:p>
    <w:p w:rsidRDefault="00FB0C35" w:rsidP="0021156B" w:rsidR="00FB0C35">
      <w:pPr>
        <w:pBdr>
          <w:bottom w:space="1" w:sz="12" w:color="auto" w:val="single"/>
        </w:pBdr>
      </w:pPr>
      <w:r>
        <w:t xml:space="preserve">33.  CNH </w:t>
      </w:r>
      <w:proofErr w:type="spellStart"/>
      <w:r>
        <w:t>Baumaschinen</w:t>
      </w:r>
      <w:proofErr w:type="spellEnd"/>
      <w:r>
        <w:t xml:space="preserve"> </w:t>
      </w:r>
      <w:proofErr w:type="spellStart"/>
      <w:r>
        <w:t>GmbH</w:t>
      </w:r>
      <w:proofErr w:type="spellEnd"/>
      <w:r>
        <w:t>, Berlin</w:t>
      </w:r>
    </w:p>
    <w:p w:rsidRDefault="00FB0C35" w:rsidP="0021156B" w:rsidR="00FB0C35">
      <w:pPr>
        <w:pBdr>
          <w:bottom w:space="1" w:sz="12" w:color="auto" w:val="single"/>
        </w:pBdr>
      </w:pPr>
      <w:r>
        <w:t xml:space="preserve">        p.p. OD </w:t>
      </w:r>
      <w:proofErr w:type="spellStart"/>
      <w:r>
        <w:t>Pećarević</w:t>
      </w:r>
      <w:proofErr w:type="spellEnd"/>
      <w:r>
        <w:t>&amp;</w:t>
      </w:r>
      <w:proofErr w:type="spellStart"/>
      <w:r>
        <w:t>Relić</w:t>
      </w:r>
      <w:proofErr w:type="spellEnd"/>
      <w:r>
        <w:t>, Zagreb       2.938.933,56               0,00                 2.938.933,56            0,00</w:t>
      </w:r>
    </w:p>
    <w:p w:rsidRDefault="001B6235" w:rsidP="0021156B" w:rsidR="001B6235">
      <w:pPr>
        <w:pBdr>
          <w:bottom w:space="1" w:sz="12" w:color="auto" w:val="single"/>
        </w:pBdr>
      </w:pPr>
      <w:r>
        <w:t>34.  PORSCHE LEASING d.o.o., Zagreb</w:t>
      </w:r>
    </w:p>
    <w:p w:rsidRDefault="001B6235" w:rsidP="0021156B" w:rsidR="001B6235">
      <w:pPr>
        <w:pBdr>
          <w:bottom w:space="1" w:sz="12" w:color="auto" w:val="single"/>
        </w:pBdr>
      </w:pPr>
      <w:r>
        <w:t xml:space="preserve">       </w:t>
      </w:r>
      <w:r w:rsidR="000A544E">
        <w:t xml:space="preserve">Velimira </w:t>
      </w:r>
      <w:proofErr w:type="spellStart"/>
      <w:r w:rsidR="000A544E">
        <w:t>Škorpika</w:t>
      </w:r>
      <w:proofErr w:type="spellEnd"/>
      <w:r w:rsidR="000A544E">
        <w:t xml:space="preserve"> 21                                   79.316,76              0,00                       79.316,76            0,00</w:t>
      </w:r>
    </w:p>
    <w:p w:rsidRDefault="00561210" w:rsidP="0021156B" w:rsidR="000A544E">
      <w:pPr>
        <w:pBdr>
          <w:bottom w:space="1" w:sz="12" w:color="auto" w:val="single"/>
        </w:pBdr>
      </w:pPr>
      <w:r>
        <w:t>35.  TEMAKO d.o.o., Zagreb,</w:t>
      </w:r>
    </w:p>
    <w:p w:rsidRDefault="00561210" w:rsidP="0021156B" w:rsidR="00561210">
      <w:pPr>
        <w:pBdr>
          <w:bottom w:space="1" w:sz="12" w:color="auto" w:val="single"/>
        </w:pBdr>
      </w:pPr>
      <w:r>
        <w:t xml:space="preserve">       Međimurska 21                                          184.816,80              0,00                     184.816,80           0,00</w:t>
      </w:r>
    </w:p>
    <w:p w:rsidRDefault="00561210" w:rsidP="0021156B" w:rsidR="00561210">
      <w:pPr>
        <w:pBdr>
          <w:bottom w:space="1" w:sz="12" w:color="auto" w:val="single"/>
        </w:pBdr>
      </w:pPr>
      <w:r>
        <w:t>36.  HRVATSKA POŠTANSKA BANKA d.d.,</w:t>
      </w:r>
    </w:p>
    <w:p w:rsidRDefault="00561210" w:rsidP="0021156B" w:rsidR="00561210">
      <w:pPr>
        <w:pBdr>
          <w:bottom w:space="1" w:sz="12" w:color="auto" w:val="single"/>
        </w:pBdr>
      </w:pPr>
      <w:r>
        <w:t xml:space="preserve">        Zagreb, </w:t>
      </w:r>
      <w:proofErr w:type="spellStart"/>
      <w:r>
        <w:t>Jurišićeva</w:t>
      </w:r>
      <w:proofErr w:type="spellEnd"/>
      <w:r>
        <w:t xml:space="preserve"> 4                                1.503.115,96             0,00                   1.503.115,96          0,00</w:t>
      </w:r>
    </w:p>
    <w:p w:rsidRDefault="00323AFC" w:rsidP="00323AFC" w:rsidR="00323AFC">
      <w:pPr>
        <w:pBdr>
          <w:bottom w:space="1" w:sz="12" w:color="auto" w:val="single"/>
        </w:pBdr>
        <w:jc w:val="center"/>
      </w:pPr>
      <w:r>
        <w:lastRenderedPageBreak/>
        <w:t>-10-</w:t>
      </w:r>
    </w:p>
    <w:p w:rsidRDefault="00561210" w:rsidP="0021156B" w:rsidR="00E648C4">
      <w:pPr>
        <w:pBdr>
          <w:bottom w:space="1" w:sz="12" w:color="auto" w:val="single"/>
        </w:pBdr>
      </w:pPr>
      <w:r>
        <w:t xml:space="preserve">37.  </w:t>
      </w:r>
      <w:r w:rsidR="00E648C4">
        <w:t>AMIS TELEKOM d.o.o., Zagreb,</w:t>
      </w:r>
    </w:p>
    <w:p w:rsidRDefault="00E648C4" w:rsidP="0021156B" w:rsidR="00E648C4">
      <w:pPr>
        <w:pBdr>
          <w:bottom w:space="1" w:sz="12" w:color="auto" w:val="single"/>
        </w:pBdr>
      </w:pPr>
      <w:r>
        <w:t xml:space="preserve">       Bani 75                                                              3.265,00              0,00                          3.265,00           0,00</w:t>
      </w:r>
    </w:p>
    <w:p w:rsidRDefault="00E648C4" w:rsidP="0021156B" w:rsidR="00237C04">
      <w:pPr>
        <w:pBdr>
          <w:bottom w:space="1" w:sz="12" w:color="auto" w:val="single"/>
        </w:pBdr>
      </w:pPr>
      <w:r>
        <w:t xml:space="preserve">38.  </w:t>
      </w:r>
      <w:r w:rsidR="00237C04">
        <w:t xml:space="preserve">RH, Fond za zaštitu okoliša i </w:t>
      </w:r>
      <w:proofErr w:type="spellStart"/>
      <w:r w:rsidR="00237C04">
        <w:t>energet</w:t>
      </w:r>
      <w:proofErr w:type="spellEnd"/>
      <w:r w:rsidR="00237C04">
        <w:t>.</w:t>
      </w:r>
    </w:p>
    <w:p w:rsidRDefault="00237C04" w:rsidP="0021156B" w:rsidR="00237C04">
      <w:pPr>
        <w:pBdr>
          <w:bottom w:space="1" w:sz="12" w:color="auto" w:val="single"/>
        </w:pBdr>
      </w:pPr>
      <w:r>
        <w:t xml:space="preserve">       Učinkovitost, Zagreb, Ksaver 208                     262,</w:t>
      </w:r>
      <w:r w:rsidR="00B90C20">
        <w:t>3</w:t>
      </w:r>
      <w:r>
        <w:t>0              0,00                             262,30          0,00</w:t>
      </w:r>
    </w:p>
    <w:p w:rsidRDefault="00237C04" w:rsidP="0021156B" w:rsidR="00237C04">
      <w:pPr>
        <w:pBdr>
          <w:bottom w:space="1" w:sz="12" w:color="auto" w:val="single"/>
        </w:pBdr>
      </w:pPr>
      <w:r>
        <w:t>39.  RAIFFEISEN LEASING d.o.o., Zagreb,</w:t>
      </w:r>
    </w:p>
    <w:p w:rsidRDefault="00237C04" w:rsidP="0021156B" w:rsidR="00237C04">
      <w:pPr>
        <w:pBdr>
          <w:bottom w:space="1" w:sz="12" w:color="auto" w:val="single"/>
        </w:pBdr>
      </w:pPr>
      <w:r>
        <w:t xml:space="preserve">       Radnička c. 43                                                 62.955,91              0,00                        62.955,91         0,00</w:t>
      </w:r>
    </w:p>
    <w:p w:rsidRDefault="00237C04" w:rsidP="0021156B" w:rsidR="00CB412E">
      <w:pPr>
        <w:pBdr>
          <w:bottom w:space="1" w:sz="12" w:color="auto" w:val="single"/>
        </w:pBdr>
      </w:pPr>
      <w:r>
        <w:t>40.</w:t>
      </w:r>
      <w:r w:rsidR="00CB412E">
        <w:t xml:space="preserve"> JORDANOVAC d.o.o., Zagreb,</w:t>
      </w:r>
    </w:p>
    <w:p w:rsidRDefault="00CB412E" w:rsidP="0021156B" w:rsidR="005F22CA">
      <w:pPr>
        <w:pBdr>
          <w:bottom w:space="1" w:sz="12" w:color="auto" w:val="single"/>
        </w:pBdr>
      </w:pPr>
      <w:r>
        <w:t xml:space="preserve">       </w:t>
      </w:r>
      <w:proofErr w:type="spellStart"/>
      <w:r>
        <w:t>Barutanski</w:t>
      </w:r>
      <w:proofErr w:type="spellEnd"/>
      <w:r>
        <w:t xml:space="preserve"> </w:t>
      </w:r>
      <w:proofErr w:type="spellStart"/>
      <w:r>
        <w:t>breg</w:t>
      </w:r>
      <w:proofErr w:type="spellEnd"/>
      <w:r>
        <w:t xml:space="preserve"> 44                                         23.698,00              0,00</w:t>
      </w:r>
      <w:r w:rsidR="00237C04">
        <w:t xml:space="preserve">       </w:t>
      </w:r>
      <w:r w:rsidR="005F22CA">
        <w:t xml:space="preserve">                 23.698,00         0,00 </w:t>
      </w:r>
    </w:p>
    <w:p w:rsidRDefault="005F22CA" w:rsidP="0021156B" w:rsidR="005F22CA">
      <w:pPr>
        <w:pBdr>
          <w:bottom w:space="1" w:sz="12" w:color="auto" w:val="single"/>
        </w:pBdr>
      </w:pPr>
      <w:r>
        <w:t>41.  ERSTE CARD CLUB d.d., Zagreb,</w:t>
      </w:r>
    </w:p>
    <w:p w:rsidRDefault="005F22CA" w:rsidP="0021156B" w:rsidR="005F22CA">
      <w:pPr>
        <w:pBdr>
          <w:bottom w:space="1" w:sz="12" w:color="auto" w:val="single"/>
        </w:pBdr>
      </w:pPr>
      <w:r>
        <w:t xml:space="preserve">        Praška 5                                                         174.341,56             0,00                      174.341,56         0,00</w:t>
      </w:r>
    </w:p>
    <w:p w:rsidRDefault="005F22CA" w:rsidP="0021156B" w:rsidR="005F22CA">
      <w:pPr>
        <w:pBdr>
          <w:bottom w:space="1" w:sz="12" w:color="auto" w:val="single"/>
        </w:pBdr>
      </w:pPr>
      <w:r>
        <w:t>42.  STROJOGRAD d.o.o., Zagreb,</w:t>
      </w:r>
    </w:p>
    <w:p w:rsidRDefault="005F22CA" w:rsidP="0021156B" w:rsidR="005F22CA">
      <w:pPr>
        <w:pBdr>
          <w:bottom w:space="1" w:sz="12" w:color="auto" w:val="single"/>
        </w:pBdr>
      </w:pPr>
      <w:r>
        <w:t xml:space="preserve">        Zelinska 7                                            </w:t>
      </w:r>
      <w:r w:rsidR="00237C04">
        <w:t xml:space="preserve">   </w:t>
      </w:r>
      <w:r w:rsidR="00561210">
        <w:t xml:space="preserve">  </w:t>
      </w:r>
      <w:r>
        <w:t xml:space="preserve">     160.767,99              0,00                     160.767,99         0,00</w:t>
      </w:r>
    </w:p>
    <w:p w:rsidRDefault="005F22CA" w:rsidP="0021156B" w:rsidR="005F22CA">
      <w:pPr>
        <w:pBdr>
          <w:bottom w:space="1" w:sz="12" w:color="auto" w:val="single"/>
        </w:pBdr>
      </w:pPr>
      <w:r>
        <w:t xml:space="preserve">43.  WEIP </w:t>
      </w:r>
      <w:proofErr w:type="spellStart"/>
      <w:r>
        <w:t>Perfectus</w:t>
      </w:r>
      <w:proofErr w:type="spellEnd"/>
      <w:r>
        <w:t xml:space="preserve"> d.o.o., Varaždin,</w:t>
      </w:r>
    </w:p>
    <w:p w:rsidRDefault="005F22CA" w:rsidP="0021156B" w:rsidR="00F227E7">
      <w:pPr>
        <w:pBdr>
          <w:bottom w:space="1" w:sz="12" w:color="auto" w:val="single"/>
        </w:pBdr>
      </w:pPr>
      <w:r>
        <w:t xml:space="preserve">       Anina 2                                                         1.823.056,41             0,00                  1.823.056,41        0,00</w:t>
      </w:r>
    </w:p>
    <w:p w:rsidRDefault="00F227E7" w:rsidP="0021156B" w:rsidR="00F227E7">
      <w:pPr>
        <w:pBdr>
          <w:bottom w:space="1" w:sz="12" w:color="auto" w:val="single"/>
        </w:pBdr>
      </w:pPr>
      <w:r>
        <w:t>44.  IRIS MODA d.o.o., Zagreb,</w:t>
      </w:r>
    </w:p>
    <w:p w:rsidRDefault="00F227E7" w:rsidP="0021156B" w:rsidR="00F227E7">
      <w:pPr>
        <w:pBdr>
          <w:bottom w:space="1" w:sz="12" w:color="auto" w:val="single"/>
        </w:pBdr>
      </w:pPr>
      <w:r>
        <w:t xml:space="preserve">       Kneza Branimira 24                                      553.876,79              0,00                     553.876,79         0,00</w:t>
      </w:r>
    </w:p>
    <w:p w:rsidRDefault="00F227E7" w:rsidP="0021156B" w:rsidR="00F227E7">
      <w:pPr>
        <w:pBdr>
          <w:bottom w:space="1" w:sz="12" w:color="auto" w:val="single"/>
        </w:pBdr>
      </w:pPr>
      <w:r>
        <w:t>45.  HT-Hrvatske telekomunikacije d.d.,</w:t>
      </w:r>
    </w:p>
    <w:p w:rsidRDefault="00F227E7" w:rsidP="0021156B" w:rsidR="00F227E7">
      <w:pPr>
        <w:pBdr>
          <w:bottom w:space="1" w:sz="12" w:color="auto" w:val="single"/>
        </w:pBdr>
      </w:pPr>
      <w:r>
        <w:t xml:space="preserve">        Zagreb, Savska cesta 32                                 9.985,73               0,00                          9.985,73        0,00</w:t>
      </w:r>
    </w:p>
    <w:p w:rsidRDefault="00F227E7" w:rsidP="0021156B" w:rsidR="00F227E7">
      <w:pPr>
        <w:pBdr>
          <w:bottom w:space="1" w:sz="12" w:color="auto" w:val="single"/>
        </w:pBdr>
      </w:pPr>
      <w:r>
        <w:t>46.  FORCH d.o.o., Zagreb,</w:t>
      </w:r>
    </w:p>
    <w:p w:rsidRDefault="00F227E7" w:rsidP="0021156B" w:rsidR="00F227E7">
      <w:pPr>
        <w:pBdr>
          <w:bottom w:space="1" w:sz="12" w:color="auto" w:val="single"/>
        </w:pBdr>
      </w:pPr>
      <w:r>
        <w:t xml:space="preserve">       Velika cesta 34, Odra                                     63.155,14              0,00                         63.155,14       0,00</w:t>
      </w:r>
    </w:p>
    <w:p w:rsidRDefault="00F227E7" w:rsidP="0021156B" w:rsidR="00F227E7">
      <w:pPr>
        <w:pBdr>
          <w:bottom w:space="1" w:sz="12" w:color="auto" w:val="single"/>
        </w:pBdr>
      </w:pPr>
      <w:r>
        <w:t>47.  HRVATSKA  RADIOTELEVIZIJA, javna</w:t>
      </w:r>
    </w:p>
    <w:p w:rsidRDefault="00F227E7" w:rsidP="0021156B" w:rsidR="00F227E7">
      <w:pPr>
        <w:pBdr>
          <w:bottom w:space="1" w:sz="12" w:color="auto" w:val="single"/>
        </w:pBdr>
      </w:pPr>
      <w:r>
        <w:t xml:space="preserve">       ustanova, Zagreb, Prisavlje 3                          3.523,72              0,00                           3.523,72        0,00</w:t>
      </w:r>
    </w:p>
    <w:p w:rsidRDefault="00F227E7" w:rsidP="0021156B" w:rsidR="00F227E7">
      <w:pPr>
        <w:pBdr>
          <w:bottom w:space="1" w:sz="12" w:color="auto" w:val="single"/>
        </w:pBdr>
      </w:pPr>
      <w:r>
        <w:t>48.  TERMOCOMMERCE d.o.o., Zagreb,</w:t>
      </w:r>
    </w:p>
    <w:p w:rsidRDefault="00F227E7" w:rsidP="0021156B" w:rsidR="00F227E7">
      <w:pPr>
        <w:pBdr>
          <w:bottom w:space="1" w:sz="12" w:color="auto" w:val="single"/>
        </w:pBdr>
      </w:pPr>
      <w:r>
        <w:t xml:space="preserve">        </w:t>
      </w:r>
      <w:proofErr w:type="spellStart"/>
      <w:r>
        <w:t>Florijana</w:t>
      </w:r>
      <w:proofErr w:type="spellEnd"/>
      <w:r>
        <w:t xml:space="preserve"> Andrašeca 14                               395.097,49              0,00                       395.097,49       0,00</w:t>
      </w:r>
    </w:p>
    <w:p w:rsidRDefault="00C06D16" w:rsidP="0021156B" w:rsidR="00913B4F">
      <w:r>
        <w:t xml:space="preserve"> </w:t>
      </w:r>
      <w:r w:rsidR="00F227E7">
        <w:t>49.  GRADSKA PLINARA ZAGREB</w:t>
      </w:r>
      <w:r w:rsidR="00913B4F">
        <w:t xml:space="preserve"> d.o.o.,</w:t>
      </w:r>
    </w:p>
    <w:p w:rsidRDefault="00913B4F" w:rsidP="0021156B" w:rsidR="00913B4F">
      <w:r>
        <w:t xml:space="preserve">       Zagreb, Radnička cesta 1                            73.720,13         0,00                        73.720,13            0,00</w:t>
      </w:r>
    </w:p>
    <w:p w:rsidRDefault="00913B4F" w:rsidP="0021156B" w:rsidR="00913B4F">
      <w:r>
        <w:t>50.  STAMBENI SERVIS –poslovni centar</w:t>
      </w:r>
    </w:p>
    <w:p w:rsidRDefault="008B2079" w:rsidP="0021156B" w:rsidR="00913B4F">
      <w:r>
        <w:t xml:space="preserve">       </w:t>
      </w:r>
      <w:r w:rsidR="00913B4F">
        <w:t xml:space="preserve">d.o.o., Zagreb, </w:t>
      </w:r>
      <w:proofErr w:type="spellStart"/>
      <w:r w:rsidR="00913B4F">
        <w:t>Heinzelova</w:t>
      </w:r>
      <w:proofErr w:type="spellEnd"/>
      <w:r w:rsidR="00913B4F">
        <w:t xml:space="preserve"> 47 a              166.775,06         0,00                       166.775,06           0,00</w:t>
      </w:r>
    </w:p>
    <w:p w:rsidRDefault="00913B4F" w:rsidP="0021156B" w:rsidR="00913B4F">
      <w:r>
        <w:t xml:space="preserve">51.  DHL </w:t>
      </w:r>
      <w:proofErr w:type="spellStart"/>
      <w:r>
        <w:t>International</w:t>
      </w:r>
      <w:proofErr w:type="spellEnd"/>
      <w:r>
        <w:t xml:space="preserve"> d.o.o.,</w:t>
      </w:r>
    </w:p>
    <w:p w:rsidRDefault="00913B4F" w:rsidP="0021156B" w:rsidR="00913B4F">
      <w:r>
        <w:t xml:space="preserve">       Zagreb, </w:t>
      </w:r>
      <w:proofErr w:type="spellStart"/>
      <w:r>
        <w:t>Turinina</w:t>
      </w:r>
      <w:proofErr w:type="spellEnd"/>
      <w:r>
        <w:t xml:space="preserve"> 3                                       27.068,68        0,00                          27.068,68           0,00</w:t>
      </w:r>
    </w:p>
    <w:p w:rsidRDefault="00913B4F" w:rsidP="0021156B" w:rsidR="00913B4F">
      <w:r>
        <w:t>52.  TOKIĆ d.o.o., Zagreb,</w:t>
      </w:r>
    </w:p>
    <w:p w:rsidRDefault="00913B4F" w:rsidP="0021156B" w:rsidR="00913B4F">
      <w:r>
        <w:t xml:space="preserve">       </w:t>
      </w:r>
      <w:proofErr w:type="spellStart"/>
      <w:r>
        <w:t>Kranjčevićeva</w:t>
      </w:r>
      <w:proofErr w:type="spellEnd"/>
      <w:r>
        <w:t xml:space="preserve"> 5                                           37.366,00        0,00                          37.366,00           0,00</w:t>
      </w:r>
    </w:p>
    <w:p w:rsidRDefault="00913B4F" w:rsidP="0021156B" w:rsidR="00913B4F">
      <w:r>
        <w:t>53.  IRIS d.d., Zagreb,</w:t>
      </w:r>
    </w:p>
    <w:p w:rsidRDefault="00913B4F" w:rsidP="0021156B" w:rsidR="00913B4F">
      <w:r>
        <w:t xml:space="preserve">       Kneza Branimira 24                                   50.073,82        0,00                          50.073,82         </w:t>
      </w:r>
      <w:r w:rsidR="00A90731">
        <w:t xml:space="preserve"> </w:t>
      </w:r>
      <w:r>
        <w:t xml:space="preserve">  0,00</w:t>
      </w:r>
    </w:p>
    <w:p w:rsidRDefault="00913B4F" w:rsidP="0021156B" w:rsidR="00913B4F">
      <w:r>
        <w:t>54.  CROM d.o.o., Zagreb,</w:t>
      </w:r>
    </w:p>
    <w:p w:rsidRDefault="00913B4F" w:rsidP="0021156B" w:rsidR="00913B4F">
      <w:r>
        <w:t xml:space="preserve">       Obrtnička 2                                                   3.580,70        0,00                            3.580,70        </w:t>
      </w:r>
      <w:r w:rsidR="00A90731">
        <w:t xml:space="preserve"> </w:t>
      </w:r>
      <w:r>
        <w:t xml:space="preserve">   0,00</w:t>
      </w:r>
    </w:p>
    <w:p w:rsidRDefault="00913B4F" w:rsidP="0021156B" w:rsidR="00913B4F">
      <w:r>
        <w:t xml:space="preserve">55.  HEP-operator </w:t>
      </w:r>
      <w:proofErr w:type="spellStart"/>
      <w:r>
        <w:t>distr.sustava</w:t>
      </w:r>
      <w:proofErr w:type="spellEnd"/>
      <w:r>
        <w:t xml:space="preserve"> d.o.o.,</w:t>
      </w:r>
    </w:p>
    <w:p w:rsidRDefault="00913B4F" w:rsidP="0021156B" w:rsidR="00DF0FFB">
      <w:r>
        <w:t xml:space="preserve">       ELEKTRA ZAGREB, </w:t>
      </w:r>
      <w:proofErr w:type="spellStart"/>
      <w:r>
        <w:t>Gundulićeva</w:t>
      </w:r>
      <w:proofErr w:type="spellEnd"/>
      <w:r>
        <w:t xml:space="preserve"> 32</w:t>
      </w:r>
      <w:r w:rsidR="00DF0FFB">
        <w:t xml:space="preserve">              540,64        0,00                               540,64           </w:t>
      </w:r>
      <w:r w:rsidR="00A90731">
        <w:t xml:space="preserve"> </w:t>
      </w:r>
      <w:r w:rsidR="00DF0FFB">
        <w:t>0,00</w:t>
      </w:r>
    </w:p>
    <w:p w:rsidRDefault="00323AFC" w:rsidP="0021156B" w:rsidR="00323AFC"/>
    <w:p w:rsidRDefault="00323AFC" w:rsidP="00323AFC" w:rsidR="00323AFC">
      <w:pPr>
        <w:jc w:val="center"/>
      </w:pPr>
      <w:r>
        <w:lastRenderedPageBreak/>
        <w:t>-11-</w:t>
      </w:r>
    </w:p>
    <w:p w:rsidRDefault="00DF0FFB" w:rsidP="0021156B" w:rsidR="00DF0FFB">
      <w:r>
        <w:t xml:space="preserve">56.  OD </w:t>
      </w:r>
      <w:proofErr w:type="spellStart"/>
      <w:r>
        <w:t>Hanžeković</w:t>
      </w:r>
      <w:proofErr w:type="spellEnd"/>
      <w:r>
        <w:t>, Radaković</w:t>
      </w:r>
    </w:p>
    <w:p w:rsidRDefault="00DF0FFB" w:rsidP="0021156B" w:rsidR="00DF0FFB">
      <w:r>
        <w:t xml:space="preserve">       &amp; Partneri, Zagreb, Radnička c. 22         20.791,32       0,00                          20.791,32       </w:t>
      </w:r>
      <w:r w:rsidR="00A90731">
        <w:t xml:space="preserve"> </w:t>
      </w:r>
      <w:r>
        <w:t xml:space="preserve">   0,00</w:t>
      </w:r>
    </w:p>
    <w:p w:rsidRDefault="00DF0FFB" w:rsidP="0021156B" w:rsidR="00DF0FFB">
      <w:r>
        <w:t>57.  ZAGREBAČKI HOLDING d.o.o.,</w:t>
      </w:r>
    </w:p>
    <w:p w:rsidRDefault="00DF0FFB" w:rsidP="0021156B" w:rsidR="00DF0FFB">
      <w:r>
        <w:t xml:space="preserve">        Vodoopskrba i odvodnja, Zagreb          33.124,75       0,00                          33.124,75         </w:t>
      </w:r>
      <w:r w:rsidR="00A90731">
        <w:t xml:space="preserve"> </w:t>
      </w:r>
      <w:r>
        <w:t xml:space="preserve"> 0,00</w:t>
      </w:r>
    </w:p>
    <w:p w:rsidRDefault="00DF0FFB" w:rsidP="0021156B" w:rsidR="00DF0FFB">
      <w:r>
        <w:t>58.  EURCO d.o.o., Vinkovci</w:t>
      </w:r>
    </w:p>
    <w:p w:rsidRDefault="00DF0FFB" w:rsidP="0021156B" w:rsidR="00DF0FFB">
      <w:r>
        <w:t xml:space="preserve">       </w:t>
      </w:r>
      <w:proofErr w:type="spellStart"/>
      <w:r>
        <w:t>H.V</w:t>
      </w:r>
      <w:proofErr w:type="spellEnd"/>
      <w:r>
        <w:t xml:space="preserve">. </w:t>
      </w:r>
      <w:proofErr w:type="spellStart"/>
      <w:r>
        <w:t>Hrvatinića</w:t>
      </w:r>
      <w:proofErr w:type="spellEnd"/>
      <w:r>
        <w:t xml:space="preserve"> 87                                     5.288,36        0,00                             5.288,36        </w:t>
      </w:r>
      <w:r w:rsidR="00A90731">
        <w:t xml:space="preserve"> </w:t>
      </w:r>
      <w:r>
        <w:t xml:space="preserve">  0,00</w:t>
      </w:r>
    </w:p>
    <w:p w:rsidRDefault="00DF0FFB" w:rsidP="0021156B" w:rsidR="002E6C79">
      <w:r>
        <w:t xml:space="preserve">59.  </w:t>
      </w:r>
      <w:r w:rsidR="002E6C79">
        <w:t xml:space="preserve">HYPO-LEASING STEIERMARK d.o.o., </w:t>
      </w:r>
    </w:p>
    <w:p w:rsidRDefault="002E6C79" w:rsidP="0021156B" w:rsidR="002E6C79">
      <w:r>
        <w:t xml:space="preserve">       Zagreb, </w:t>
      </w:r>
      <w:proofErr w:type="spellStart"/>
      <w:r>
        <w:t>Garićgradska</w:t>
      </w:r>
      <w:proofErr w:type="spellEnd"/>
      <w:r>
        <w:t xml:space="preserve"> 18                     634.870,96        0,00                          634.870,96      </w:t>
      </w:r>
      <w:r w:rsidR="00D95527">
        <w:t xml:space="preserve"> </w:t>
      </w:r>
      <w:r>
        <w:t xml:space="preserve"> </w:t>
      </w:r>
      <w:r w:rsidR="00A90731">
        <w:t xml:space="preserve"> </w:t>
      </w:r>
      <w:r>
        <w:t xml:space="preserve"> 0,00</w:t>
      </w:r>
    </w:p>
    <w:p w:rsidRDefault="002E6C79" w:rsidP="0021156B" w:rsidR="002E6C79">
      <w:r>
        <w:t>60.  PBZ-LEASING d.o.o., Zagreb,</w:t>
      </w:r>
    </w:p>
    <w:p w:rsidRDefault="002E6C79" w:rsidP="0021156B" w:rsidR="002E6C79">
      <w:r>
        <w:t xml:space="preserve">       Radnička cesta 44                            1.406.648,48   502.764,74                   903.883,74      </w:t>
      </w:r>
      <w:r w:rsidR="00D95527">
        <w:t xml:space="preserve"> </w:t>
      </w:r>
      <w:r w:rsidR="00A90731">
        <w:t xml:space="preserve"> </w:t>
      </w:r>
      <w:r>
        <w:t xml:space="preserve">  0,00</w:t>
      </w:r>
    </w:p>
    <w:p w:rsidRDefault="002E6C79" w:rsidP="0021156B" w:rsidR="00D95527">
      <w:r>
        <w:t xml:space="preserve">61.  </w:t>
      </w:r>
      <w:r w:rsidR="00D95527">
        <w:t xml:space="preserve">GRA-PO d.o.o., </w:t>
      </w:r>
      <w:proofErr w:type="spellStart"/>
      <w:r w:rsidR="00D95527">
        <w:t>Stupnik</w:t>
      </w:r>
      <w:proofErr w:type="spellEnd"/>
      <w:r w:rsidR="00D95527">
        <w:t>,</w:t>
      </w:r>
    </w:p>
    <w:p w:rsidRDefault="00D95527" w:rsidP="0021156B" w:rsidR="00D95527">
      <w:r>
        <w:t xml:space="preserve">       Gospodarska 5 b                                158.714,58          0,00                          158.714,58         </w:t>
      </w:r>
      <w:r w:rsidR="00A90731">
        <w:t xml:space="preserve"> </w:t>
      </w:r>
      <w:r>
        <w:t>0,00</w:t>
      </w:r>
    </w:p>
    <w:p w:rsidRDefault="00D95527" w:rsidP="0021156B" w:rsidR="00D95527">
      <w:r>
        <w:t>62.  LOCAT CROATIA d.o.o., Zagreb,</w:t>
      </w:r>
    </w:p>
    <w:p w:rsidRDefault="00D95527" w:rsidP="0021156B" w:rsidR="00D95527">
      <w:pPr>
        <w:pBdr>
          <w:bottom w:space="1" w:sz="12" w:color="auto" w:val="single"/>
        </w:pBdr>
      </w:pPr>
      <w:r>
        <w:t xml:space="preserve">       </w:t>
      </w:r>
      <w:proofErr w:type="spellStart"/>
      <w:r>
        <w:t>Heinzelova</w:t>
      </w:r>
      <w:proofErr w:type="spellEnd"/>
      <w:r>
        <w:t xml:space="preserve"> 33                                       59.468,18         0,00                             59.468,18         </w:t>
      </w:r>
      <w:r w:rsidR="00A90731">
        <w:t xml:space="preserve"> </w:t>
      </w:r>
      <w:r>
        <w:t>0,00</w:t>
      </w:r>
    </w:p>
    <w:p w:rsidRDefault="00D95527" w:rsidP="0021156B" w:rsidR="00D95527">
      <w:pPr>
        <w:pBdr>
          <w:bottom w:space="1" w:sz="12" w:color="auto" w:val="single"/>
        </w:pBdr>
      </w:pPr>
      <w:r>
        <w:t>63. FINVEST CORP d.d., Čabar.</w:t>
      </w:r>
    </w:p>
    <w:p w:rsidRDefault="00D95527" w:rsidP="0021156B" w:rsidR="00D95527">
      <w:pPr>
        <w:pBdr>
          <w:bottom w:space="1" w:sz="12" w:color="auto" w:val="single"/>
        </w:pBdr>
      </w:pPr>
      <w:r>
        <w:t xml:space="preserve">       </w:t>
      </w:r>
      <w:proofErr w:type="spellStart"/>
      <w:r>
        <w:t>I.G</w:t>
      </w:r>
      <w:proofErr w:type="spellEnd"/>
      <w:r>
        <w:t xml:space="preserve">. Kovačića 24                                     6.105,85          0,00                                6.105,85      </w:t>
      </w:r>
      <w:r w:rsidR="00A90731">
        <w:t xml:space="preserve"> </w:t>
      </w:r>
      <w:r>
        <w:t xml:space="preserve">  0,00</w:t>
      </w:r>
    </w:p>
    <w:p w:rsidRDefault="00D95527" w:rsidP="0021156B" w:rsidR="00D95527">
      <w:pPr>
        <w:pBdr>
          <w:bottom w:space="1" w:sz="12" w:color="auto" w:val="single"/>
        </w:pBdr>
      </w:pPr>
      <w:r>
        <w:t>64. AUTO HRVATSKA DIJELOVI d.o.o.,</w:t>
      </w:r>
    </w:p>
    <w:p w:rsidRDefault="00D95527" w:rsidP="0021156B" w:rsidR="00D95527">
      <w:pPr>
        <w:pBdr>
          <w:bottom w:space="1" w:sz="12" w:color="auto" w:val="single"/>
        </w:pBdr>
      </w:pPr>
      <w:r>
        <w:t xml:space="preserve">      Zagreb, Radnička cesta 182               28.709,36          0,00                              28.709,36      </w:t>
      </w:r>
      <w:r w:rsidR="00A90731">
        <w:t xml:space="preserve"> </w:t>
      </w:r>
      <w:r>
        <w:t xml:space="preserve">  0,00</w:t>
      </w:r>
    </w:p>
    <w:p w:rsidRDefault="00D95527" w:rsidP="0021156B" w:rsidR="009B7BF1">
      <w:pPr>
        <w:pBdr>
          <w:bottom w:space="1" w:sz="12" w:color="auto" w:val="single"/>
        </w:pBdr>
      </w:pPr>
      <w:r>
        <w:t xml:space="preserve">65. </w:t>
      </w:r>
      <w:proofErr w:type="spellStart"/>
      <w:r>
        <w:t>UniCredit</w:t>
      </w:r>
      <w:proofErr w:type="spellEnd"/>
      <w:r>
        <w:t xml:space="preserve"> </w:t>
      </w:r>
      <w:proofErr w:type="spellStart"/>
      <w:r>
        <w:t>Leasing</w:t>
      </w:r>
      <w:proofErr w:type="spellEnd"/>
      <w:r>
        <w:t xml:space="preserve"> </w:t>
      </w:r>
      <w:r w:rsidR="009B7BF1">
        <w:t>C</w:t>
      </w:r>
      <w:r>
        <w:t>roatia</w:t>
      </w:r>
      <w:r w:rsidR="009B7BF1">
        <w:t xml:space="preserve"> d.o.o.,</w:t>
      </w:r>
    </w:p>
    <w:p w:rsidRDefault="009B7BF1" w:rsidP="0021156B" w:rsidR="009B7BF1">
      <w:pPr>
        <w:pBdr>
          <w:bottom w:space="1" w:sz="12" w:color="auto" w:val="single"/>
        </w:pBdr>
      </w:pPr>
      <w:r>
        <w:t xml:space="preserve">       Zagreb, </w:t>
      </w:r>
      <w:proofErr w:type="spellStart"/>
      <w:r>
        <w:t>Heinzelova</w:t>
      </w:r>
      <w:proofErr w:type="spellEnd"/>
      <w:r>
        <w:t xml:space="preserve"> 33                     113.523,41          0,00                           113.523,41      </w:t>
      </w:r>
      <w:r w:rsidR="00A90731">
        <w:t xml:space="preserve"> </w:t>
      </w:r>
      <w:r>
        <w:t xml:space="preserve">  0,00</w:t>
      </w:r>
    </w:p>
    <w:p w:rsidRDefault="009B7BF1" w:rsidP="0021156B" w:rsidR="009B7BF1">
      <w:pPr>
        <w:pBdr>
          <w:bottom w:space="1" w:sz="12" w:color="auto" w:val="single"/>
        </w:pBdr>
      </w:pPr>
      <w:r>
        <w:t>66. CASTROL CROATIA d.o.o.,</w:t>
      </w:r>
    </w:p>
    <w:p w:rsidRDefault="009B7BF1" w:rsidP="0021156B" w:rsidR="009B7BF1">
      <w:pPr>
        <w:pBdr>
          <w:bottom w:space="1" w:sz="12" w:color="auto" w:val="single"/>
        </w:pBdr>
      </w:pPr>
      <w:r>
        <w:t xml:space="preserve">       Zagreb, Kovinska 12                           18.457,95         0,00                              18.457,95      </w:t>
      </w:r>
      <w:r w:rsidR="00A90731">
        <w:t xml:space="preserve"> </w:t>
      </w:r>
      <w:r>
        <w:t xml:space="preserve">  0,00</w:t>
      </w:r>
    </w:p>
    <w:p w:rsidRDefault="009B7BF1" w:rsidP="0021156B" w:rsidR="009B7BF1">
      <w:pPr>
        <w:pBdr>
          <w:bottom w:space="1" w:sz="12" w:color="auto" w:val="single"/>
        </w:pBdr>
      </w:pPr>
      <w:r>
        <w:t>67. FOKUS-TRADE d.o.o., Zagreb,</w:t>
      </w:r>
    </w:p>
    <w:p w:rsidRDefault="009B7BF1" w:rsidP="0021156B" w:rsidR="00D95527" w:rsidRPr="00323AFC">
      <w:pPr>
        <w:pBdr>
          <w:bottom w:space="1" w:sz="12" w:color="auto" w:val="single"/>
        </w:pBdr>
      </w:pPr>
      <w:r w:rsidRPr="00323AFC">
        <w:t xml:space="preserve">      Gradiška 20                                            8.704,78         0,00                                8.704,78      </w:t>
      </w:r>
      <w:r w:rsidR="00A90731" w:rsidRPr="00323AFC">
        <w:t xml:space="preserve"> </w:t>
      </w:r>
      <w:r w:rsidRPr="00323AFC">
        <w:t xml:space="preserve">  0,00</w:t>
      </w:r>
      <w:r w:rsidR="00D95527" w:rsidRPr="00323AFC">
        <w:t xml:space="preserve">           </w:t>
      </w:r>
    </w:p>
    <w:p w:rsidRDefault="009B7BF1" w:rsidP="0021156B" w:rsidR="009B7BF1">
      <w:r>
        <w:t>68.  ALLIANZ ZAGREB d.d., Zagreb,</w:t>
      </w:r>
    </w:p>
    <w:p w:rsidRDefault="009B7BF1" w:rsidP="0021156B" w:rsidR="009B7BF1">
      <w:r>
        <w:t xml:space="preserve">        Selska 136-138                                                22.980,25               0,00                  22.980,25           0,00</w:t>
      </w:r>
    </w:p>
    <w:p w:rsidRDefault="009B7BF1" w:rsidP="0021156B" w:rsidR="009B7BF1">
      <w:r>
        <w:t>69.  VILI-COM-</w:t>
      </w:r>
      <w:proofErr w:type="spellStart"/>
      <w:r>
        <w:t>trg.obrt</w:t>
      </w:r>
      <w:proofErr w:type="spellEnd"/>
      <w:r>
        <w:t>,</w:t>
      </w:r>
      <w:proofErr w:type="spellStart"/>
      <w:r>
        <w:t>vl</w:t>
      </w:r>
      <w:proofErr w:type="spellEnd"/>
      <w:r>
        <w:t>. Vuković</w:t>
      </w:r>
    </w:p>
    <w:p w:rsidRDefault="009B7BF1" w:rsidP="0021156B" w:rsidR="009B7BF1">
      <w:r>
        <w:t xml:space="preserve">        Zvonko, Zagreb,Aleja </w:t>
      </w:r>
      <w:proofErr w:type="spellStart"/>
      <w:r>
        <w:t>A.August</w:t>
      </w:r>
      <w:proofErr w:type="spellEnd"/>
      <w:r>
        <w:t>. 18            145.672,24               0,00                145.672,24           0,00</w:t>
      </w:r>
    </w:p>
    <w:p w:rsidRDefault="009B7BF1" w:rsidP="0021156B" w:rsidR="009B7BF1">
      <w:r>
        <w:t>70.  NSS-ALARM STUDIO d.o.o.,</w:t>
      </w:r>
    </w:p>
    <w:p w:rsidRDefault="009B7BF1" w:rsidP="0021156B" w:rsidR="009B7BF1">
      <w:r>
        <w:t xml:space="preserve">        Zagreb, Badalićeva 10 a                                125.036,86               0,00                125.036,86          0,00</w:t>
      </w:r>
    </w:p>
    <w:p w:rsidRDefault="0018532E" w:rsidP="0021156B" w:rsidR="0018532E">
      <w:r>
        <w:t>71.  LAGERMAX AUTOTRANSPORT d.o.o.,</w:t>
      </w:r>
    </w:p>
    <w:p w:rsidRDefault="0018532E" w:rsidP="0021156B" w:rsidR="0018532E">
      <w:r>
        <w:t xml:space="preserve">        Luka, Zagorske magistrale 14                        121.501,36              0,00                 121.501,36         0,00</w:t>
      </w:r>
    </w:p>
    <w:p w:rsidRDefault="0018532E" w:rsidP="0021156B" w:rsidR="0018532E">
      <w:r>
        <w:t>72.  Javna bilježnica ILINKA LISONEK,</w:t>
      </w:r>
    </w:p>
    <w:p w:rsidRDefault="0018532E" w:rsidP="0021156B" w:rsidR="0018532E">
      <w:r>
        <w:t xml:space="preserve">        Zagreb, Trg hrvatskih velikana 4                       7.506,13               0,00                     7.506,13         0,00</w:t>
      </w:r>
    </w:p>
    <w:p w:rsidRDefault="0018532E" w:rsidP="0021156B" w:rsidR="0018532E">
      <w:r>
        <w:t>73.  IMPULS – LEASING d.o.o., Zagreb,</w:t>
      </w:r>
    </w:p>
    <w:p w:rsidRDefault="0018532E" w:rsidP="0021156B" w:rsidR="0018532E">
      <w:r>
        <w:t xml:space="preserve">       V. </w:t>
      </w:r>
      <w:proofErr w:type="spellStart"/>
      <w:r>
        <w:t>Škorpika</w:t>
      </w:r>
      <w:proofErr w:type="spellEnd"/>
      <w:r>
        <w:t xml:space="preserve"> 24/1                                                    3.075,00               0,00                     3.075,00         0,00</w:t>
      </w:r>
    </w:p>
    <w:p w:rsidRDefault="0018532E" w:rsidP="0021156B" w:rsidR="0018532E">
      <w:r>
        <w:t>74.  EUROHERC OSIGURANJE d.d.,Zagreb,</w:t>
      </w:r>
    </w:p>
    <w:p w:rsidRDefault="0018532E" w:rsidP="0021156B" w:rsidR="0018532E">
      <w:r>
        <w:t xml:space="preserve">        Ulica grada Vukovara 282                             1.962.753,61             0,00               1.962.753,61        0,00</w:t>
      </w:r>
    </w:p>
    <w:p w:rsidRDefault="00323AFC" w:rsidP="0021156B" w:rsidR="00323AFC"/>
    <w:p w:rsidRDefault="00323AFC" w:rsidP="00323AFC" w:rsidR="00323AFC">
      <w:pPr>
        <w:jc w:val="center"/>
      </w:pPr>
      <w:r>
        <w:lastRenderedPageBreak/>
        <w:t>-12-</w:t>
      </w:r>
    </w:p>
    <w:p w:rsidRDefault="00323AFC" w:rsidP="00323AFC" w:rsidR="00323AFC">
      <w:pPr>
        <w:jc w:val="center"/>
      </w:pPr>
    </w:p>
    <w:p w:rsidRDefault="0018532E" w:rsidP="0021156B" w:rsidR="0018532E">
      <w:r>
        <w:t xml:space="preserve">75.  TATRA </w:t>
      </w:r>
      <w:proofErr w:type="spellStart"/>
      <w:r>
        <w:t>a.s</w:t>
      </w:r>
      <w:proofErr w:type="spellEnd"/>
      <w:r>
        <w:t>. Republika Češka,</w:t>
      </w:r>
    </w:p>
    <w:p w:rsidRDefault="0018532E" w:rsidP="0021156B" w:rsidR="00A90731">
      <w:r>
        <w:t xml:space="preserve">       Koprivnice, p.p. OD Babić i partneri</w:t>
      </w:r>
      <w:r w:rsidR="00A90731">
        <w:t xml:space="preserve">             3.024.540,70             0,00               3.024.540,70        0,00</w:t>
      </w:r>
      <w:r>
        <w:t xml:space="preserve"> </w:t>
      </w:r>
    </w:p>
    <w:p w:rsidRDefault="0018532E" w:rsidP="00A90731" w:rsidR="00A90731">
      <w:pPr>
        <w:pBdr>
          <w:top w:space="1" w:sz="12" w:color="auto" w:val="single"/>
          <w:bottom w:space="1" w:sz="12" w:color="auto" w:val="single"/>
        </w:pBdr>
        <w:rPr>
          <w:b/>
        </w:rPr>
      </w:pPr>
      <w:r>
        <w:t xml:space="preserve">     </w:t>
      </w:r>
      <w:r w:rsidR="00A90731">
        <w:t xml:space="preserve">  </w:t>
      </w:r>
      <w:r w:rsidR="0021156B" w:rsidRPr="00EA7E4B">
        <w:rPr>
          <w:b/>
        </w:rPr>
        <w:t xml:space="preserve">Ukupno    </w:t>
      </w:r>
      <w:r w:rsidR="00203913">
        <w:rPr>
          <w:b/>
        </w:rPr>
        <w:t xml:space="preserve">                                           </w:t>
      </w:r>
      <w:r w:rsidR="00A90731">
        <w:rPr>
          <w:b/>
        </w:rPr>
        <w:t xml:space="preserve">        </w:t>
      </w:r>
      <w:r w:rsidR="000B24CE">
        <w:rPr>
          <w:b/>
        </w:rPr>
        <w:t xml:space="preserve">     62.943.3</w:t>
      </w:r>
      <w:r w:rsidR="00A842D2">
        <w:rPr>
          <w:b/>
        </w:rPr>
        <w:t>63</w:t>
      </w:r>
      <w:r w:rsidR="000B24CE">
        <w:rPr>
          <w:b/>
        </w:rPr>
        <w:t>,52    3.266.892,56      59.676.4</w:t>
      </w:r>
      <w:r w:rsidR="00B90C20">
        <w:rPr>
          <w:b/>
        </w:rPr>
        <w:t>70</w:t>
      </w:r>
      <w:r w:rsidR="000B24CE">
        <w:rPr>
          <w:b/>
        </w:rPr>
        <w:t>,96</w:t>
      </w:r>
      <w:r w:rsidR="00323AFC">
        <w:rPr>
          <w:b/>
        </w:rPr>
        <w:t xml:space="preserve">       0,00</w:t>
      </w:r>
    </w:p>
    <w:p w:rsidRDefault="0021156B" w:rsidP="00A90731" w:rsidR="0021156B">
      <w:r>
        <w:rPr>
          <w:b/>
        </w:rPr>
        <w:t xml:space="preserve">                 </w:t>
      </w:r>
      <w:r>
        <w:t xml:space="preserve">  </w:t>
      </w:r>
    </w:p>
    <w:p w:rsidRDefault="0021156B" w:rsidP="0021156B" w:rsidR="0021156B"/>
    <w:p w:rsidRDefault="0021156B" w:rsidP="005F1ABE" w:rsidR="0021156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1156B" w:rsidP="005F1ABE" w:rsidR="0021156B" w:rsidRPr="00BC2DB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E115B" w:rsidP="005F1ABE" w:rsidR="003E115B" w:rsidRPr="00BC2DB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5F1ABE" w:rsidR="005F1ABE" w:rsidRPr="00BC2DB2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5F1ABE" w:rsidR="005F1ABE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03913" w:rsidP="005F1ABE" w:rsidR="005F1ABE" w:rsidRPr="00BC2DB2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</w:t>
      </w:r>
      <w:r w:rsidR="00323AFC">
        <w:rPr>
          <w:rFonts w:hAnsi="Times New Roman" w:ascii="Times New Roman"/>
          <w:sz w:val="24"/>
          <w:szCs w:val="24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>. svibnja 201</w:t>
      </w:r>
      <w:r w:rsidR="00323AFC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.god.                                                   Stečajni upravitelj:</w:t>
      </w:r>
    </w:p>
    <w:p w:rsidRDefault="00203913" w:rsidR="00C61F72" w:rsidRPr="005F1ABE">
      <w:pPr>
        <w:rPr>
          <w:lang w:val="pl-PL"/>
        </w:rPr>
      </w:pPr>
      <w:r>
        <w:rPr>
          <w:lang w:val="pl-PL"/>
        </w:rPr>
        <w:t xml:space="preserve">                                                                                                                        Milorad Zajkovski</w:t>
      </w:r>
    </w:p>
    <w:sectPr w:rsidSect="00446852" w:rsidR="00C61F72" w:rsidRPr="005F1AB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3F6" w:rsidP="00C13D8D" w:rsidR="00B923F6">
      <w:pPr>
        <w:spacing w:after="0"/>
      </w:pPr>
      <w:r>
        <w:separator/>
      </w:r>
    </w:p>
  </w:endnote>
  <w:endnote w:id="0" w:type="continuationSeparator">
    <w:p w:rsidRDefault="00B923F6" w:rsidP="00C13D8D" w:rsidR="00B923F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3F6" w:rsidP="00C13D8D" w:rsidR="00B923F6">
      <w:pPr>
        <w:spacing w:after="0"/>
      </w:pPr>
      <w:r>
        <w:separator/>
      </w:r>
    </w:p>
  </w:footnote>
  <w:footnote w:id="0" w:type="continuationSeparator">
    <w:p w:rsidRDefault="00B923F6" w:rsidP="00C13D8D" w:rsidR="00B923F6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EC137C"/>
    <w:multiLevelType w:val="hybridMultilevel"/>
    <w:tmpl w:val="3F284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19132B"/>
    <w:multiLevelType w:val="hybridMultilevel"/>
    <w:tmpl w:val="CC7401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D22373"/>
    <w:multiLevelType w:val="hybridMultilevel"/>
    <w:tmpl w:val="003C35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5E61476"/>
    <w:multiLevelType w:val="hybridMultilevel"/>
    <w:tmpl w:val="B8A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9E15A1F"/>
    <w:multiLevelType w:val="hybridMultilevel"/>
    <w:tmpl w:val="D9B6D6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A5A3C11"/>
    <w:multiLevelType w:val="hybridMultilevel"/>
    <w:tmpl w:val="86C25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A5B682E"/>
    <w:multiLevelType w:val="hybridMultilevel"/>
    <w:tmpl w:val="A182A5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7FA791C"/>
    <w:multiLevelType w:val="hybridMultilevel"/>
    <w:tmpl w:val="5D4476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0071E8"/>
    <w:rsid w:val="00011F2B"/>
    <w:rsid w:val="00017D3D"/>
    <w:rsid w:val="00080BF1"/>
    <w:rsid w:val="00081EA1"/>
    <w:rsid w:val="000A544E"/>
    <w:rsid w:val="000B1965"/>
    <w:rsid w:val="000B24CE"/>
    <w:rsid w:val="000B30D9"/>
    <w:rsid w:val="000C0D43"/>
    <w:rsid w:val="000E1143"/>
    <w:rsid w:val="000E6D3E"/>
    <w:rsid w:val="000F1B31"/>
    <w:rsid w:val="000F2AEE"/>
    <w:rsid w:val="000F534A"/>
    <w:rsid w:val="00103DC8"/>
    <w:rsid w:val="00125AEA"/>
    <w:rsid w:val="001428A8"/>
    <w:rsid w:val="00143310"/>
    <w:rsid w:val="00162162"/>
    <w:rsid w:val="00170871"/>
    <w:rsid w:val="0018532E"/>
    <w:rsid w:val="00193F07"/>
    <w:rsid w:val="001B6235"/>
    <w:rsid w:val="001E4345"/>
    <w:rsid w:val="001F51D3"/>
    <w:rsid w:val="00202F0F"/>
    <w:rsid w:val="00203913"/>
    <w:rsid w:val="00206479"/>
    <w:rsid w:val="0021156B"/>
    <w:rsid w:val="00220B83"/>
    <w:rsid w:val="00221CE3"/>
    <w:rsid w:val="00224E0F"/>
    <w:rsid w:val="00237C04"/>
    <w:rsid w:val="00245B0A"/>
    <w:rsid w:val="002465CC"/>
    <w:rsid w:val="00254561"/>
    <w:rsid w:val="00273A5D"/>
    <w:rsid w:val="002B2C95"/>
    <w:rsid w:val="002B5E1A"/>
    <w:rsid w:val="002D4805"/>
    <w:rsid w:val="002D677C"/>
    <w:rsid w:val="002E491F"/>
    <w:rsid w:val="002E6C79"/>
    <w:rsid w:val="002F174D"/>
    <w:rsid w:val="00323AFC"/>
    <w:rsid w:val="0032590C"/>
    <w:rsid w:val="00367E53"/>
    <w:rsid w:val="00382AB0"/>
    <w:rsid w:val="00396B51"/>
    <w:rsid w:val="003971AB"/>
    <w:rsid w:val="003A552E"/>
    <w:rsid w:val="003C4F00"/>
    <w:rsid w:val="003D03B9"/>
    <w:rsid w:val="003E115B"/>
    <w:rsid w:val="00413DB5"/>
    <w:rsid w:val="00426E7B"/>
    <w:rsid w:val="00432DF1"/>
    <w:rsid w:val="00434E90"/>
    <w:rsid w:val="00446852"/>
    <w:rsid w:val="00451402"/>
    <w:rsid w:val="0045570A"/>
    <w:rsid w:val="004607DC"/>
    <w:rsid w:val="0046571F"/>
    <w:rsid w:val="0047747C"/>
    <w:rsid w:val="0048558A"/>
    <w:rsid w:val="004914EE"/>
    <w:rsid w:val="004B2DD0"/>
    <w:rsid w:val="004B5849"/>
    <w:rsid w:val="004C2A2A"/>
    <w:rsid w:val="004F5BD1"/>
    <w:rsid w:val="00512F0E"/>
    <w:rsid w:val="005162E9"/>
    <w:rsid w:val="00517B37"/>
    <w:rsid w:val="00527E2B"/>
    <w:rsid w:val="005336BA"/>
    <w:rsid w:val="00561210"/>
    <w:rsid w:val="00566B80"/>
    <w:rsid w:val="00581145"/>
    <w:rsid w:val="005A131D"/>
    <w:rsid w:val="005B429E"/>
    <w:rsid w:val="005C70DF"/>
    <w:rsid w:val="005D6C3F"/>
    <w:rsid w:val="005E4235"/>
    <w:rsid w:val="005F1ABE"/>
    <w:rsid w:val="005F22CA"/>
    <w:rsid w:val="006263A9"/>
    <w:rsid w:val="0063641A"/>
    <w:rsid w:val="0065138D"/>
    <w:rsid w:val="00652E3C"/>
    <w:rsid w:val="006D040E"/>
    <w:rsid w:val="006F4196"/>
    <w:rsid w:val="006F7CDE"/>
    <w:rsid w:val="00702EF4"/>
    <w:rsid w:val="00707608"/>
    <w:rsid w:val="00713143"/>
    <w:rsid w:val="00713FFE"/>
    <w:rsid w:val="007152D7"/>
    <w:rsid w:val="00715965"/>
    <w:rsid w:val="00733625"/>
    <w:rsid w:val="00786CE8"/>
    <w:rsid w:val="007B0F77"/>
    <w:rsid w:val="007B6E2B"/>
    <w:rsid w:val="007C07DA"/>
    <w:rsid w:val="007E1147"/>
    <w:rsid w:val="007E1CA9"/>
    <w:rsid w:val="007E6678"/>
    <w:rsid w:val="007F288D"/>
    <w:rsid w:val="007F6AC3"/>
    <w:rsid w:val="008061B7"/>
    <w:rsid w:val="00822112"/>
    <w:rsid w:val="00826CC3"/>
    <w:rsid w:val="008512FB"/>
    <w:rsid w:val="008545BC"/>
    <w:rsid w:val="00866D01"/>
    <w:rsid w:val="00867C03"/>
    <w:rsid w:val="008722BC"/>
    <w:rsid w:val="008A42DC"/>
    <w:rsid w:val="008B2079"/>
    <w:rsid w:val="008C7931"/>
    <w:rsid w:val="008F79A0"/>
    <w:rsid w:val="008F7F62"/>
    <w:rsid w:val="009044EC"/>
    <w:rsid w:val="00913B4F"/>
    <w:rsid w:val="00914C40"/>
    <w:rsid w:val="00941BA4"/>
    <w:rsid w:val="00952A97"/>
    <w:rsid w:val="009606F0"/>
    <w:rsid w:val="009745E9"/>
    <w:rsid w:val="009749D3"/>
    <w:rsid w:val="00986A2C"/>
    <w:rsid w:val="00992F02"/>
    <w:rsid w:val="009B7BF1"/>
    <w:rsid w:val="009C3F1D"/>
    <w:rsid w:val="00A27281"/>
    <w:rsid w:val="00A37C81"/>
    <w:rsid w:val="00A4099B"/>
    <w:rsid w:val="00A842D2"/>
    <w:rsid w:val="00A90731"/>
    <w:rsid w:val="00AD30CA"/>
    <w:rsid w:val="00AD49C6"/>
    <w:rsid w:val="00AD7378"/>
    <w:rsid w:val="00B5188F"/>
    <w:rsid w:val="00B856A0"/>
    <w:rsid w:val="00B90C20"/>
    <w:rsid w:val="00B923F6"/>
    <w:rsid w:val="00B94E66"/>
    <w:rsid w:val="00BA6327"/>
    <w:rsid w:val="00BB1FD3"/>
    <w:rsid w:val="00BC2AD5"/>
    <w:rsid w:val="00BD59DC"/>
    <w:rsid w:val="00BD779B"/>
    <w:rsid w:val="00BF0467"/>
    <w:rsid w:val="00C0621B"/>
    <w:rsid w:val="00C06D16"/>
    <w:rsid w:val="00C072C8"/>
    <w:rsid w:val="00C10DB7"/>
    <w:rsid w:val="00C13D8D"/>
    <w:rsid w:val="00C173D8"/>
    <w:rsid w:val="00C5496D"/>
    <w:rsid w:val="00C55DDA"/>
    <w:rsid w:val="00C61F72"/>
    <w:rsid w:val="00C711FA"/>
    <w:rsid w:val="00C72892"/>
    <w:rsid w:val="00C76F04"/>
    <w:rsid w:val="00C77198"/>
    <w:rsid w:val="00CA7BB1"/>
    <w:rsid w:val="00CB412E"/>
    <w:rsid w:val="00CB5347"/>
    <w:rsid w:val="00CB643F"/>
    <w:rsid w:val="00CB7E28"/>
    <w:rsid w:val="00CD7CDE"/>
    <w:rsid w:val="00D06812"/>
    <w:rsid w:val="00D06D93"/>
    <w:rsid w:val="00D15A4A"/>
    <w:rsid w:val="00D4107E"/>
    <w:rsid w:val="00D43EDE"/>
    <w:rsid w:val="00D83670"/>
    <w:rsid w:val="00D868A2"/>
    <w:rsid w:val="00D95527"/>
    <w:rsid w:val="00DB0571"/>
    <w:rsid w:val="00DB24B7"/>
    <w:rsid w:val="00DD79F7"/>
    <w:rsid w:val="00DE4927"/>
    <w:rsid w:val="00DF0FFB"/>
    <w:rsid w:val="00DF3D98"/>
    <w:rsid w:val="00DF4625"/>
    <w:rsid w:val="00E648C4"/>
    <w:rsid w:val="00E67462"/>
    <w:rsid w:val="00E747BC"/>
    <w:rsid w:val="00E7707D"/>
    <w:rsid w:val="00EB307D"/>
    <w:rsid w:val="00EC6E96"/>
    <w:rsid w:val="00F05A83"/>
    <w:rsid w:val="00F227E7"/>
    <w:rsid w:val="00F254AC"/>
    <w:rsid w:val="00F3655D"/>
    <w:rsid w:val="00F65ECB"/>
    <w:rsid w:val="00F77FCD"/>
    <w:rsid w:val="00F92ECE"/>
    <w:rsid w:val="00FA199A"/>
    <w:rsid w:val="00FB0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ABE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4514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7B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BB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BB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BB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BB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1ABE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4514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7B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BB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BB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BB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BB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114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D069D8-D47A-4F80-8A6B-049D4A6462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12</properties:Pages>
  <properties:Words>2313</properties:Words>
  <properties:Characters>14632</properties:Characters>
  <properties:Lines>513</properties:Lines>
  <properties:Paragraphs>363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2019-05-22T08:35:00Z</dcterms:created>
  <dc:creator>ADMINIBM</dc:creator>
  <cp:lastModifiedBy>Tatjana Slaviček</cp:lastModifiedBy>
  <cp:lastPrinted>2019-05-22T05:32:00Z</cp:lastPrinted>
  <dcterms:modified xmlns:xsi="http://www.w3.org/2001/XMLSchema-instance" xsi:type="dcterms:W3CDTF">2019-05-22T12:26:00Z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St-294/2009-254 / Podnesak - Završni račun (AUTOCENTAR-MEHANIKA_d.o.o.._u_stečaju-Završni_račun-obustava_po_čl.196._SZ-a_(3)._sz-a_(3))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