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ffcc" w14:paraId="d39ffc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10043">
        <w:t>3008/2018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10043">
        <w:t>3008/2018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210043" w:rsidRPr="00545C39">
        <w:t>DISTRIBUTION PARTNERS d.o.o.</w:t>
      </w:r>
      <w:r w:rsidR="00210043">
        <w:t xml:space="preserve">, Zagreb (Grad Zagreb), Ulica grada Mainza 13, OIB: </w:t>
      </w:r>
      <w:r w:rsidR="00210043" w:rsidRPr="00545C39">
        <w:t>73640734386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210043">
        <w:t>40.224,02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25F83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339D6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04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25F83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St-3008/2018</izvorni_sadrzaj>
    <derivirana_varijabla naziv="DomainObject.Predmet.OznakaBroj_1">St-3008/2018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DISTRIBUTION PARTNERS d.o.o. zastupanog po punomoćniku Lovre Flanjak</izvorni_sadrzaj>
    <derivirana_varijabla naziv="DomainObject.Predmet.ProtustrankaFormated_1">  DISTRIBUTION PARTNERS d.o.o. zastupanog po punomoćniku Lovre Flanjak</derivirana_varijabla>
  </DomainObject.Predmet.ProtustrankaFormated>
  <DomainObject.Predmet.ProtustrankaFormatedOIB>
    <izvorni_sadrzaj>  DISTRIBUTION PARTNERS d.o.o., OIB 73640734386 zastupanog po punomoćniku Lovre Flanjak</izvorni_sadrzaj>
    <derivirana_varijabla naziv="DomainObject.Predmet.ProtustrankaFormatedOIB_1">  DISTRIBUTION PARTNERS d.o.o., OIB 73640734386 zastupanog po punomoćniku Lovre Flanjak</derivirana_varijabla>
  </DomainObject.Predmet.ProtustrankaFormatedOIB>
  <DomainObject.Predmet.ProtustrankaFormatedWithAdress>
    <izvorni_sadrzaj> DISTRIBUTION PARTNERS d.o.o., Ulica grada Mainza 13, 10000 Zagreb zastupanog po punomoćniku Lovre Flanjak</izvorni_sadrzaj>
    <derivirana_varijabla naziv="DomainObject.Predmet.ProtustrankaFormatedWithAdress_1"> DISTRIBUTION PARTNERS d.o.o., Ulica grada Mainza 13, 10000 Zagreb zastupanog po punomoćniku Lovre Flanjak</derivirana_varijabla>
  </DomainObject.Predmet.ProtustrankaFormatedWithAdress>
  <DomainObject.Predmet.ProtustrankaFormatedWithAdressOIB>
    <izvorni_sadrzaj> DISTRIBUTION PARTNERS d.o.o., OIB 73640734386, Ulica grada Mainza 13, 10000 Zagreb zastupanog po punomoćniku Lovre Flanjak</izvorni_sadrzaj>
    <derivirana_varijabla naziv="DomainObject.Predmet.ProtustrankaFormatedWithAdressOIB_1"> DISTRIBUTION PARTNERS d.o.o., OIB 73640734386, Ulica grada Mainza 13, 10000 Zagreb zastupanog po punomoćniku Lovre Flanjak</derivirana_varijabla>
  </DomainObject.Predmet.ProtustrankaFormatedWithAdressOIB>
  <DomainObject.Predmet.ProtustrankaWithAdress>
    <izvorni_sadrzaj>DISTRIBUTION PARTNERS d.o.o. Ulica grada Mainza 13, 10000 Zagreb</izvorni_sadrzaj>
    <derivirana_varijabla naziv="DomainObject.Predmet.ProtustrankaWithAdress_1">DISTRIBUTION PARTNERS d.o.o. Ulica grada Mainza 13, 10000 Zagreb</derivirana_varijabla>
  </DomainObject.Predmet.ProtustrankaWithAdress>
  <DomainObject.Predmet.ProtustrankaWithAdressOIB>
    <izvorni_sadrzaj>DISTRIBUTION PARTNERS d.o.o., OIB 73640734386, Ulica grada Mainza 13, 10000 Zagreb</izvorni_sadrzaj>
    <derivirana_varijabla naziv="DomainObject.Predmet.ProtustrankaWithAdressOIB_1">DISTRIBUTION PARTNERS d.o.o., OIB 73640734386, Ulica grada Mainza 13, 10000 Zagreb</derivirana_varijabla>
  </DomainObject.Predmet.ProtustrankaWithAdressOIB>
  <DomainObject.Predmet.ProtustrankaNazivFormated>
    <izvorni_sadrzaj>DISTRIBUTION PARTNERS d.o.o.</izvorni_sadrzaj>
    <derivirana_varijabla naziv="DomainObject.Predmet.ProtustrankaNazivFormated_1">DISTRIBUTION PARTNERS d.o.o.</derivirana_varijabla>
  </DomainObject.Predmet.ProtustrankaNazivFormated>
  <DomainObject.Predmet.ProtustrankaNazivFormatedOIB>
    <izvorni_sadrzaj>DISTRIBUTION PARTNERS d.o.o., OIB 73640734386</izvorni_sadrzaj>
    <derivirana_varijabla naziv="DomainObject.Predmet.ProtustrankaNazivFormatedOIB_1">DISTRIBUTION PARTNERS d.o.o., OIB 73640734386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DISTRIBUTION PARTNERS d.o.o. zastupanog po punomoćniku Lovre Flanjak</item>
    </izvorni_sadrzaj>
    <derivirana_varijabla naziv="DomainObject.Predmet.ProtuStrankaListFormated_1">
      <item>DISTRIBUTION PARTNERS d.o.o. zastupanog po punomoćniku Lovre Flanjak</item>
    </derivirana_varijabla>
  </DomainObject.Predmet.ProtuStrankaListFormated>
  <DomainObject.Predmet.ProtuStrankaListFormatedOIB>
    <izvorni_sadrzaj>
      <item>DISTRIBUTION PARTNERS d.o.o., OIB 73640734386 zastupanog po punomoćniku Lovre Flanjak</item>
    </izvorni_sadrzaj>
    <derivirana_varijabla naziv="DomainObject.Predmet.ProtuStrankaListFormatedOIB_1">
      <item>DISTRIBUTION PARTNERS d.o.o., OIB 73640734386 zastupanog po punomoćniku Lovre Flanjak</item>
    </derivirana_varijabla>
  </DomainObject.Predmet.ProtuStrankaListFormatedOIB>
  <DomainObject.Predmet.ProtuStrankaListFormatedWithAdress>
    <izvorni_sadrzaj>
      <item>DISTRIBUTION PARTNERS d.o.o., Ulica grada Mainza 13, 10000 Zagreb zastupanog po punomoćniku Lovre Flanjak</item>
    </izvorni_sadrzaj>
    <derivirana_varijabla naziv="DomainObject.Predmet.ProtuStrankaListFormatedWithAdress_1">
      <item>DISTRIBUTION PARTNERS d.o.o., Ulica grada Mainza 13, 10000 Zagreb zastupanog po punomoćniku Lovre Flanjak</item>
    </derivirana_varijabla>
  </DomainObject.Predmet.ProtuStrankaListFormatedWithAdress>
  <DomainObject.Predmet.ProtuStrankaListFormatedWithAdressOIB>
    <izvorni_sadrzaj>
      <item>DISTRIBUTION PARTNERS d.o.o., OIB 73640734386, Ulica grada Mainza 13, 10000 Zagreb zastupanog po punomoćniku Lovre Flanjak</item>
    </izvorni_sadrzaj>
    <derivirana_varijabla naziv="DomainObject.Predmet.ProtuStrankaListFormatedWithAdressOIB_1">
      <item>DISTRIBUTION PARTNERS d.o.o., OIB 73640734386, Ulica grada Mainza 13, 10000 Zagreb zastupanog po punomoćniku Lovre Flanjak</item>
    </derivirana_varijabla>
  </DomainObject.Predmet.ProtuStrankaListFormatedWithAdressOIB>
  <DomainObject.Predmet.ProtuStrankaListNazivFormated>
    <izvorni_sadrzaj>
      <item>DISTRIBUTION PARTNERS d.o.o.</item>
    </izvorni_sadrzaj>
    <derivirana_varijabla naziv="DomainObject.Predmet.ProtuStrankaListNazivFormated_1">
      <item>DISTRIBUTION PARTNERS d.o.o.</item>
    </derivirana_varijabla>
  </DomainObject.Predmet.ProtuStrankaListNazivFormated>
  <DomainObject.Predmet.ProtuStrankaListNazivFormatedOIB>
    <izvorni_sadrzaj>
      <item>DISTRIBUTION PARTNERS d.o.o., OIB 73640734386</item>
    </izvorni_sadrzaj>
    <derivirana_varijabla naziv="DomainObject.Predmet.ProtuStrankaListNazivFormatedOIB_1">
      <item>DISTRIBUTION PARTNERS d.o.o., OIB 73640734386</item>
    </derivirana_varijabla>
  </DomainObject.Predmet.ProtuStrankaListNazivFormatedOIB>
  <DomainObject.Predmet.OstaliListFormated>
    <izvorni_sadrzaj>
      <item>Lovre Flanjak punomoćnik sudionika u postupku DISTRIBUTION PARTNERS d.o.o.</item>
    </izvorni_sadrzaj>
    <derivirana_varijabla naziv="DomainObject.Predmet.OstaliListFormated_1">
      <item>Lovre Flanjak punomoćnik sudionika u postupku DISTRIBUTION PARTNERS d.o.o.</item>
    </derivirana_varijabla>
  </DomainObject.Predmet.OstaliListFormated>
  <DomainObject.Predmet.OstaliListFormatedOIB>
    <izvorni_sadrzaj>
      <item>Lovre Flanjak, OIB 02296567187 punomoćnik sudionika u postupku DISTRIBUTION PARTNERS d.o.o.</item>
    </izvorni_sadrzaj>
    <derivirana_varijabla naziv="DomainObject.Predmet.OstaliListFormatedOIB_1">
      <item>Lovre Flanjak, OIB 02296567187 punomoćnik sudionika u postupku DISTRIBUTION PARTNERS d.o.o.</item>
    </derivirana_varijabla>
  </DomainObject.Predmet.OstaliListFormatedOIB>
  <DomainObject.Predmet.OstaliListFormatedWithAdress>
    <izvorni_sadrzaj>
      <item>Lovre Flanjak, Bukovačka Cesta 126, 10000 Zagreb punomoćnik sudionika u postupku DISTRIBUTION PARTNERS d.o.o.</item>
    </izvorni_sadrzaj>
    <derivirana_varijabla naziv="DomainObject.Predmet.OstaliListFormatedWithAdress_1">
      <item>Lovre Flanjak, Bukovačka Cesta 126, 10000 Zagreb punomoćnik sudionika u postupku DISTRIBUTION PARTNERS d.o.o.</item>
    </derivirana_varijabla>
  </DomainObject.Predmet.OstaliListFormatedWithAdress>
  <DomainObject.Predmet.OstaliListFormatedWithAdressOIB>
    <izvorni_sadrzaj>
      <item>Lovre Flanjak, OIB 02296567187, Bukovačka Cesta 126, 10000 Zagreb punomoćnik sudionika u postupku DISTRIBUTION PARTNERS d.o.o.</item>
    </izvorni_sadrzaj>
    <derivirana_varijabla naziv="DomainObject.Predmet.OstaliListFormatedWithAdressOIB_1">
      <item>Lovre Flanjak, OIB 02296567187, Bukovačka Cesta 126, 10000 Zagreb punomoćnik sudionika u postupku DISTRIBUTION PARTNERS d.o.o.</item>
    </derivirana_varijabla>
  </DomainObject.Predmet.OstaliListFormatedWithAdressOIB>
  <DomainObject.Predmet.OstaliListNazivFormated>
    <izvorni_sadrzaj>
      <item>Lovre Flanjak</item>
    </izvorni_sadrzaj>
    <derivirana_varijabla naziv="DomainObject.Predmet.OstaliListNazivFormated_1">
      <item>Lovre Flanjak</item>
    </derivirana_varijabla>
  </DomainObject.Predmet.OstaliListNazivFormated>
  <DomainObject.Predmet.OstaliListNazivFormatedOIB>
    <izvorni_sadrzaj>
      <item>Lovre Flanjak, OIB 02296567187</item>
    </izvorni_sadrzaj>
    <derivirana_varijabla naziv="DomainObject.Predmet.OstaliListNazivFormatedOIB_1"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DISTRIBUTION PARTNERS d.o.o.</izvorni_sadrzaj>
    <derivirana_varijabla naziv="DomainObject.Predmet.ProtustrankaIDrugi_1">DISTRIBUTION PARTNERS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DISTRIBUTION PARTNERS d.o.o., OIB 73640734386, Ulica grada Mainza 13, 10000 Zagreb</izvorni_sadrzaj>
    <derivirana_varijabla naziv="DomainObject.Predmet.ProtustrankaIDrugiAdressOIB_1">DISTRIBUTION PARTNERS d.o.o., OIB 73640734386,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DISTRIBUTION PARTNERS d.o.o.</item>
      <item>Lovre Flanjak</item>
    </izvorni_sadrzaj>
    <derivirana_varijabla naziv="DomainObject.Predmet.SudioniciListNaziv_1">
      <item>FINA Regionalni centar Zagreb</item>
      <item>DISTRIBUTION PARTNERS d.o.o.</item>
      <item>Lovre Flanjak</item>
    </derivirana_varijabla>
  </DomainObject.Predmet.SudioniciListNaziv>
  <DomainObject.Predmet.SudioniciListAdressOIB>
    <izvorni_sadrzaj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izvorni_sadrzaj>
    <derivirana_varijabla naziv="DomainObject.Predmet.SudioniciListAdressOIB_1"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73640734386</item>
      <item>, OIB 02296567187</item>
    </izvorni_sadrzaj>
    <derivirana_varijabla naziv="DomainObject.Predmet.SudioniciListNazivOIB_1">
      <item>, OIB 85821130368</item>
      <item>, OIB 73640734386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2019-03-07T08:06:00Z</dcterms:created>
  <dc:creator>ilukac</dc:creator>
  <cp:lastModifiedBy>Katarina Babić</cp:lastModifiedBy>
  <cp:lastPrinted>2019-03-12T10:45:00Z</cp:lastPrinted>
  <dcterms:modified xmlns:xsi="http://www.w3.org/2001/XMLSchema-instance" xsi:type="dcterms:W3CDTF">2019-03-12T10:45:00Z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(3008-18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