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a03b" w14:paraId="62aa03b" w:rsidRDefault="00737B84" w:rsidP="003B0DF3" w:rsidR="003B0DF3" w:rsidRPr="00FD2CD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FD2CD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FD2CD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BB2D3E" w:rsidP="00BB2D3E" w:rsidR="00BB2D3E" w:rsidRPr="00FD2CD7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FD2CD7">
        <w:rPr>
          <w:rFonts w:cs="Times New Roman" w:hAnsi="Times New Roman" w:ascii="Times New Roman"/>
          <w:sz w:val="24"/>
          <w:szCs w:val="24"/>
        </w:rPr>
        <w:t>1 St-</w:t>
      </w:r>
      <w:r w:rsidR="00FD2CD7" w:rsidRPr="00FD2CD7">
        <w:rPr>
          <w:rFonts w:cs="Times New Roman" w:hAnsi="Times New Roman" w:ascii="Times New Roman"/>
          <w:sz w:val="24"/>
          <w:szCs w:val="24"/>
        </w:rPr>
        <w:t>404/2015</w:t>
      </w:r>
    </w:p>
    <w:p w:rsidRDefault="00BB2D3E" w:rsidP="003B0DF3" w:rsidR="00BB2D3E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FD2CD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FD2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FD2CD7" w:rsidRPr="00FD2CD7">
        <w:rPr>
          <w:rFonts w:cs="Times New Roman" w:hAnsi="Times New Roman" w:ascii="Times New Roman"/>
          <w:sz w:val="24"/>
          <w:szCs w:val="24"/>
        </w:rPr>
        <w:t>GRAVITAS d.o.o. u stečaju, Zagreb, Milovana Kovačevića 7, OIB: 86963316536</w:t>
      </w:r>
      <w:r w:rsidR="002E6C3D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FD2CD7">
        <w:rPr>
          <w:rFonts w:cs="Times New Roman" w:hAnsi="Times New Roman" w:ascii="Times New Roman"/>
          <w:sz w:val="24"/>
          <w:szCs w:val="24"/>
        </w:rPr>
        <w:t xml:space="preserve"> </w:t>
      </w:r>
      <w:r w:rsidR="00FD2CD7" w:rsidRPr="00FD2CD7">
        <w:rPr>
          <w:rFonts w:cs="Times New Roman" w:hAnsi="Times New Roman" w:ascii="Times New Roman"/>
          <w:sz w:val="24"/>
          <w:szCs w:val="24"/>
        </w:rPr>
        <w:t>5. srpnja</w:t>
      </w:r>
      <w:r w:rsidR="00BB2D3E" w:rsidRPr="00FD2CD7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FD2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B2D3E" w:rsidP="003B0DF3" w:rsidR="00BB2D3E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FD2CD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FD2CD7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10. rujna</w:t>
      </w:r>
      <w:r w:rsidR="00BB2D3E" w:rsidRP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10,10</w:t>
      </w:r>
      <w:r w:rsidRPr="00FD2C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FD2CD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FD2CD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FD2CD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2D3E" w:rsidP="003B0DF3" w:rsidR="00BB2D3E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BB2D3E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FD2CD7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FD2CD7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FD2CD7">
        <w:rPr>
          <w:rFonts w:cs="Times New Roman" w:hAnsi="Times New Roman" w:ascii="Times New Roman"/>
          <w:sz w:val="24"/>
          <w:szCs w:val="24"/>
        </w:rPr>
        <w:lastRenderedPageBreak/>
        <w:t>1 St-</w:t>
      </w:r>
      <w:r w:rsidR="00FD2CD7" w:rsidRPr="00FD2CD7">
        <w:rPr>
          <w:rFonts w:cs="Times New Roman" w:hAnsi="Times New Roman" w:ascii="Times New Roman"/>
          <w:sz w:val="24"/>
          <w:szCs w:val="24"/>
        </w:rPr>
        <w:t>404/2015</w:t>
      </w: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FD2C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="00BB2D3E"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737B84" w:rsidP="003B0DF3" w:rsidR="00737B84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737B84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37B84" w:rsidP="003B0DF3" w:rsidR="00737B8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7B84" w:rsidP="003B0DF3" w:rsidR="00737B84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Draženka Prpić</w:t>
      </w: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FD2CD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FD2CD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FD2CD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FD2CD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Kuzmić</w:t>
      </w:r>
    </w:p>
    <w:p w:rsidRDefault="003B0DF3" w:rsidP="003B0DF3" w:rsidR="003B0DF3" w:rsidRPr="00FD2CD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FD2CD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2CD7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FD2CD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FD2CD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FD2CD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FD2CD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FD2CD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B8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521807"/>
    <w:rsid w:val="005647FD"/>
    <w:rsid w:val="00737B84"/>
    <w:rsid w:val="009B405E"/>
    <w:rsid w:val="00A260A3"/>
    <w:rsid w:val="00AA0548"/>
    <w:rsid w:val="00BB2D3E"/>
    <w:rsid w:val="00BC2ADD"/>
    <w:rsid w:val="00BD5231"/>
    <w:rsid w:val="00C742AE"/>
    <w:rsid w:val="00C90129"/>
    <w:rsid w:val="00CA2B5B"/>
    <w:rsid w:val="00CA594A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737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8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B8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B8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B8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737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8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B8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B8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B8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GRAVITAS d.o.o. u stečaju</izvorni_sadrzaj>
    <derivirana_varijabla naziv="DomainObject.Predmet.ProtustrankaFormated_1">  GRAVITAS d.o.o. u stečaju</derivirana_varijabla>
  </DomainObject.Predmet.ProtustrankaFormated>
  <DomainObject.Predmet.ProtustrankaFormatedOIB>
    <izvorni_sadrzaj>  GRAVITAS d.o.o. u stečaju, OIB 86963316536</izvorni_sadrzaj>
    <derivirana_varijabla naziv="DomainObject.Predmet.ProtustrankaFormatedOIB_1">  GRAVITAS d.o.o. u stečaju, OIB 86963316536</derivirana_varijabla>
  </DomainObject.Predmet.ProtustrankaFormatedOIB>
  <DomainObject.Predmet.ProtustrankaFormatedWithAdress>
    <izvorni_sadrzaj> GRAVITAS d.o.o. u stečaju, Milovana Kovačevića 7, 10000 Zagreb</izvorni_sadrzaj>
    <derivirana_varijabla naziv="DomainObject.Predmet.ProtustrankaFormatedWithAdress_1"> GRAVITAS d.o.o. u stečaju, Milovana Kovačevića 7, 10000 Zagreb</derivirana_varijabla>
  </DomainObject.Predmet.ProtustrankaFormatedWithAdress>
  <DomainObject.Predmet.ProtustrankaFormatedWithAdressOIB>
    <izvorni_sadrzaj> GRAVITAS d.o.o. u stečaju, OIB 86963316536, Milovana Kovačevića 7, 10000 Zagreb</izvorni_sadrzaj>
    <derivirana_varijabla naziv="DomainObject.Predmet.ProtustrankaFormatedWithAdressOIB_1"> GRAVITAS d.o.o. u stečaju, OIB 86963316536, Milovana Kovačevića 7, 10000 Zagreb</derivirana_varijabla>
  </DomainObject.Predmet.ProtustrankaFormatedWithAdressOIB>
  <DomainObject.Predmet.ProtustrankaWithAdress>
    <izvorni_sadrzaj>GRAVITAS d.o.o. u stečaju Milovana Kovačevića 7, 10000 Zagreb</izvorni_sadrzaj>
    <derivirana_varijabla naziv="DomainObject.Predmet.ProtustrankaWithAdress_1">GRAVITAS d.o.o. u stečaju Milovana Kovačevića 7, 10000 Zagreb</derivirana_varijabla>
  </DomainObject.Predmet.ProtustrankaWithAdress>
  <DomainObject.Predmet.ProtustrankaWithAdressOIB>
    <izvorni_sadrzaj>GRAVITAS d.o.o. u stečaju, OIB 86963316536, Milovana Kovačevića 7, 10000 Zagreb</izvorni_sadrzaj>
    <derivirana_varijabla naziv="DomainObject.Predmet.ProtustrankaWithAdressOIB_1">GRAVITAS d.o.o. u stečaju, OIB 86963316536, Milovana Kovačevića 7, 10000 Zagreb</derivirana_varijabla>
  </DomainObject.Predmet.ProtustrankaWithAdressOIB>
  <DomainObject.Predmet.ProtustrankaNazivFormated>
    <izvorni_sadrzaj>GRAVITAS d.o.o. u stečaju</izvorni_sadrzaj>
    <derivirana_varijabla naziv="DomainObject.Predmet.ProtustrankaNazivFormated_1">GRAVITAS d.o.o. u stečaju</derivirana_varijabla>
  </DomainObject.Predmet.ProtustrankaNazivFormated>
  <DomainObject.Predmet.ProtustrankaNazivFormatedOIB>
    <izvorni_sadrzaj>GRAVITAS d.o.o. u stečaju, OIB 86963316536</izvorni_sadrzaj>
    <derivirana_varijabla naziv="DomainObject.Predmet.ProtustrankaNazivFormatedOIB_1">GRAVITAS d.o.o. u stečaju, OIB 86963316536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GRAVITAS d.o.o. u stečaju</item>
    </izvorni_sadrzaj>
    <derivirana_varijabla naziv="DomainObject.Predmet.ProtuStrankaListFormated_1">
      <item>GRAVITAS d.o.o. u stečaju</item>
    </derivirana_varijabla>
  </DomainObject.Predmet.ProtuStrankaListFormated>
  <DomainObject.Predmet.ProtuStrankaListFormatedOIB>
    <izvorni_sadrzaj>
      <item>GRAVITAS d.o.o. u stečaju, OIB 86963316536</item>
    </izvorni_sadrzaj>
    <derivirana_varijabla naziv="DomainObject.Predmet.ProtuStrankaListFormatedOIB_1">
      <item>GRAVITAS d.o.o. u stečaju, OIB 86963316536</item>
    </derivirana_varijabla>
  </DomainObject.Predmet.ProtuStrankaListFormatedOIB>
  <DomainObject.Predmet.ProtuStrankaListFormatedWithAdress>
    <izvorni_sadrzaj>
      <item>GRAVITAS d.o.o. u stečaju, Milovana Kovačevića 7, 10000 Zagreb</item>
    </izvorni_sadrzaj>
    <derivirana_varijabla naziv="DomainObject.Predmet.ProtuStrankaListFormatedWithAdress_1">
      <item>GRAVITAS d.o.o. u stečaju, Milovana Kovačevića 7, 10000 Zagreb</item>
    </derivirana_varijabla>
  </DomainObject.Predmet.ProtuStrankaListFormatedWithAdress>
  <DomainObject.Predmet.ProtuStrankaListFormatedWithAdressOIB>
    <izvorni_sadrzaj>
      <item>GRAVITAS d.o.o. u stečaju, OIB 86963316536, Milovana Kovačevića 7, 10000 Zagreb</item>
    </izvorni_sadrzaj>
    <derivirana_varijabla naziv="DomainObject.Predmet.ProtuStrankaListFormatedWithAdressOIB_1">
      <item>GRAVITAS d.o.o. u stečaju, OIB 86963316536, Milovana Kovačevića 7, 10000 Zagreb</item>
    </derivirana_varijabla>
  </DomainObject.Predmet.ProtuStrankaListFormatedWithAdressOIB>
  <DomainObject.Predmet.ProtuStrankaListNazivFormated>
    <izvorni_sadrzaj>
      <item>GRAVITAS d.o.o. u stečaju</item>
    </izvorni_sadrzaj>
    <derivirana_varijabla naziv="DomainObject.Predmet.ProtuStrankaListNazivFormated_1">
      <item>GRAVITAS d.o.o. u stečaju</item>
    </derivirana_varijabla>
  </DomainObject.Predmet.ProtuStrankaListNazivFormated>
  <DomainObject.Predmet.ProtuStrankaListNazivFormatedOIB>
    <izvorni_sadrzaj>
      <item>GRAVITAS d.o.o. u stečaju, OIB 86963316536</item>
    </izvorni_sadrzaj>
    <derivirana_varijabla naziv="DomainObject.Predmet.ProtuStrankaListNazivFormatedOIB_1">
      <item>GRAVITAS d.o.o. u stečaju, OIB 86963316536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Zagreb</item>
    </izvorni_sadrzaj>
    <derivirana_varijabla naziv="DomainObject.Predmet.OstaliListFormatedWithAdress_1">
      <item>Zdravko Kuzmić, Horvatovac 13, Zagreb</item>
    </derivirana_varijabla>
  </DomainObject.Predmet.OstaliListFormatedWithAdress>
  <DomainObject.Predmet.OstaliListFormatedWithAdressOIB>
    <izvorni_sadrzaj>
      <item>Zdravko Kuzmić, OIB 42435648261, Horvatovac 13, Zagreb</item>
    </izvorni_sadrzaj>
    <derivirana_varijabla naziv="DomainObject.Predmet.OstaliListFormatedWithAdressOIB_1">
      <item>Zdravko Kuzmić, OIB 42435648261, Horvatovac 13,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GRAVITAS d.o.o. u stečaju</izvorni_sadrzaj>
    <derivirana_varijabla naziv="DomainObject.Predmet.ProtustrankaIDrugi_1">GRAVITAS d.o.o. u stečaju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GRAVITAS d.o.o. u stečaju, OIB 86963316536, Milovana Kovačevića 7, 10000 Zagreb</izvorni_sadrzaj>
    <derivirana_varijabla naziv="DomainObject.Predmet.ProtustrankaIDrugiAdressOIB_1">GRAVITAS d.o.o. u stečaju, OIB 86963316536,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GRAVITAS d.o.o. u stečaju</item>
      <item>Zdravko Kuzmić</item>
    </izvorni_sadrzaj>
    <derivirana_varijabla naziv="DomainObject.Predmet.SudioniciListNaziv_1">
      <item>Antun Trstenjak</item>
      <item>GRAVITAS d.o.o. u stečaju</item>
      <item>Zdravko Kuzmić</item>
    </derivirana_varijabla>
  </DomainObject.Predmet.SudioniciListNaziv>
  <DomainObject.Predmet.SudioniciListAdressOIB>
    <izvorni_sadrzaj>
      <item>Antun Trstenjak, OIB 00679554399, Kustošijanska 131,10000 Zagreb</item>
      <item>GRAVITAS d.o.o. u stečaju, OIB 86963316536, Milovana Kovačevića 7,10000 Zagreb</item>
      <item>Zdravko Kuzmić, OIB 42435648261, Horvatovac 13,Zagreb</item>
    </izvorni_sadrzaj>
    <derivirana_varijabla naziv="DomainObject.Predmet.SudioniciListAdressOIB_1">
      <item>Antun Trstenjak, OIB 00679554399, Kustošijanska 131,10000 Zagreb</item>
      <item>GRAVITAS d.o.o. u stečaju, OIB 86963316536, Milovana Kovačevića 7,10000 Zagreb</item>
      <item>Zdravko Kuzmić, OIB 42435648261, Horvatovac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86963316536</item>
      <item>, OIB 42435648261</item>
    </izvorni_sadrzaj>
    <derivirana_varijabla naziv="DomainObject.Predmet.SudioniciListNazivOIB_1">
      <item>, OIB 00679554399</item>
      <item>, OIB 86963316536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St-404/2015-41</izvorni_sadrzaj>
    <derivirana_varijabla naziv="DomainObject.PredzadnjaOdlukaIzPredmeta.Oznaka_1">St-404/2015-41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1471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2019-07-05T07:41:00Z</dcterms:created>
  <dc:creator>Draženka Prpić</dc:creator>
  <cp:lastModifiedBy>Draženka Prpić</cp:lastModifiedBy>
  <cp:lastPrinted>2019-07-05T07:42:00Z</cp:lastPrinted>
  <dcterms:modified xmlns:xsi="http://www.w3.org/2001/XMLSchema-instance" xsi:type="dcterms:W3CDTF">2019-07-05T07:42:00Z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(St-404-15.docx)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