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4f7a" w14:paraId="db14f7a" w:rsidRDefault="00784663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St-278</w:t>
      </w:r>
      <w:r w:rsidR="00F053F9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</w:t>
      </w:r>
      <w:r w:rsidR="008F5B5D">
        <w:rPr>
          <w:rFonts w:cs="Times New Roman" w:hAnsi="Times New Roman" w:ascii="Times New Roman"/>
          <w:sz w:val="24"/>
          <w:szCs w:val="24"/>
        </w:rPr>
        <w:t xml:space="preserve"> OIB: 39670464653</w:t>
      </w:r>
      <w:r>
        <w:rPr>
          <w:rFonts w:cs="Times New Roman" w:hAnsi="Times New Roman" w:ascii="Times New Roman"/>
          <w:sz w:val="24"/>
          <w:szCs w:val="24"/>
        </w:rPr>
        <w:t xml:space="preserve"> po stečajnom sucu Terezija Goreta, u stečajnom postupku nad stečajnim dužnikom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 w:rsidR="00784663" w:rsidRPr="00784663">
        <w:rPr>
          <w:rFonts w:cs="Times New Roman" w:hAnsi="Times New Roman" w:ascii="Times New Roman"/>
          <w:sz w:val="24"/>
          <w:szCs w:val="24"/>
        </w:rPr>
        <w:t>VIA MARE d.o.o.</w:t>
      </w:r>
      <w:r w:rsidR="00784663">
        <w:rPr>
          <w:rFonts w:cs="Times New Roman" w:hAnsi="Times New Roman" w:ascii="Times New Roman"/>
          <w:sz w:val="24"/>
          <w:szCs w:val="24"/>
        </w:rPr>
        <w:t xml:space="preserve"> iz Šibenika, Zadraska 2, OIB: </w:t>
      </w:r>
      <w:r w:rsidR="00784663" w:rsidRPr="00784663">
        <w:rPr>
          <w:rFonts w:cs="Times New Roman" w:hAnsi="Times New Roman" w:ascii="Times New Roman"/>
          <w:sz w:val="24"/>
          <w:szCs w:val="24"/>
        </w:rPr>
        <w:t>60014719343</w:t>
      </w:r>
      <w:r w:rsidR="00862E8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A1F4E">
        <w:rPr>
          <w:rFonts w:cs="Times New Roman" w:hAnsi="Times New Roman" w:ascii="Times New Roman"/>
          <w:sz w:val="24"/>
          <w:szCs w:val="24"/>
        </w:rPr>
        <w:t>17</w:t>
      </w:r>
      <w:r w:rsidR="00784663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784663" w:rsidRPr="00784663">
        <w:rPr>
          <w:rFonts w:cs="Times New Roman" w:hAnsi="Times New Roman" w:ascii="Times New Roman"/>
          <w:sz w:val="24"/>
          <w:szCs w:val="24"/>
        </w:rPr>
        <w:t>VIA MARE d.o.o.</w:t>
      </w:r>
      <w:r w:rsidR="00784663">
        <w:rPr>
          <w:rFonts w:cs="Times New Roman" w:hAnsi="Times New Roman" w:ascii="Times New Roman"/>
          <w:sz w:val="24"/>
          <w:szCs w:val="24"/>
        </w:rPr>
        <w:t xml:space="preserve"> iz Šibenika, Zadraska 2, OIB: </w:t>
      </w:r>
      <w:r w:rsidR="00784663" w:rsidRPr="00784663">
        <w:rPr>
          <w:rFonts w:cs="Times New Roman" w:hAnsi="Times New Roman" w:ascii="Times New Roman"/>
          <w:sz w:val="24"/>
          <w:szCs w:val="24"/>
        </w:rPr>
        <w:t>60014719343</w:t>
      </w:r>
      <w:r w:rsidR="008F5B5D">
        <w:rPr>
          <w:rFonts w:cs="Times New Roman" w:hAnsi="Times New Roman" w:ascii="Times New Roman"/>
          <w:sz w:val="24"/>
          <w:szCs w:val="24"/>
        </w:rPr>
        <w:t>,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</w:t>
      </w:r>
      <w:r w:rsidR="00784663">
        <w:rPr>
          <w:rFonts w:cs="Times New Roman" w:hAnsi="Times New Roman" w:ascii="Times New Roman"/>
          <w:sz w:val="24"/>
          <w:szCs w:val="24"/>
        </w:rPr>
        <w:t>Draško Lambaša iz Šibenika, Drniških žrtava 10, OIB: 48593997552</w:t>
      </w:r>
      <w:r w:rsidR="008F5B5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koji će ispitati je li imovina </w:t>
      </w:r>
      <w:r w:rsidR="008A1F4E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dostatna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784663" w:rsidP="0012098F" w:rsidR="00784663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2516/1 ZU 3491 K.O. Vrulje – Bilice, </w:t>
      </w:r>
    </w:p>
    <w:p w:rsidRDefault="00784663" w:rsidP="0012098F" w:rsidR="00784663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2518/2 ZU 3398 K.O. Vrulje – Bilice, </w:t>
      </w:r>
    </w:p>
    <w:p w:rsidRDefault="00784663" w:rsidP="0012098F" w:rsidR="0012098F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>- čest. zem 2518/1 Z.U. 952 K.O. Vrulje – Bilice</w:t>
      </w:r>
    </w:p>
    <w:p w:rsidRDefault="0012098F" w:rsidP="00862E84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784663">
        <w:rPr>
          <w:rFonts w:cs="Times New Roman" w:hAnsi="Times New Roman" w:ascii="Times New Roman"/>
          <w:sz w:val="24"/>
          <w:szCs w:val="24"/>
        </w:rPr>
        <w:t xml:space="preserve"> </w:t>
      </w:r>
      <w:r w:rsidR="00784663" w:rsidRPr="00784663">
        <w:rPr>
          <w:rFonts w:cs="Times New Roman" w:hAnsi="Times New Roman" w:ascii="Times New Roman"/>
          <w:sz w:val="24"/>
          <w:szCs w:val="24"/>
        </w:rPr>
        <w:t>VIA MARE d.o.o.</w:t>
      </w:r>
      <w:r w:rsidR="00784663">
        <w:rPr>
          <w:rFonts w:cs="Times New Roman" w:hAnsi="Times New Roman" w:ascii="Times New Roman"/>
          <w:sz w:val="24"/>
          <w:szCs w:val="24"/>
        </w:rPr>
        <w:t xml:space="preserve"> iz Šibenika, Zadraska 2, OIB: </w:t>
      </w:r>
      <w:r w:rsidR="00784663" w:rsidRPr="00784663">
        <w:rPr>
          <w:rFonts w:cs="Times New Roman" w:hAnsi="Times New Roman" w:ascii="Times New Roman"/>
          <w:sz w:val="24"/>
          <w:szCs w:val="24"/>
        </w:rPr>
        <w:t>60014719343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784663">
        <w:rPr>
          <w:rFonts w:cs="Times New Roman" w:hAnsi="Times New Roman" w:ascii="Times New Roman"/>
          <w:sz w:val="24"/>
          <w:szCs w:val="24"/>
        </w:rPr>
        <w:t>3600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</w:t>
      </w:r>
      <w:r w:rsidR="008A1F4E">
        <w:rPr>
          <w:rFonts w:cs="Times New Roman" w:hAnsi="Times New Roman" w:ascii="Times New Roman"/>
          <w:sz w:val="24"/>
          <w:szCs w:val="24"/>
        </w:rPr>
        <w:t xml:space="preserve">stečajni </w:t>
      </w:r>
      <w:r>
        <w:rPr>
          <w:rFonts w:cs="Times New Roman" w:hAnsi="Times New Roman" w:ascii="Times New Roman"/>
          <w:sz w:val="24"/>
          <w:szCs w:val="24"/>
        </w:rPr>
        <w:t xml:space="preserve">razlozi </w:t>
      </w:r>
      <w:r w:rsidR="008A1F4E">
        <w:rPr>
          <w:rFonts w:cs="Times New Roman" w:hAnsi="Times New Roman" w:ascii="Times New Roman"/>
          <w:sz w:val="24"/>
          <w:szCs w:val="24"/>
        </w:rPr>
        <w:t>te dužnik ima imovine.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8A1F4E">
        <w:rPr>
          <w:rFonts w:cs="Times New Roman" w:hAnsi="Times New Roman" w:ascii="Times New Roman"/>
          <w:sz w:val="24"/>
          <w:szCs w:val="24"/>
        </w:rPr>
        <w:t>119.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8A1F4E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784663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spisu nema podataka iz kojih bi bilo razvidno postoje li već zabrane nad imovinom dužnika, a kako dužnik</w:t>
      </w:r>
      <w:r w:rsidR="008A1F4E">
        <w:rPr>
          <w:rFonts w:cs="Times New Roman" w:hAnsi="Times New Roman" w:ascii="Times New Roman"/>
          <w:sz w:val="24"/>
          <w:szCs w:val="24"/>
        </w:rPr>
        <w:t xml:space="preserve"> ima imovine - </w:t>
      </w:r>
      <w:r w:rsidR="00784663" w:rsidRPr="00784663">
        <w:rPr>
          <w:rFonts w:cs="Times New Roman" w:hAnsi="Times New Roman" w:ascii="Times New Roman"/>
          <w:sz w:val="24"/>
          <w:szCs w:val="24"/>
        </w:rPr>
        <w:t>čest. zem. 2516/1 ZU 3491 K.O. Vrulje – Bilice, čest. zem. 2518/2 ZU 3398 K.O. Vrulje – Bilice, čest. zem 2518/1 Z.U. 952 K.O. Vrulje – Bilice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 te mu je stoga sukladno čl. </w:t>
      </w:r>
      <w:r w:rsidR="008A1F4E">
        <w:rPr>
          <w:rFonts w:cs="Times New Roman" w:hAnsi="Times New Roman" w:ascii="Times New Roman"/>
          <w:sz w:val="24"/>
          <w:szCs w:val="24"/>
        </w:rPr>
        <w:t>118.</w:t>
      </w:r>
      <w:r>
        <w:rPr>
          <w:rFonts w:cs="Times New Roman" w:hAnsi="Times New Roman" w:ascii="Times New Roman"/>
          <w:sz w:val="24"/>
          <w:szCs w:val="24"/>
        </w:rPr>
        <w:t xml:space="preserve"> SZ-a sud izdao mjeru zabrane raspolaganja na toj imovini, budući bi takvo raspolaganje moglo oštetiti vjerovnike u stečajnom postupku, a javna objava takvog rješenja određena je sukladno čl. </w:t>
      </w:r>
      <w:r w:rsidR="008A1F4E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st. 1.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8A1F4E">
        <w:rPr>
          <w:rFonts w:cs="Times New Roman" w:hAnsi="Times New Roman" w:ascii="Times New Roman"/>
          <w:sz w:val="24"/>
          <w:szCs w:val="24"/>
        </w:rPr>
        <w:t>17</w:t>
      </w:r>
      <w:r w:rsidR="00784663">
        <w:rPr>
          <w:rFonts w:cs="Times New Roman" w:hAnsi="Times New Roman" w:ascii="Times New Roman"/>
          <w:sz w:val="24"/>
          <w:szCs w:val="24"/>
        </w:rPr>
        <w:t>. svibnja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F5B5D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8A1F4E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 w:rsidRPr="008A3E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Općinski sud u Šibeniku, zk odjel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7E3" w:rsidP="00A321F2" w:rsidR="007607E3">
      <w:pPr>
        <w:spacing w:lineRule="auto" w:line="240" w:after="0"/>
      </w:pPr>
      <w:r>
        <w:separator/>
      </w:r>
    </w:p>
  </w:endnote>
  <w:endnote w:id="0" w:type="continuationSeparator">
    <w:p w:rsidRDefault="007607E3" w:rsidP="00A321F2" w:rsidR="007607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7E3" w:rsidP="00A321F2" w:rsidR="007607E3">
      <w:pPr>
        <w:spacing w:lineRule="auto" w:line="240" w:after="0"/>
      </w:pPr>
      <w:r>
        <w:separator/>
      </w:r>
    </w:p>
  </w:footnote>
  <w:footnote w:id="0" w:type="continuationSeparator">
    <w:p w:rsidRDefault="007607E3" w:rsidP="00A321F2" w:rsidR="007607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4A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784663">
          <w:rPr>
            <w:rFonts w:cs="Times New Roman" w:hAnsi="Times New Roman" w:ascii="Times New Roman"/>
            <w:sz w:val="24"/>
            <w:szCs w:val="24"/>
          </w:rPr>
          <w:t>9 St-278</w:t>
        </w:r>
        <w:r w:rsidR="008F5B5D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924AC1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12098F"/>
    <w:rsid w:val="00184CC4"/>
    <w:rsid w:val="003F0E92"/>
    <w:rsid w:val="005579F7"/>
    <w:rsid w:val="00623914"/>
    <w:rsid w:val="007607E3"/>
    <w:rsid w:val="00784663"/>
    <w:rsid w:val="008374E3"/>
    <w:rsid w:val="00862E84"/>
    <w:rsid w:val="008A1F4E"/>
    <w:rsid w:val="008F5B5D"/>
    <w:rsid w:val="00924AC1"/>
    <w:rsid w:val="00936952"/>
    <w:rsid w:val="00A321F2"/>
    <w:rsid w:val="00A45986"/>
    <w:rsid w:val="00F0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24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A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A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A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A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2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A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A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A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A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MARE d.o.o. za trgovinu i usluge</izvorni_sadrzaj>
    <derivirana_varijabla naziv="DomainObject.Predmet.ProtustrankaFormated_1">  VIA MARE d.o.o. za trgovinu i usluge</derivirana_varijabla>
  </DomainObject.Predmet.ProtustrankaFormated>
  <DomainObject.Predmet.ProtustrankaFormatedOIB>
    <izvorni_sadrzaj>  VIA MARE d.o.o. za trgovinu i usluge, OIB 60014719343</izvorni_sadrzaj>
    <derivirana_varijabla naziv="DomainObject.Predmet.ProtustrankaFormatedOIB_1">  VIA MARE d.o.o. za trgovinu i usluge, OIB 60014719343</derivirana_varijabla>
  </DomainObject.Predmet.ProtustrankaFormatedOIB>
  <DomainObject.Predmet.ProtustrankaFormatedWithAdress>
    <izvorni_sadrzaj> VIA MARE d.o.o. za trgovinu i usluge, Zadarska 2, 22000 Šibenik</izvorni_sadrzaj>
    <derivirana_varijabla naziv="DomainObject.Predmet.ProtustrankaFormatedWithAdress_1"> VIA MARE d.o.o. za trgovinu i usluge, Zadarska 2, 22000 Šibenik</derivirana_varijabla>
  </DomainObject.Predmet.ProtustrankaFormatedWithAdress>
  <DomainObject.Predmet.ProtustrankaFormatedWithAdressOIB>
    <izvorni_sadrzaj> VIA MARE d.o.o. za trgovinu i usluge, OIB 60014719343, Zadarska 2, 22000 Šibenik</izvorni_sadrzaj>
    <derivirana_varijabla naziv="DomainObject.Predmet.ProtustrankaFormatedWithAdressOIB_1"> VIA MARE d.o.o. za trgovinu i usluge, OIB 60014719343, Zadarska 2, 22000 Šibenik</derivirana_varijabla>
  </DomainObject.Predmet.ProtustrankaFormatedWithAdressOIB>
  <DomainObject.Predmet.ProtustrankaWithAdress>
    <izvorni_sadrzaj>VIA MARE d.o.o. za trgovinu i usluge Zadarska 2, 22000 Šibenik</izvorni_sadrzaj>
    <derivirana_varijabla naziv="DomainObject.Predmet.ProtustrankaWithAdress_1">VIA MARE d.o.o. za trgovinu i usluge Zadarska 2, 22000 Šibenik</derivirana_varijabla>
  </DomainObject.Predmet.ProtustrankaWithAdress>
  <DomainObject.Predmet.ProtustrankaWithAdressOIB>
    <izvorni_sadrzaj>VIA MARE d.o.o. za trgovinu i usluge, OIB 60014719343, Zadarska 2, 22000 Šibenik</izvorni_sadrzaj>
    <derivirana_varijabla naziv="DomainObject.Predmet.ProtustrankaWithAdressOIB_1">VIA MARE d.o.o. za trgovinu i usluge, OIB 60014719343, Zadarska 2, 22000 Šibenik</derivirana_varijabla>
  </DomainObject.Predmet.ProtustrankaWithAdressOIB>
  <DomainObject.Predmet.ProtustrankaNazivFormated>
    <izvorni_sadrzaj>VIA MARE d.o.o. za trgovinu i usluge</izvorni_sadrzaj>
    <derivirana_varijabla naziv="DomainObject.Predmet.ProtustrankaNazivFormated_1">VIA MARE d.o.o. za trgovinu i usluge</derivirana_varijabla>
  </DomainObject.Predmet.ProtustrankaNazivFormated>
  <DomainObject.Predmet.ProtustrankaNazivFormatedOIB>
    <izvorni_sadrzaj>VIA MARE d.o.o. za trgovinu i usluge, OIB 60014719343</izvorni_sadrzaj>
    <derivirana_varijabla naziv="DomainObject.Predmet.ProtustrankaNazivFormatedOIB_1">VIA MARE d.o.o. za trgovinu i usluge, OIB 60014719343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VIA MARE d.o.o. za trgovinu i usluge</item>
    </izvorni_sadrzaj>
    <derivirana_varijabla naziv="DomainObject.Predmet.ProtuStrankaListFormated_1">
      <item>VIA MARE d.o.o. za trgovinu i usluge</item>
    </derivirana_varijabla>
  </DomainObject.Predmet.ProtuStrankaListFormated>
  <DomainObject.Predmet.ProtuStrankaListFormatedOIB>
    <izvorni_sadrzaj>
      <item>VIA MARE d.o.o. za trgovinu i usluge, OIB 60014719343</item>
    </izvorni_sadrzaj>
    <derivirana_varijabla naziv="DomainObject.Predmet.ProtuStrankaListFormatedOIB_1">
      <item>VIA MARE d.o.o. za trgovinu i usluge, OIB 60014719343</item>
    </derivirana_varijabla>
  </DomainObject.Predmet.ProtuStrankaListFormatedOIB>
  <DomainObject.Predmet.ProtuStrankaListFormatedWithAdress>
    <izvorni_sadrzaj>
      <item>VIA MARE d.o.o. za trgovinu i usluge, Zadarska 2, 22000 Šibenik</item>
    </izvorni_sadrzaj>
    <derivirana_varijabla naziv="DomainObject.Predmet.ProtuStrankaListFormatedWithAdress_1">
      <item>VIA MARE d.o.o. za trgovinu i usluge, Zadarska 2, 22000 Šibenik</item>
    </derivirana_varijabla>
  </DomainObject.Predmet.ProtuStrankaListFormatedWithAdress>
  <DomainObject.Predmet.ProtuStrankaListFormatedWithAdressOIB>
    <izvorni_sadrzaj>
      <item>VIA MARE d.o.o. za trgovinu i usluge, OIB 60014719343, Zadarska 2, 22000 Šibenik</item>
    </izvorni_sadrzaj>
    <derivirana_varijabla naziv="DomainObject.Predmet.ProtuStrankaListFormatedWithAdressOIB_1">
      <item>VIA MARE d.o.o. za trgovinu i usluge, OIB 60014719343, Zadarska 2, 22000 Šibenik</item>
    </derivirana_varijabla>
  </DomainObject.Predmet.ProtuStrankaListFormatedWithAdressOIB>
  <DomainObject.Predmet.ProtuStrankaListNazivFormated>
    <izvorni_sadrzaj>
      <item>VIA MARE d.o.o. za trgovinu i usluge</item>
    </izvorni_sadrzaj>
    <derivirana_varijabla naziv="DomainObject.Predmet.ProtuStrankaListNazivFormated_1">
      <item>VIA MARE d.o.o. za trgovinu i usluge</item>
    </derivirana_varijabla>
  </DomainObject.Predmet.ProtuStrankaListNazivFormated>
  <DomainObject.Predmet.ProtuStrankaListNazivFormatedOIB>
    <izvorni_sadrzaj>
      <item>VIA MARE d.o.o. za trgovinu i usluge, OIB 60014719343</item>
    </izvorni_sadrzaj>
    <derivirana_varijabla naziv="DomainObject.Predmet.ProtuStrankaListNazivFormatedOIB_1">
      <item>VIA MARE d.o.o. za trgovinu i usluge, OIB 60014719343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VIA MARE d.o.o. za trgovinu i usluge</izvorni_sadrzaj>
    <derivirana_varijabla naziv="DomainObject.Predmet.ProtustrankaIDrugi_1">VIA MARE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VIA MARE d.o.o. za trgovinu i usluge, OIB 60014719343, Zadarska 2, 22000 Šibenik</izvorni_sadrzaj>
    <derivirana_varijabla naziv="DomainObject.Predmet.ProtustrankaIDrugiAdressOIB_1">VIA MARE d.o.o. za trgovinu i usluge, OIB 60014719343,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MARE d.o.o. za trgovinu i usluge</item>
      <item>FINA - RC Split</item>
    </izvorni_sadrzaj>
    <derivirana_varijabla naziv="DomainObject.Predmet.SudioniciListNaziv_1">
      <item>VIA MARE d.o.o. za trgovinu i usluge</item>
      <item>FINA - RC Split</item>
    </derivirana_varijabla>
  </DomainObject.Predmet.SudioniciListNaziv>
  <DomainObject.Predmet.SudioniciListAdressOIB>
    <izvorni_sadrzaj>
      <item>VIA MARE d.o.o. za trgovinu i usluge, OIB 60014719343, Zadarska 2,22000 Šibenik</item>
      <item>FINA - RC Split, OIB 85821130368, Mažuranićevo šetalište 24 b,21000 Split</item>
    </izvorni_sadrzaj>
    <derivirana_varijabla naziv="DomainObject.Predmet.SudioniciListAdressOIB_1">
      <item>VIA MARE d.o.o. za trgovinu i usluge, OIB 60014719343, Zadarska 2,22000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60014719343</item>
      <item>, OIB 85821130368</item>
    </izvorni_sadrzaj>
    <derivirana_varijabla naziv="DomainObject.Predmet.SudioniciListNazivOIB_1">
      <item>, OIB 60014719343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2790</properties:Characters>
  <properties:Lines>85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2016-05-13T07:21:00Z</dcterms:created>
  <dc:creator>Marina Gulin</dc:creator>
  <cp:lastModifiedBy>Marina Gulin</cp:lastModifiedBy>
  <cp:lastPrinted>2016-05-17T08:06:00Z</cp:lastPrinted>
  <dcterms:modified xmlns:xsi="http://www.w3.org/2001/XMLSchema-instance" xsi:type="dcterms:W3CDTF">2016-05-17T08:56:00Z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