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e5eb" w14:paraId="51ee5eb" w:rsidRDefault="00047FED" w:rsidP="008701EC" w:rsidR="00047FED" w:rsidRPr="00835389">
      <w:pPr>
        <w:pStyle w:val="Naslov"/>
        <w:jc w:val="right"/>
        <w15:collapsed w:val="false"/>
      </w:pPr>
      <w:bookmarkStart w:name="_GoBack" w:id="0"/>
      <w:bookmarkEnd w:id="0"/>
      <w:r w:rsidRPr="00835389">
        <w:t xml:space="preserve"> </w:t>
      </w:r>
      <w:r w:rsidR="003C18B2" w:rsidRPr="00835389">
        <w:t xml:space="preserve"> 7 </w:t>
      </w:r>
      <w:r w:rsidR="0072423C" w:rsidRPr="00835389">
        <w:t xml:space="preserve"> Sp-</w:t>
      </w:r>
      <w:r w:rsidR="00537516">
        <w:t>2</w:t>
      </w:r>
      <w:r w:rsidR="00E17251" w:rsidRPr="00835389">
        <w:t>/16-</w:t>
      </w:r>
      <w:r w:rsidR="00537516">
        <w:t>2</w:t>
      </w:r>
      <w:r w:rsidR="00DB543C">
        <w:t>7</w:t>
      </w:r>
    </w:p>
    <w:p w:rsidRDefault="00047FED" w:rsidR="00047FED" w:rsidRPr="00835389">
      <w:pPr>
        <w:pStyle w:val="Naslov"/>
        <w:rPr>
          <w:sz w:val="28"/>
        </w:rPr>
      </w:pPr>
      <w:r w:rsidRPr="00835389">
        <w:rPr>
          <w:sz w:val="28"/>
        </w:rPr>
        <w:t xml:space="preserve">Z A P I  S N I K </w:t>
      </w:r>
    </w:p>
    <w:p w:rsidRDefault="00047FED" w:rsidP="00826DF8" w:rsidR="00047FED" w:rsidRPr="00835389">
      <w:pPr>
        <w:jc w:val="center"/>
      </w:pPr>
      <w:r w:rsidRPr="00835389">
        <w:t xml:space="preserve">od  </w:t>
      </w:r>
      <w:r w:rsidR="00835389">
        <w:t>30. svibnja</w:t>
      </w:r>
      <w:r w:rsidR="007D756E">
        <w:t xml:space="preserve"> </w:t>
      </w:r>
      <w:r w:rsidR="00835389">
        <w:t xml:space="preserve">2019. </w:t>
      </w:r>
      <w:r w:rsidR="005D1466" w:rsidRPr="00835389">
        <w:t xml:space="preserve"> </w:t>
      </w:r>
    </w:p>
    <w:p w:rsidRDefault="00320C7F" w:rsidP="00835389" w:rsidR="00835389">
      <w:pPr>
        <w:jc w:val="center"/>
      </w:pPr>
      <w:r w:rsidRPr="00835389">
        <w:t xml:space="preserve">o održanom ročištu u postupku stečaja potrošača  </w:t>
      </w:r>
    </w:p>
    <w:p w:rsidRDefault="00320C7F" w:rsidP="00835389" w:rsidR="00320C7F" w:rsidRPr="00835389">
      <w:pPr>
        <w:jc w:val="center"/>
      </w:pPr>
      <w:r w:rsidRPr="00835389">
        <w:t>kod Općinskog suda u Virovitici</w:t>
      </w:r>
    </w:p>
    <w:p w:rsidRDefault="00047FED" w:rsidP="00320C7F" w:rsidR="00047FED" w:rsidRPr="00835389">
      <w:r w:rsidRPr="00835389">
        <w:tab/>
      </w:r>
    </w:p>
    <w:p w:rsidRDefault="00320C7F" w:rsidR="00320C7F" w:rsidRPr="00835389">
      <w:pPr>
        <w:jc w:val="center"/>
      </w:pPr>
    </w:p>
    <w:p w:rsidRDefault="00DE52FA" w:rsidR="00047FED" w:rsidRPr="00835389">
      <w:pPr>
        <w:jc w:val="both"/>
      </w:pPr>
      <w:r w:rsidRPr="00835389">
        <w:t>Prisutni od suda:</w:t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="00047FED" w:rsidRPr="00835389">
        <w:t>P</w:t>
      </w:r>
      <w:r w:rsidR="00320C7F" w:rsidRPr="00835389">
        <w:t xml:space="preserve">ravna stvar; </w:t>
      </w:r>
    </w:p>
    <w:p w:rsidRDefault="00320C7F" w:rsidR="00320C7F" w:rsidRPr="00835389">
      <w:pPr>
        <w:jc w:val="both"/>
      </w:pPr>
    </w:p>
    <w:p w:rsidRDefault="00047FED" w:rsidR="00390256" w:rsidRPr="00835389">
      <w:pPr>
        <w:jc w:val="both"/>
      </w:pPr>
      <w:r w:rsidRPr="00835389">
        <w:t>Sudac</w:t>
      </w:r>
      <w:r w:rsidR="00320C7F" w:rsidRPr="00835389">
        <w:t>:</w:t>
      </w:r>
      <w:r w:rsidRPr="00835389">
        <w:t xml:space="preserve"> Zoran Mandić</w:t>
      </w:r>
      <w:r w:rsidRPr="00835389">
        <w:tab/>
      </w:r>
      <w:r w:rsidRPr="00835389">
        <w:tab/>
      </w:r>
      <w:r w:rsidRPr="00835389">
        <w:tab/>
      </w:r>
      <w:r w:rsidR="00320C7F" w:rsidRPr="00835389">
        <w:tab/>
        <w:t>Dužnik-potrošač;</w:t>
      </w:r>
      <w:r w:rsidR="00BB0668" w:rsidRPr="00835389">
        <w:t xml:space="preserve"> </w:t>
      </w:r>
      <w:r w:rsidR="00390256" w:rsidRPr="00835389">
        <w:t xml:space="preserve"> </w:t>
      </w:r>
      <w:r w:rsidR="00537516">
        <w:t xml:space="preserve">Darko Presečan </w:t>
      </w:r>
      <w:r w:rsidR="00DB543C">
        <w:t xml:space="preserve"> </w:t>
      </w:r>
      <w:r w:rsidR="00E17251" w:rsidRPr="00835389">
        <w:t xml:space="preserve"> </w:t>
      </w:r>
    </w:p>
    <w:p w:rsidRDefault="00390256" w:rsidR="00390256" w:rsidRPr="00835389">
      <w:pPr>
        <w:jc w:val="both"/>
      </w:pP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</w:p>
    <w:p w:rsidRDefault="00047FED" w:rsidR="000C6EC8" w:rsidRPr="00835389">
      <w:pPr>
        <w:jc w:val="both"/>
      </w:pPr>
      <w:r w:rsidRPr="00835389">
        <w:t xml:space="preserve">Zapisničar: Gordana Prka </w:t>
      </w:r>
      <w:r w:rsidRPr="00835389">
        <w:tab/>
      </w:r>
      <w:r w:rsidRPr="00835389">
        <w:tab/>
      </w:r>
      <w:r w:rsidRPr="00835389">
        <w:tab/>
      </w:r>
      <w:r w:rsidR="000C6EC8" w:rsidRPr="00835389">
        <w:tab/>
      </w:r>
      <w:r w:rsidR="000C6EC8" w:rsidRPr="00835389">
        <w:tab/>
      </w:r>
      <w:r w:rsidR="000C6EC8" w:rsidRPr="00835389">
        <w:tab/>
      </w:r>
    </w:p>
    <w:p w:rsidRDefault="00047FED" w:rsidP="000C6EC8" w:rsidR="00ED1548" w:rsidRPr="00835389">
      <w:pPr>
        <w:ind w:left="4245"/>
        <w:jc w:val="both"/>
      </w:pPr>
      <w:r w:rsidRPr="00835389">
        <w:t xml:space="preserve">Radi:  </w:t>
      </w:r>
      <w:r w:rsidR="000C6EC8" w:rsidRPr="00835389">
        <w:t xml:space="preserve"> </w:t>
      </w:r>
      <w:r w:rsidR="00BB0668" w:rsidRPr="00835389">
        <w:t xml:space="preserve">stečaj potrošača </w:t>
      </w:r>
    </w:p>
    <w:p w:rsidRDefault="00390256" w:rsidR="00390256" w:rsidRPr="00835389">
      <w:pPr>
        <w:jc w:val="both"/>
      </w:pPr>
    </w:p>
    <w:p w:rsidRDefault="00390256" w:rsidR="00390256" w:rsidRPr="00835389">
      <w:pPr>
        <w:jc w:val="both"/>
      </w:pPr>
    </w:p>
    <w:p w:rsidRDefault="00390256" w:rsidP="00047FED" w:rsidR="00047FED" w:rsidRPr="00835389">
      <w:pPr>
        <w:jc w:val="center"/>
      </w:pPr>
      <w:r w:rsidRPr="00835389">
        <w:t xml:space="preserve">Sudac otvara </w:t>
      </w:r>
      <w:r w:rsidR="00AD2B8E" w:rsidRPr="00835389">
        <w:t xml:space="preserve"> ročište u  </w:t>
      </w:r>
      <w:r w:rsidR="00537516">
        <w:t>13,30</w:t>
      </w:r>
      <w:r w:rsidR="0072423C" w:rsidRPr="00835389">
        <w:t xml:space="preserve">  </w:t>
      </w:r>
      <w:r w:rsidR="00047FED" w:rsidRPr="00835389">
        <w:t xml:space="preserve"> sati, te objavljuje predmet  raspravljanja.</w:t>
      </w:r>
    </w:p>
    <w:p w:rsidRDefault="00047FED" w:rsidR="00047FED" w:rsidRPr="00835389">
      <w:pPr>
        <w:jc w:val="both"/>
      </w:pPr>
    </w:p>
    <w:p w:rsidRDefault="00047FED" w:rsidR="00047FED" w:rsidRPr="00835389">
      <w:pPr>
        <w:jc w:val="both"/>
      </w:pPr>
      <w:r w:rsidRPr="00835389">
        <w:t xml:space="preserve">Rasprava je </w:t>
      </w:r>
      <w:r w:rsidR="00390256" w:rsidRPr="00835389">
        <w:t xml:space="preserve">javna. </w:t>
      </w:r>
    </w:p>
    <w:p w:rsidRDefault="00047FED" w:rsidR="00047FED" w:rsidRPr="00835389">
      <w:pPr>
        <w:jc w:val="both"/>
      </w:pPr>
      <w:r w:rsidRPr="00835389">
        <w:t>Utvrđuje se da su pristupili:</w:t>
      </w:r>
    </w:p>
    <w:p w:rsidRDefault="00047FED" w:rsidR="00047FED" w:rsidRPr="00835389">
      <w:pPr>
        <w:jc w:val="both"/>
      </w:pPr>
    </w:p>
    <w:p w:rsidRDefault="00320C7F" w:rsidP="004760A4" w:rsidR="00E447AA">
      <w:pPr>
        <w:ind w:firstLine="708"/>
        <w:jc w:val="both"/>
      </w:pPr>
      <w:r w:rsidRPr="00835389">
        <w:t xml:space="preserve">Dužnik-potrošač; </w:t>
      </w:r>
      <w:r w:rsidR="00257007" w:rsidRPr="00835389">
        <w:t xml:space="preserve"> </w:t>
      </w:r>
      <w:r w:rsidR="005D1466" w:rsidRPr="00835389">
        <w:t xml:space="preserve"> </w:t>
      </w:r>
      <w:r w:rsidR="00537516">
        <w:t xml:space="preserve">Darko Presečan,  </w:t>
      </w:r>
      <w:r w:rsidR="005D1466" w:rsidRPr="00835389">
        <w:t xml:space="preserve"> </w:t>
      </w:r>
      <w:r w:rsidR="009262EA" w:rsidRPr="00835389">
        <w:t xml:space="preserve"> </w:t>
      </w:r>
      <w:r w:rsidRPr="00835389">
        <w:t xml:space="preserve"> osobno </w:t>
      </w:r>
      <w:r w:rsidR="00BB0668" w:rsidRPr="00835389">
        <w:t xml:space="preserve">  </w:t>
      </w:r>
    </w:p>
    <w:p w:rsidRDefault="00AA555C" w:rsidP="00AA555C" w:rsidR="00AA555C">
      <w:pPr>
        <w:jc w:val="both"/>
      </w:pPr>
    </w:p>
    <w:p w:rsidRDefault="00317961" w:rsidP="004760A4" w:rsidR="00317961">
      <w:pPr>
        <w:ind w:firstLine="708"/>
        <w:jc w:val="both"/>
      </w:pPr>
      <w:r>
        <w:t>Prisutnom se predočava predmet današnjeg ročišta.</w:t>
      </w:r>
    </w:p>
    <w:p w:rsidRDefault="00317961" w:rsidP="00317961" w:rsidR="00317961" w:rsidRPr="00835389">
      <w:pPr>
        <w:jc w:val="both"/>
      </w:pPr>
    </w:p>
    <w:p w:rsidRDefault="00317961" w:rsidP="00317961" w:rsidR="00317961">
      <w:pPr>
        <w:ind w:firstLine="708"/>
        <w:jc w:val="both"/>
      </w:pPr>
      <w:r>
        <w:t>Potrošač Darko Presečan   daje na zapisnik slijedeću:</w:t>
      </w:r>
    </w:p>
    <w:p w:rsidRDefault="00317961" w:rsidP="00317961" w:rsidR="00317961">
      <w:pPr>
        <w:jc w:val="both"/>
      </w:pPr>
    </w:p>
    <w:p w:rsidRDefault="00317961" w:rsidP="00317961" w:rsidR="00317961">
      <w:pPr>
        <w:jc w:val="center"/>
      </w:pPr>
      <w:r>
        <w:t xml:space="preserve">IZJAVU O USTUPU </w:t>
      </w:r>
    </w:p>
    <w:p w:rsidRDefault="00317961" w:rsidP="00317961" w:rsidR="00317961">
      <w:pPr>
        <w:jc w:val="center"/>
      </w:pPr>
    </w:p>
    <w:p w:rsidRDefault="00317961" w:rsidP="00317961" w:rsidR="00317961">
      <w:pPr>
        <w:jc w:val="both"/>
      </w:pPr>
      <w:r>
        <w:tab/>
        <w:t xml:space="preserve">Izjavljujem da s imovinskim pravima koja ulaze u stečajnu masu nisam raspolagao, te prava prenosim na povjerenika Stjepana Rakareca i suglasan sam da se sva primanja, naknade i darovi koji </w:t>
      </w:r>
      <w:r w:rsidR="004760A4">
        <w:t>ni</w:t>
      </w:r>
      <w:r>
        <w:t>su izuzeti od ovrhe u skladu s odredbama Ovršnog zakona isplaćuju na poseban transakcijski račun iz čl. 42. Zakona o stečaju potrošača.</w:t>
      </w:r>
    </w:p>
    <w:p w:rsidRDefault="00317961" w:rsidP="00317961" w:rsidR="00317961">
      <w:pPr>
        <w:jc w:val="both"/>
      </w:pPr>
    </w:p>
    <w:p w:rsidRDefault="00317961" w:rsidP="00317961" w:rsidR="00317961">
      <w:pPr>
        <w:jc w:val="both"/>
      </w:pPr>
      <w:r>
        <w:tab/>
        <w:t>Sud donosi;</w:t>
      </w:r>
    </w:p>
    <w:p w:rsidRDefault="00317961" w:rsidP="00317961" w:rsidR="00317961">
      <w:pPr>
        <w:jc w:val="both"/>
      </w:pPr>
    </w:p>
    <w:p w:rsidRDefault="00317961" w:rsidP="00317961" w:rsidR="00317961" w:rsidRPr="00835389">
      <w:pPr>
        <w:jc w:val="center"/>
      </w:pPr>
      <w:r>
        <w:t xml:space="preserve">z a k l j u č a k  </w:t>
      </w:r>
      <w:r w:rsidRPr="00835389">
        <w:t xml:space="preserve"> </w:t>
      </w:r>
    </w:p>
    <w:p w:rsidRDefault="00317961" w:rsidP="00317961" w:rsidR="00317961" w:rsidRPr="00835389">
      <w:pPr>
        <w:jc w:val="both"/>
      </w:pPr>
      <w:r w:rsidRPr="00835389">
        <w:t xml:space="preserve"> </w:t>
      </w:r>
    </w:p>
    <w:p w:rsidRDefault="00317961" w:rsidP="00317961" w:rsidR="00317961">
      <w:pPr>
        <w:jc w:val="both"/>
      </w:pPr>
    </w:p>
    <w:p w:rsidRDefault="00317961" w:rsidP="00AA555C" w:rsidR="00537516" w:rsidRPr="00AA555C">
      <w:pPr>
        <w:jc w:val="both"/>
      </w:pPr>
      <w:r>
        <w:tab/>
        <w:t xml:space="preserve">Zapisnik će se objaviti na e-oglasnoj ploči. </w:t>
      </w:r>
    </w:p>
    <w:p w:rsidRDefault="00AA555C" w:rsidP="00537516" w:rsidR="00047FED">
      <w:pPr>
        <w:jc w:val="both"/>
      </w:pPr>
      <w:r w:rsidRPr="00AA555C">
        <w:tab/>
      </w:r>
    </w:p>
    <w:p w:rsidRDefault="00537516" w:rsidP="00537516" w:rsidR="00537516">
      <w:pPr>
        <w:jc w:val="both"/>
      </w:pPr>
    </w:p>
    <w:p w:rsidRDefault="00537516" w:rsidP="00537516" w:rsidR="00537516" w:rsidRPr="005F2706">
      <w:pPr>
        <w:jc w:val="both"/>
      </w:pPr>
    </w:p>
    <w:p w:rsidRDefault="00047FED" w:rsidP="00047FED" w:rsidR="00047FED" w:rsidRPr="00047FED">
      <w:pPr>
        <w:jc w:val="center"/>
      </w:pPr>
      <w:r>
        <w:t>- dovršeno u</w:t>
      </w:r>
      <w:r w:rsidR="000C6EC8">
        <w:t xml:space="preserve"> </w:t>
      </w:r>
      <w:r w:rsidR="00317961">
        <w:t>13,4</w:t>
      </w:r>
      <w:r w:rsidR="004760A4">
        <w:t>5</w:t>
      </w:r>
      <w:r w:rsidR="00FC01D3">
        <w:t xml:space="preserve"> </w:t>
      </w:r>
      <w:r>
        <w:t>sati-</w:t>
      </w:r>
    </w:p>
    <w:sectPr w:rsidSect="002B0321" w:rsidR="00047FED" w:rsidRPr="00047FE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85B" w:rsidR="004D685B">
      <w:r>
        <w:separator/>
      </w:r>
    </w:p>
  </w:endnote>
  <w:endnote w:id="0" w:type="continuationSeparator">
    <w:p w:rsidRDefault="004D685B" w:rsidR="004D6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85B" w:rsidR="004D685B">
      <w:r>
        <w:separator/>
      </w:r>
    </w:p>
  </w:footnote>
  <w:footnote w:id="0" w:type="continuationSeparator">
    <w:p w:rsidRDefault="004D685B" w:rsidR="004D6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5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FED"/>
    <w:rsid w:val="00047FED"/>
    <w:rsid w:val="00050965"/>
    <w:rsid w:val="000804BA"/>
    <w:rsid w:val="0008554D"/>
    <w:rsid w:val="000A4638"/>
    <w:rsid w:val="000C6EC8"/>
    <w:rsid w:val="001505EE"/>
    <w:rsid w:val="001625B1"/>
    <w:rsid w:val="00162716"/>
    <w:rsid w:val="0018518E"/>
    <w:rsid w:val="00193753"/>
    <w:rsid w:val="00257007"/>
    <w:rsid w:val="00275C49"/>
    <w:rsid w:val="002A7BC1"/>
    <w:rsid w:val="002B0321"/>
    <w:rsid w:val="002B425E"/>
    <w:rsid w:val="002F47D1"/>
    <w:rsid w:val="00317961"/>
    <w:rsid w:val="00320C7F"/>
    <w:rsid w:val="00335B57"/>
    <w:rsid w:val="003740FA"/>
    <w:rsid w:val="00390256"/>
    <w:rsid w:val="003A20D3"/>
    <w:rsid w:val="003C18B2"/>
    <w:rsid w:val="003D1835"/>
    <w:rsid w:val="003D7AA9"/>
    <w:rsid w:val="00450A58"/>
    <w:rsid w:val="004527DE"/>
    <w:rsid w:val="0045499F"/>
    <w:rsid w:val="0046278F"/>
    <w:rsid w:val="004760A4"/>
    <w:rsid w:val="004857C5"/>
    <w:rsid w:val="004D685B"/>
    <w:rsid w:val="004E4CF0"/>
    <w:rsid w:val="004F383C"/>
    <w:rsid w:val="005037AA"/>
    <w:rsid w:val="00537516"/>
    <w:rsid w:val="0059775D"/>
    <w:rsid w:val="005B4B0F"/>
    <w:rsid w:val="005B69F0"/>
    <w:rsid w:val="005C5C3F"/>
    <w:rsid w:val="005D1466"/>
    <w:rsid w:val="005D2C11"/>
    <w:rsid w:val="005F2706"/>
    <w:rsid w:val="005F5717"/>
    <w:rsid w:val="00650E0D"/>
    <w:rsid w:val="00671745"/>
    <w:rsid w:val="006A3B01"/>
    <w:rsid w:val="00705D4D"/>
    <w:rsid w:val="0072423C"/>
    <w:rsid w:val="00771E50"/>
    <w:rsid w:val="007B7373"/>
    <w:rsid w:val="007D756E"/>
    <w:rsid w:val="00826DF8"/>
    <w:rsid w:val="0083289D"/>
    <w:rsid w:val="00835389"/>
    <w:rsid w:val="00867531"/>
    <w:rsid w:val="008701EC"/>
    <w:rsid w:val="00880C3A"/>
    <w:rsid w:val="00892362"/>
    <w:rsid w:val="008A7967"/>
    <w:rsid w:val="008B40E6"/>
    <w:rsid w:val="008E4374"/>
    <w:rsid w:val="009213A6"/>
    <w:rsid w:val="009262EA"/>
    <w:rsid w:val="0094321C"/>
    <w:rsid w:val="00966491"/>
    <w:rsid w:val="00966D26"/>
    <w:rsid w:val="009B5EB3"/>
    <w:rsid w:val="009C45FF"/>
    <w:rsid w:val="009D6DF2"/>
    <w:rsid w:val="00AA555C"/>
    <w:rsid w:val="00AD2B8E"/>
    <w:rsid w:val="00AD3A2D"/>
    <w:rsid w:val="00AE1E7D"/>
    <w:rsid w:val="00B15784"/>
    <w:rsid w:val="00B428D9"/>
    <w:rsid w:val="00B45859"/>
    <w:rsid w:val="00B839B2"/>
    <w:rsid w:val="00BA6F5A"/>
    <w:rsid w:val="00BB0668"/>
    <w:rsid w:val="00BC2D1B"/>
    <w:rsid w:val="00BD2EA7"/>
    <w:rsid w:val="00BD498F"/>
    <w:rsid w:val="00C01C1D"/>
    <w:rsid w:val="00C20C22"/>
    <w:rsid w:val="00C31E94"/>
    <w:rsid w:val="00C4419C"/>
    <w:rsid w:val="00C62063"/>
    <w:rsid w:val="00C83D4C"/>
    <w:rsid w:val="00CD4F13"/>
    <w:rsid w:val="00CE4E3B"/>
    <w:rsid w:val="00D300AA"/>
    <w:rsid w:val="00D80EA0"/>
    <w:rsid w:val="00D912F3"/>
    <w:rsid w:val="00DB543C"/>
    <w:rsid w:val="00DC1745"/>
    <w:rsid w:val="00DE2232"/>
    <w:rsid w:val="00DE52FA"/>
    <w:rsid w:val="00DF0F04"/>
    <w:rsid w:val="00E17251"/>
    <w:rsid w:val="00E440C6"/>
    <w:rsid w:val="00E447AA"/>
    <w:rsid w:val="00E91E8A"/>
    <w:rsid w:val="00E9435D"/>
    <w:rsid w:val="00EA5769"/>
    <w:rsid w:val="00EC6BAD"/>
    <w:rsid w:val="00ED1548"/>
    <w:rsid w:val="00ED2623"/>
    <w:rsid w:val="00EE543C"/>
    <w:rsid w:val="00EE76AC"/>
    <w:rsid w:val="00F56C1C"/>
    <w:rsid w:val="00F637F9"/>
    <w:rsid w:val="00FA5403"/>
    <w:rsid w:val="00FC01D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FC2D5E-DA76-48D6-8FBA-8011B1106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62E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047FED"/>
    <w:pPr>
      <w:jc w:val="center"/>
    </w:pPr>
    <w:rPr>
      <w:szCs w:val="20"/>
    </w:rPr>
  </w:style>
  <w:style w:styleId="Zaglavlje" w:type="paragraph">
    <w:name w:val="header"/>
    <w:basedOn w:val="Normal"/>
    <w:rsid w:val="002B03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0321"/>
  </w:style>
  <w:style w:styleId="Tijeloteksta" w:type="paragraph">
    <w:name w:val="Body Text"/>
    <w:basedOn w:val="Normal"/>
    <w:rsid w:val="003740FA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E1725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C4419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C4419C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80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10</izvorni_sadrzaj>
    <derivirana_varijabla naziv="DomainObject.Prostorija.Naziv_1">Sudnica 10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30. svibnja 2019.</izvorni_sadrzaj>
    <derivirana_varijabla naziv="DomainObject.StvarniPocetakDatum_1">30. svibnja 2019.</derivirana_varijabla>
  </DomainObject.StvarniPocetakDatum>
  <DomainObject.StvarniZavrsetakDatum>
    <izvorni_sadrzaj>30. svibnja 2019.</izvorni_sadrzaj>
    <derivirana_varijabla naziv="DomainObject.StvarniZavrsetakDatum_1">30. svibnja 2019.</derivirana_varijabla>
  </DomainObject.StvarniZavrsetakDatum>
  <DomainObject.PlaniraniZavrsetakDatum>
    <izvorni_sadrzaj>30. svibnja 2019.</izvorni_sadrzaj>
    <derivirana_varijabla naziv="DomainObject.PlaniraniZavrsetakDatum_1">30. svibnja 2019.</derivirana_varijabla>
  </DomainObject.PlaniraniZavrsetakDatum>
  <DomainObject.PlaniraniPocetakDatum>
    <izvorni_sadrzaj>30. svibnja 2019.</izvorni_sadrzaj>
    <derivirana_varijabla naziv="DomainObject.PlaniraniPocetakDatum_1">30. svibnja 2019.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13:45</izvorni_sadrzaj>
    <derivirana_varijabla naziv="DomainObject.StvarniZavrsetakVrijeme_1">13:45</derivirana_varijabla>
  </DomainObject.StvarniZavrsetakVrijeme>
  <DomainObject.PlaniraniZavrsetakVrijeme>
    <izvorni_sadrzaj>13:45</izvorni_sadrzaj>
    <derivirana_varijabla naziv="DomainObject.PlaniraniZavrsetakVrijeme_1">13:45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30. svibnja 2019.</izvorni_sadrzaj>
    <derivirana_varijabla naziv="DomainObject.Zapisnik.DatumKreiranja_1">30.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Sp-2/2016-27</izvorni_sadrzaj>
    <derivirana_varijabla naziv="DomainObject.Zapisnik.Oznaka_1">Sp-2/2016-27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Presečan</izvorni_sadrzaj>
    <derivirana_varijabla naziv="DomainObject.Predmet.StrankaFormated_1">  Darko Presečan</derivirana_varijabla>
  </DomainObject.Predmet.StrankaFormated>
  <DomainObject.Predmet.StrankaFormatedOIB>
    <izvorni_sadrzaj>  Darko Presečan, OIB 94610088854</izvorni_sadrzaj>
    <derivirana_varijabla naziv="DomainObject.Predmet.StrankaFormatedOIB_1">  Darko Presečan, OIB 94610088854</derivirana_varijabla>
  </DomainObject.Predmet.StrankaFormatedOIB>
  <DomainObject.Predmet.StrankaFormatedWithAdress>
    <izvorni_sadrzaj> Darko Presečan, Mirogojska 12, 48362 Dinjevac</izvorni_sadrzaj>
    <derivirana_varijabla naziv="DomainObject.Predmet.StrankaFormatedWithAdress_1"> Darko Presečan, Mirogojska 12, 48362 Dinjevac</derivirana_varijabla>
  </DomainObject.Predmet.StrankaFormatedWithAdress>
  <DomainObject.Predmet.StrankaFormatedWithAdressOIB>
    <izvorni_sadrzaj> Darko Presečan, OIB 94610088854, Mirogojska 12, 48362 Dinjevac</izvorni_sadrzaj>
    <derivirana_varijabla naziv="DomainObject.Predmet.StrankaFormatedWithAdressOIB_1"> Darko Presečan, OIB 94610088854, Mirogojska 12, 48362 Dinjevac</derivirana_varijabla>
  </DomainObject.Predmet.StrankaFormatedWithAdressOIB>
  <DomainObject.Predmet.StrankaWithAdress>
    <izvorni_sadrzaj>Darko Presečan Mirogojska 12,48362 Dinjevac</izvorni_sadrzaj>
    <derivirana_varijabla naziv="DomainObject.Predmet.StrankaWithAdress_1">Darko Presečan Mirogojska 12,48362 Dinjevac</derivirana_varijabla>
  </DomainObject.Predmet.StrankaWithAdress>
  <DomainObject.Predmet.StrankaWithAdressOIB>
    <izvorni_sadrzaj>Darko Presečan, OIB 94610088854, Mirogojska 12,48362 Dinjevac</izvorni_sadrzaj>
    <derivirana_varijabla naziv="DomainObject.Predmet.StrankaWithAdressOIB_1">Darko Presečan, OIB 94610088854, Mirogojska 12,48362 Dinjevac</derivirana_varijabla>
  </DomainObject.Predmet.StrankaWithAdressOIB>
  <DomainObject.Predmet.StrankaNazivFormated>
    <izvorni_sadrzaj>Darko Presečan</izvorni_sadrzaj>
    <derivirana_varijabla naziv="DomainObject.Predmet.StrankaNazivFormated_1">Darko Presečan</derivirana_varijabla>
  </DomainObject.Predmet.StrankaNazivFormated>
  <DomainObject.Predmet.StrankaNazivFormatedOIB>
    <izvorni_sadrzaj>Darko Presečan, OIB 94610088854</izvorni_sadrzaj>
    <derivirana_varijabla naziv="DomainObject.Predmet.StrankaNazivFormatedOIB_1">Darko Presečan, OIB 94610088854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Darko Presečan</item>
    </izvorni_sadrzaj>
    <derivirana_varijabla naziv="DomainObject.Predmet.StrankaListFormated_1">
      <item>Darko Presečan</item>
    </derivirana_varijabla>
  </DomainObject.Predmet.StrankaListFormated>
  <DomainObject.Predmet.StrankaListFormatedOIB>
    <izvorni_sadrzaj>
      <item>Darko Presečan, OIB 94610088854</item>
    </izvorni_sadrzaj>
    <derivirana_varijabla naziv="DomainObject.Predmet.StrankaListFormatedOIB_1">
      <item>Darko Presečan, OIB 94610088854</item>
    </derivirana_varijabla>
  </DomainObject.Predmet.StrankaListFormatedOIB>
  <DomainObject.Predmet.StrankaListFormatedWithAdress>
    <izvorni_sadrzaj>
      <item>Darko Presečan, Mirogojska 12, 48362 Dinjevac</item>
    </izvorni_sadrzaj>
    <derivirana_varijabla naziv="DomainObject.Predmet.StrankaListFormatedWithAdress_1">
      <item>Darko Presečan, Mirogojska 12, 48362 Dinjevac</item>
    </derivirana_varijabla>
  </DomainObject.Predmet.StrankaListFormatedWithAdress>
  <DomainObject.Predmet.StrankaListFormatedWithAdressOIB>
    <izvorni_sadrzaj>
      <item>Darko Presečan, OIB 94610088854, Mirogojska 12, 48362 Dinjevac</item>
    </izvorni_sadrzaj>
    <derivirana_varijabla naziv="DomainObject.Predmet.StrankaListFormatedWithAdressOIB_1">
      <item>Darko Presečan, OIB 94610088854, Mirogojska 12, 48362 Dinjevac</item>
    </derivirana_varijabla>
  </DomainObject.Predmet.StrankaListFormatedWithAdressOIB>
  <DomainObject.Predmet.StrankaListNazivFormated>
    <izvorni_sadrzaj>
      <item>Darko Presečan</item>
    </izvorni_sadrzaj>
    <derivirana_varijabla naziv="DomainObject.Predmet.StrankaListNazivFormated_1">
      <item>Darko Presečan</item>
    </derivirana_varijabla>
  </DomainObject.Predmet.StrankaListNazivFormated>
  <DomainObject.Predmet.StrankaListNazivFormatedOIB>
    <izvorni_sadrzaj>
      <item>Darko Presečan, OIB 94610088854</item>
    </izvorni_sadrzaj>
    <derivirana_varijabla naziv="DomainObject.Predmet.StrankaListNazivFormatedOIB_1">
      <item>Darko Presečan, OIB 94610088854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>
  <DomainObject.Predmet.OstaliList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OIB>
  <DomainObject.Predmet.OstaliListFormatedWithAdress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>
  <DomainObject.Predmet.OstaliListFormatedWithAdressOIB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OIB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OIB>
  <DomainObject.Predmet.OstaliListNaziv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>
  <DomainObject.Predmet.OstaliListNaziv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Sp-2/2016-27</izvorni_sadrzaj>
    <derivirana_varijabla naziv="DomainObject.PoslovniBrojDokumenta_1">Sp-2/2016-27</derivirana_varijabla>
  </DomainObject.PoslovniBrojDokumenta>
  <DomainObject.Predmet.StrankaIDrugi>
    <izvorni_sadrzaj>Darko Presečan</izvorni_sadrzaj>
    <derivirana_varijabla naziv="DomainObject.Predmet.StrankaIDrugi_1">Darko Presečan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Presečan, OIB 94610088854, Mirogojska 12, 48362 Dinjevac</izvorni_sadrzaj>
    <derivirana_varijabla naziv="DomainObject.Predmet.StrankaIDrugiAdressOIB_1">Darko Presečan, OIB 94610088854, Mirogojska 12, 48362 Dinjevac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SudioniciListNaziv_1"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SudioniciListNaziv>
  <DomainObject.Predmet.SudioniciListAdressOIB>
    <izvorni_sadrzaj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izvorni_sadrzaj>
    <derivirana_varijabla naziv="DomainObject.Predmet.SudioniciListAdressOIB_1"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006CE-915A-486A-BFD8-5660A31B4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812</properties:Characters>
  <properties:Lines>43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2019-05-30T11:28:00Z</dcterms:created>
  <dc:creator>Administrator</dc:creator>
  <cp:lastModifiedBy>Gordana Prka</cp:lastModifiedBy>
  <cp:lastPrinted>2019-05-30T11:46:00Z</cp:lastPrinted>
  <dcterms:modified xmlns:xsi="http://www.w3.org/2001/XMLSchema-instance" xsi:type="dcterms:W3CDTF">2019-05-30T11:51:00Z</dcterms:modified>
  <cp:revision>4</cp:revision>
  <dc:title>VII-P-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Sp-2/2016-27 / Zapisnik - Ostalo (Preseačn Darko Sp-2-16  izjava o ustupu 30.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