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933b" w14:paraId="b6e933b" w:rsidRDefault="00313179" w:rsidP="00313179" w:rsidR="0031317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179" w:rsidP="00313179" w:rsidR="0031317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13179" w:rsidP="00313179" w:rsidR="0031317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13179" w:rsidP="00313179" w:rsidR="00313179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13179" w:rsidP="00313179" w:rsidR="00313179"/>
    <w:p w:rsidRDefault="00313179" w:rsidP="00313179" w:rsidR="0031317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13179" w:rsidP="00313179" w:rsidR="0031317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13179" w:rsidP="00313179" w:rsidR="0031317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3748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N. B. T. </w:t>
      </w:r>
      <w:r w:rsidR="00D83B0F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>GRUPA d. o. o</w:t>
      </w:r>
      <w:r w:rsidR="002B60A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Umag, Monterol, Stella Maris 19, OIB 10819969532, MBS 130013529, 7. prosinca 2015.</w:t>
      </w:r>
    </w:p>
    <w:p w:rsidRDefault="00313179" w:rsidP="00313179" w:rsidR="0031317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13179" w:rsidP="00313179" w:rsidR="0031317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3179" w:rsidP="00313179" w:rsidR="0031317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N. B. T.</w:t>
      </w:r>
      <w:r w:rsidR="00D83B0F">
        <w:rPr>
          <w:rFonts w:cs="Times New Roman" w:eastAsia="Times New Roman"/>
          <w:szCs w:val="24"/>
          <w:lang w:eastAsia="hr-HR"/>
        </w:rPr>
        <w:t xml:space="preserve"> -</w:t>
      </w:r>
      <w:r>
        <w:rPr>
          <w:rFonts w:cs="Times New Roman" w:eastAsia="Times New Roman"/>
          <w:szCs w:val="24"/>
          <w:lang w:eastAsia="hr-HR"/>
        </w:rPr>
        <w:t xml:space="preserve"> GRUPA d. o. o Umag, Monterol, Stella Maris 19, OIB 10819969532, MBS 130013529, 7. prosinca 2015.</w:t>
      </w:r>
    </w:p>
    <w:p w:rsidRDefault="00313179" w:rsidP="00313179" w:rsidR="0031317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N. B. T. </w:t>
      </w:r>
      <w:r w:rsidR="00D83B0F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GRUPA d. o. o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1755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692.592,26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13179" w:rsidP="00313179" w:rsidR="0031317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13179" w:rsidP="00313179" w:rsidR="0031317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13179" w:rsidP="00313179" w:rsidR="0031317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83B0F">
        <w:rPr>
          <w:rFonts w:cs="Times New Roman" w:eastAsia="Times New Roman"/>
          <w:szCs w:val="24"/>
          <w:lang w:eastAsia="hr-HR"/>
        </w:rPr>
        <w:t>, v. r.</w:t>
      </w:r>
    </w:p>
    <w:p w:rsidRDefault="00313179" w:rsidP="00313179" w:rsidR="0031317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13179" w:rsidP="00313179" w:rsidR="0031317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13179" w:rsidP="00313179" w:rsidR="0031317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13179" w:rsidP="00313179" w:rsidR="0031317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13179" w:rsidP="00313179" w:rsidR="0031317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13179" w:rsidP="00313179" w:rsidR="00313179" w:rsidRPr="007A440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B6279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179" w:rsidP="00313179" w:rsidR="00313179">
      <w:r>
        <w:separator/>
      </w:r>
    </w:p>
  </w:endnote>
  <w:endnote w:id="0" w:type="continuationSeparator">
    <w:p w:rsidRDefault="00313179" w:rsidP="00313179" w:rsidR="00313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179" w:rsidP="00313179" w:rsidR="00313179">
      <w:r>
        <w:separator/>
      </w:r>
    </w:p>
  </w:footnote>
  <w:footnote w:id="0" w:type="continuationSeparator">
    <w:p w:rsidRDefault="00313179" w:rsidP="00313179" w:rsidR="00313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179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627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551/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179" w:rsidP="00511F63" w:rsidR="00511F63">
    <w:pPr>
      <w:pStyle w:val="Zaglavlje"/>
      <w:jc w:val="right"/>
    </w:pPr>
    <w:r>
      <w:t>11 St-551/2015-3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9D1"/>
    <w:rsid w:val="002B60AE"/>
    <w:rsid w:val="00313179"/>
    <w:rsid w:val="007A5C5B"/>
    <w:rsid w:val="007E39D1"/>
    <w:rsid w:val="00AB6279"/>
    <w:rsid w:val="00C9611B"/>
    <w:rsid w:val="00D8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17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31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31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3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17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31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317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2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27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2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2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317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31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31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3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17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31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317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2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27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2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2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N.B.T. - GRUPA d.o.o. UMAG</item>
    </izvorni_sadrzaj>
    <derivirana_varijabla naziv="DomainObject.Predmet.SudioniciListNaziv_1">
      <item>FINANCIJSKA AGENCIJA, RC RIJEKA, PODRUŽNICA PULA, PULA</item>
      <item>N.B.T. - GRUPA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N.B.T. - GRUPA d.o.o. UMAG, OIB 10819969532, Monterol, Stella Maris 19,52470 Umag</item>
    </izvorni_sadrzaj>
    <derivirana_varijabla naziv="DomainObject.Predmet.SudioniciListAdressOIB_1">
      <item>FINANCIJSKA AGENCIJA, RC RIJEKA, PODRUŽNICA PULA, PULA, OIB 85821130368, Giardini 5,52100 Pula</item>
      <item>N.B.T. - GRUPA d.o.o. UMAG, OIB 10819969532, Monterol, Stella Maris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10819969532</item>
    </izvorni_sadrzaj>
    <derivirana_varijabla naziv="DomainObject.Predmet.SudioniciListNazivOIB_1">
      <item>, OIB 85821130368</item>
      <item>, OIB 10819969532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2048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2015-12-07T09:26:00Z</dcterms:created>
  <dc:creator>Mihaela Kaligari</dc:creator>
  <dc:description/>
  <cp:keywords/>
  <cp:lastModifiedBy>Sanja Prodan</cp:lastModifiedBy>
  <cp:lastPrinted>2015-12-16T12:29:00Z</cp:lastPrinted>
  <dcterms:modified xmlns:xsi="http://www.w3.org/2001/XMLSchema-instance" xsi:type="dcterms:W3CDTF">2015-12-16T12:29:00Z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