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E6897" w:rsidR="00B90C42" w:rsidRPr="00E2259C">
        <w:tc>
          <w:tcPr>
            <w:tcW w:type="dxa" w:w="2829"/>
            <w:shd w:fill="auto" w:color="auto" w:val="clear"/>
          </w:tcPr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E2259C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0C42" w:rsidP="00EE6897" w:rsidR="00B90C42" w:rsidRPr="00E2259C">
            <w:pPr>
              <w:spacing w:before="120"/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Republika Hrvatska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Trgovački sud u Varaždinu</w:t>
            </w:r>
          </w:p>
          <w:p w:rsidRDefault="00B90C42" w:rsidP="00EE6897" w:rsidR="00B90C42" w:rsidRPr="00E2259C">
            <w:pPr>
              <w:jc w:val="center"/>
              <w:rPr>
                <w:sz w:val="24"/>
                <w:szCs w:val="24"/>
              </w:rPr>
            </w:pPr>
            <w:r w:rsidRPr="00E2259C">
              <w:rPr>
                <w:sz w:val="24"/>
                <w:szCs w:val="24"/>
              </w:rPr>
              <w:t>Varaždin, Braće Radić 2</w:t>
            </w:r>
          </w:p>
        </w:tc>
      </w:tr>
    </w:tbl>
    <w:p w14:textId="6ac324e" w14:paraId="6ac324e" w:rsidRDefault="00B90C42" w:rsidP="00B90C42" w:rsidR="00B90C42" w:rsidRPr="00E2259C">
      <w:pPr>
        <w15:collapsed w:val="false"/>
        <w:rPr>
          <w:sz w:val="24"/>
          <w:szCs w:val="24"/>
          <w:lang w:val="hr-HR"/>
        </w:rPr>
      </w:pPr>
    </w:p>
    <w:p w:rsidRDefault="00B90C42" w:rsidP="00B90C42" w:rsidR="00B90C42" w:rsidRPr="00E2259C">
      <w:pPr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   I M E   R E P U B L I K E   H R V A T S K E</w:t>
      </w:r>
    </w:p>
    <w:p w:rsidRDefault="00B90C42" w:rsidP="00B90C42" w:rsidR="00B90C42" w:rsidRPr="00E2259C">
      <w:pPr>
        <w:jc w:val="center"/>
        <w:rPr>
          <w:b/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 J E Š E NJ E 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Trgovački sud u Varaždinu, po sucu toga suda Iris Hatvalić Nemec, kao stečajnom sucu, u stečajnom predmetu povodom prijedloga podnositelja RH Ministarstvo financija, Porezna uprava, Područni ured </w:t>
      </w:r>
      <w:r w:rsidR="00CD5315">
        <w:rPr>
          <w:sz w:val="24"/>
          <w:szCs w:val="24"/>
          <w:lang w:val="hr-HR"/>
        </w:rPr>
        <w:t>Varaždin,</w:t>
      </w:r>
      <w:r w:rsidRPr="00E2259C">
        <w:rPr>
          <w:sz w:val="24"/>
          <w:szCs w:val="24"/>
          <w:lang w:val="hr-HR"/>
        </w:rPr>
        <w:t xml:space="preserve"> zastupanog po Županijskom državnom odvjetn</w:t>
      </w:r>
      <w:r w:rsidR="00CD5315">
        <w:rPr>
          <w:sz w:val="24"/>
          <w:szCs w:val="24"/>
          <w:lang w:val="hr-HR"/>
        </w:rPr>
        <w:t>ištvu u Varaždinu</w:t>
      </w:r>
      <w:r w:rsidRPr="00E2259C">
        <w:rPr>
          <w:sz w:val="24"/>
          <w:szCs w:val="24"/>
          <w:lang w:val="hr-HR"/>
        </w:rPr>
        <w:t xml:space="preserve"> za pokretanje stečajnog postupka nad dužnikom </w:t>
      </w:r>
      <w:r w:rsidR="006301EB" w:rsidRPr="006301EB">
        <w:rPr>
          <w:sz w:val="24"/>
          <w:szCs w:val="24"/>
        </w:rPr>
        <w:t>V-GRADNJA j.d.o.o.</w:t>
      </w:r>
      <w:r w:rsidR="006301EB">
        <w:rPr>
          <w:sz w:val="24"/>
          <w:szCs w:val="24"/>
        </w:rPr>
        <w:t>, Varaždinska 21</w:t>
      </w:r>
      <w:r w:rsidR="00D4070C">
        <w:rPr>
          <w:sz w:val="24"/>
          <w:szCs w:val="24"/>
        </w:rPr>
        <w:t>,</w:t>
      </w:r>
      <w:r w:rsidR="006301EB">
        <w:rPr>
          <w:sz w:val="24"/>
          <w:szCs w:val="24"/>
        </w:rPr>
        <w:t xml:space="preserve"> Kolarovec,</w:t>
      </w:r>
      <w:r w:rsidR="00D4070C">
        <w:rPr>
          <w:sz w:val="24"/>
          <w:szCs w:val="24"/>
        </w:rPr>
        <w:t xml:space="preserve"> </w:t>
      </w:r>
      <w:r w:rsidR="006301EB">
        <w:rPr>
          <w:sz w:val="24"/>
          <w:szCs w:val="24"/>
        </w:rPr>
        <w:t>42208 Cestica</w:t>
      </w:r>
      <w:r w:rsidR="00D4070C" w:rsidRPr="00594D50">
        <w:rPr>
          <w:sz w:val="24"/>
          <w:szCs w:val="24"/>
        </w:rPr>
        <w:t xml:space="preserve">, OIB: </w:t>
      </w:r>
      <w:r w:rsidR="006301EB" w:rsidRPr="006301EB">
        <w:rPr>
          <w:sz w:val="24"/>
          <w:szCs w:val="24"/>
        </w:rPr>
        <w:t>33124901312</w:t>
      </w:r>
      <w:r w:rsidRPr="00E2259C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5. srpnja</w:t>
      </w:r>
      <w:r w:rsidRPr="00E2259C">
        <w:rPr>
          <w:sz w:val="24"/>
          <w:szCs w:val="24"/>
          <w:lang w:val="hr-HR"/>
        </w:rPr>
        <w:t xml:space="preserve"> 2018.               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r i j e š i o   j e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Pokreće se prethodni postupak radi utvrđivanja uvjeta za otvaranje stečajnog postupka nad </w:t>
      </w:r>
      <w:r w:rsidRPr="00E2259C">
        <w:rPr>
          <w:sz w:val="24"/>
          <w:szCs w:val="24"/>
        </w:rPr>
        <w:t>dužnikom</w:t>
      </w:r>
      <w:r w:rsidRPr="00E2259C">
        <w:rPr>
          <w:sz w:val="24"/>
          <w:szCs w:val="24"/>
          <w:lang w:val="hr-HR"/>
        </w:rPr>
        <w:t xml:space="preserve"> </w:t>
      </w:r>
      <w:r w:rsidR="00260E56" w:rsidRPr="006301EB">
        <w:rPr>
          <w:sz w:val="24"/>
          <w:szCs w:val="24"/>
        </w:rPr>
        <w:t>V-GRADNJA j.d.o.o.</w:t>
      </w:r>
      <w:r w:rsidR="00260E56">
        <w:rPr>
          <w:sz w:val="24"/>
          <w:szCs w:val="24"/>
        </w:rPr>
        <w:t>, Varaždinska 21, Kolarovec, 42208 Cestica</w:t>
      </w:r>
      <w:r w:rsidR="00260E56" w:rsidRPr="00594D50">
        <w:rPr>
          <w:sz w:val="24"/>
          <w:szCs w:val="24"/>
        </w:rPr>
        <w:t xml:space="preserve">, OIB: </w:t>
      </w:r>
      <w:r w:rsidR="00260E56" w:rsidRPr="006301EB">
        <w:rPr>
          <w:sz w:val="24"/>
          <w:szCs w:val="24"/>
        </w:rPr>
        <w:t>33124901312</w:t>
      </w:r>
      <w:r w:rsidRPr="00E2259C">
        <w:rPr>
          <w:sz w:val="24"/>
          <w:szCs w:val="24"/>
        </w:rPr>
        <w:t>.</w:t>
      </w:r>
    </w:p>
    <w:p w:rsidRDefault="00B90C42" w:rsidP="00B90C42" w:rsidR="00B90C42" w:rsidRPr="00E2259C">
      <w:pPr>
        <w:ind w:left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Ročište radi očitovanja o prijedlogu za otvaranje stečajnog postupka te radi rasprave o pretpostavkama za otvaranje stečajnog postupka </w:t>
      </w:r>
      <w:r w:rsidRPr="00E2259C">
        <w:rPr>
          <w:sz w:val="24"/>
          <w:szCs w:val="24"/>
        </w:rPr>
        <w:t>zakazuje se za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  <w:r>
        <w:rPr>
          <w:b/>
          <w:sz w:val="24"/>
          <w:szCs w:val="24"/>
          <w:u w:val="single"/>
          <w:lang w:val="hr-HR"/>
        </w:rPr>
        <w:t>26. srpnja</w:t>
      </w:r>
      <w:r w:rsidRPr="00E2259C">
        <w:rPr>
          <w:b/>
          <w:sz w:val="24"/>
          <w:szCs w:val="24"/>
          <w:u w:val="single"/>
          <w:lang w:val="hr-HR"/>
        </w:rPr>
        <w:t xml:space="preserve"> 2018. u </w:t>
      </w:r>
      <w:r w:rsidR="00D4070C">
        <w:rPr>
          <w:b/>
          <w:sz w:val="24"/>
          <w:szCs w:val="24"/>
          <w:u w:val="single"/>
          <w:lang w:val="hr-HR"/>
        </w:rPr>
        <w:t>10,</w:t>
      </w:r>
      <w:r w:rsidR="00260E56">
        <w:rPr>
          <w:b/>
          <w:sz w:val="24"/>
          <w:szCs w:val="24"/>
          <w:u w:val="single"/>
          <w:lang w:val="hr-HR"/>
        </w:rPr>
        <w:t>30</w:t>
      </w:r>
      <w:r w:rsidRPr="00E2259C">
        <w:rPr>
          <w:b/>
          <w:sz w:val="24"/>
          <w:szCs w:val="24"/>
          <w:u w:val="single"/>
          <w:lang w:val="hr-HR"/>
        </w:rPr>
        <w:t xml:space="preserve"> sati</w:t>
      </w:r>
      <w:r w:rsidRPr="00E2259C">
        <w:rPr>
          <w:sz w:val="24"/>
          <w:szCs w:val="24"/>
        </w:rPr>
        <w:t xml:space="preserve"> </w:t>
      </w:r>
    </w:p>
    <w:p w:rsidRDefault="00B90C42" w:rsidP="00B90C42" w:rsidR="00B90C42" w:rsidRPr="00E2259C">
      <w:pPr>
        <w:ind w:left="1440"/>
        <w:jc w:val="center"/>
        <w:rPr>
          <w:sz w:val="24"/>
          <w:szCs w:val="24"/>
        </w:rPr>
      </w:pPr>
    </w:p>
    <w:p w:rsidRDefault="00B90C42" w:rsidP="00B90C42" w:rsidR="00B90C42" w:rsidRPr="00E2259C">
      <w:pPr>
        <w:ind w:left="1440"/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</w:rPr>
        <w:t>kod Trgovačkog suda u Varaždinu, Braće Radić 2, sudnica broj 230/II kat</w:t>
      </w:r>
      <w:r w:rsidRPr="00E2259C">
        <w:rPr>
          <w:sz w:val="24"/>
          <w:szCs w:val="24"/>
          <w:lang w:val="hr-HR"/>
        </w:rPr>
        <w:t>,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a na koje se dostavom ovoga rješenja pozivaju:</w:t>
      </w:r>
    </w:p>
    <w:p w:rsidRDefault="00B90C42" w:rsidP="00B90C42" w:rsidR="00B90C42" w:rsidRPr="00E2259C">
      <w:pPr>
        <w:ind w:left="1440"/>
        <w:jc w:val="both"/>
        <w:rPr>
          <w:sz w:val="24"/>
          <w:szCs w:val="24"/>
          <w:lang w:val="hr-HR"/>
        </w:rPr>
      </w:pPr>
    </w:p>
    <w:p w:rsidRDefault="00B90C42" w:rsidP="00B90C42" w:rsidR="00B90C42" w:rsidRPr="00AD53B9">
      <w:pPr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AD53B9">
        <w:rPr>
          <w:sz w:val="24"/>
          <w:szCs w:val="24"/>
          <w:lang w:val="hr-HR"/>
        </w:rPr>
        <w:t>predlagatelj po</w:t>
      </w:r>
      <w:r w:rsidRPr="00AD53B9">
        <w:rPr>
          <w:sz w:val="24"/>
          <w:szCs w:val="24"/>
        </w:rPr>
        <w:t xml:space="preserve"> ŽDO Varaždin, Građansko upravni odjel,</w:t>
      </w:r>
    </w:p>
    <w:p w:rsidRDefault="00B90C42" w:rsidP="00B90C42" w:rsidR="00B90C42" w:rsidRPr="00AD53B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AD53B9">
        <w:rPr>
          <w:sz w:val="24"/>
          <w:szCs w:val="24"/>
        </w:rPr>
        <w:t xml:space="preserve">direktor dužnika, </w:t>
      </w:r>
      <w:r w:rsidR="00260E56" w:rsidRPr="00AD53B9">
        <w:rPr>
          <w:sz w:val="24"/>
          <w:szCs w:val="24"/>
        </w:rPr>
        <w:t>Dejan Veršić iz Kolarovca, Varaždinska 21, 42208 Cestica</w:t>
      </w:r>
    </w:p>
    <w:p w:rsidRDefault="00AD53B9" w:rsidP="00B90C42" w:rsidR="00AD53B9" w:rsidRPr="00AD53B9">
      <w:pPr>
        <w:pStyle w:val="Odlomakpopisa"/>
        <w:numPr>
          <w:ilvl w:val="0"/>
          <w:numId w:val="7"/>
        </w:numPr>
        <w:jc w:val="both"/>
        <w:rPr>
          <w:sz w:val="24"/>
          <w:szCs w:val="24"/>
          <w:lang w:val="hr-HR"/>
        </w:rPr>
      </w:pPr>
      <w:r w:rsidRPr="00AD53B9">
        <w:rPr>
          <w:sz w:val="24"/>
          <w:szCs w:val="24"/>
          <w:lang w:val="hr-HR"/>
        </w:rPr>
        <w:t xml:space="preserve">Erste &amp; Steiermarkische bank d.d., </w:t>
      </w:r>
      <w:r w:rsidRPr="00AD53B9">
        <w:rPr>
          <w:rStyle w:val="st1"/>
          <w:sz w:val="24"/>
          <w:szCs w:val="24"/>
        </w:rPr>
        <w:t>Jadranski trg 3A, 51000 Rijeka</w:t>
      </w:r>
    </w:p>
    <w:p w:rsidRDefault="00B90C42" w:rsidP="00B90C42" w:rsidR="00B90C42" w:rsidRPr="00E2259C">
      <w:pPr>
        <w:pStyle w:val="Odlomakpopisa"/>
        <w:ind w:left="1395"/>
        <w:jc w:val="both"/>
        <w:rPr>
          <w:sz w:val="24"/>
          <w:szCs w:val="24"/>
          <w:lang w:val="hr-HR"/>
        </w:rPr>
      </w:pPr>
    </w:p>
    <w:p w:rsidRDefault="00B90C42" w:rsidP="004244F4" w:rsidR="00B90C42" w:rsidRPr="00E2259C">
      <w:pPr>
        <w:jc w:val="both"/>
        <w:rPr>
          <w:sz w:val="24"/>
          <w:szCs w:val="24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Nalaže se direktoru dužnika </w:t>
      </w:r>
      <w:r w:rsidR="00260E56">
        <w:rPr>
          <w:sz w:val="24"/>
          <w:szCs w:val="24"/>
        </w:rPr>
        <w:t>Dejanu Veršiću iz Kolarovca</w:t>
      </w:r>
      <w:r w:rsidR="00260E56" w:rsidRPr="00E2259C">
        <w:rPr>
          <w:sz w:val="24"/>
          <w:szCs w:val="24"/>
          <w:lang w:val="hr-HR"/>
        </w:rPr>
        <w:t xml:space="preserve"> </w:t>
      </w:r>
      <w:r w:rsidRPr="00E2259C">
        <w:rPr>
          <w:sz w:val="24"/>
          <w:szCs w:val="24"/>
          <w:lang w:val="hr-HR"/>
        </w:rPr>
        <w:t>da do dana održavanja ročišta iz točke 2. izreke ovog rješenja dostavi sudu prokazni popis imovine u skladu s pravilima ovrhe za dužnika, podatke o solventnosti dužnika (BON-2), te zemljišno knjižne izvatke za sve nekretnine kojih je vlasnik dužnik.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Obrazloženje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D4070C" w:rsidR="00B90C42" w:rsidRPr="00D4070C">
      <w:pPr>
        <w:ind w:firstLine="720"/>
        <w:jc w:val="both"/>
        <w:rPr>
          <w:sz w:val="24"/>
          <w:szCs w:val="24"/>
        </w:rPr>
      </w:pPr>
      <w:r w:rsidRPr="00E2259C">
        <w:rPr>
          <w:sz w:val="24"/>
          <w:szCs w:val="24"/>
          <w:lang w:val="hr-HR"/>
        </w:rPr>
        <w:t>Financijska agencija podnijela je zahtjev za pokretanje skraćenog stečajnog postupka nad dužnikom, pa je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 xml:space="preserve"> sud </w:t>
      </w:r>
      <w:r w:rsidR="00231727">
        <w:rPr>
          <w:color w:val="000000"/>
          <w:sz w:val="24"/>
          <w:szCs w:val="24"/>
          <w:shd w:fill="FFFFFF" w:color="auto" w:val="clear"/>
          <w:lang w:val="hr-HR"/>
        </w:rPr>
        <w:t>20</w:t>
      </w:r>
      <w:r w:rsidR="00260E56">
        <w:rPr>
          <w:sz w:val="24"/>
          <w:szCs w:val="24"/>
        </w:rPr>
        <w:t>. travnja</w:t>
      </w:r>
      <w:r w:rsidR="004244F4">
        <w:rPr>
          <w:sz w:val="24"/>
          <w:szCs w:val="24"/>
        </w:rPr>
        <w:t xml:space="preserve"> 2018</w:t>
      </w:r>
      <w:r w:rsidRPr="00E2259C">
        <w:rPr>
          <w:color w:val="000000"/>
          <w:sz w:val="24"/>
          <w:szCs w:val="24"/>
          <w:shd w:fill="FFFFFF" w:color="auto" w:val="clear"/>
          <w:lang w:val="hr-HR"/>
        </w:rPr>
        <w:t>. primjenom čl. 430. SZ-a,</w:t>
      </w:r>
      <w:r w:rsidRPr="00E2259C">
        <w:rPr>
          <w:sz w:val="24"/>
          <w:szCs w:val="24"/>
          <w:lang w:val="hr-HR"/>
        </w:rPr>
        <w:t xml:space="preserve"> na mrežnoj stranici e-Oglasna ploča sudova objavio oglas o pokretanju skraćenog stečajnog postupka. Dana </w:t>
      </w:r>
      <w:r w:rsidR="00231727">
        <w:rPr>
          <w:sz w:val="24"/>
          <w:szCs w:val="24"/>
        </w:rPr>
        <w:t>2. svibnja</w:t>
      </w:r>
      <w:r w:rsidR="004244F4">
        <w:rPr>
          <w:sz w:val="24"/>
          <w:szCs w:val="24"/>
        </w:rPr>
        <w:t xml:space="preserve"> 2018</w:t>
      </w:r>
      <w:r w:rsidRPr="00E2259C">
        <w:rPr>
          <w:sz w:val="24"/>
          <w:szCs w:val="24"/>
          <w:lang w:val="hr-HR"/>
        </w:rPr>
        <w:t xml:space="preserve">. zaprimljen je prijedlog vjerovnika RH Ministarstvo financija, Porezna uprava </w:t>
      </w:r>
      <w:r w:rsidRPr="00E2259C">
        <w:rPr>
          <w:sz w:val="24"/>
          <w:szCs w:val="24"/>
          <w:lang w:val="hr-HR"/>
        </w:rPr>
        <w:lastRenderedPageBreak/>
        <w:t xml:space="preserve">Područni ured </w:t>
      </w:r>
      <w:r w:rsidR="00231727">
        <w:rPr>
          <w:sz w:val="24"/>
          <w:szCs w:val="24"/>
          <w:lang w:val="hr-HR"/>
        </w:rPr>
        <w:t>Varaždin</w:t>
      </w:r>
      <w:r w:rsidRPr="00E2259C">
        <w:rPr>
          <w:sz w:val="24"/>
          <w:szCs w:val="24"/>
          <w:lang w:val="hr-HR"/>
        </w:rPr>
        <w:t xml:space="preserve">, </w:t>
      </w:r>
      <w:r w:rsidRPr="00D4070C">
        <w:rPr>
          <w:sz w:val="24"/>
          <w:szCs w:val="24"/>
          <w:lang w:val="hr-HR"/>
        </w:rPr>
        <w:t xml:space="preserve">za otvaranje stečajnog postupka iz kojeg prijedloga proizlazi da vjerovnik ima tražbinu prema dužniku u iznosu od </w:t>
      </w:r>
      <w:r w:rsidR="00231727">
        <w:rPr>
          <w:sz w:val="24"/>
          <w:szCs w:val="24"/>
          <w:lang w:val="hr-HR"/>
        </w:rPr>
        <w:t>499.316,23</w:t>
      </w:r>
      <w:r w:rsidRPr="00D4070C">
        <w:rPr>
          <w:sz w:val="24"/>
          <w:szCs w:val="24"/>
        </w:rPr>
        <w:t xml:space="preserve"> kn. Uvidom u stanje računa poreznog obveznika na dan </w:t>
      </w:r>
      <w:r w:rsidR="00231727">
        <w:rPr>
          <w:sz w:val="24"/>
          <w:szCs w:val="24"/>
        </w:rPr>
        <w:t>25. travnja</w:t>
      </w:r>
      <w:r w:rsidR="004D3B18" w:rsidRPr="00D4070C">
        <w:rPr>
          <w:sz w:val="24"/>
          <w:szCs w:val="24"/>
        </w:rPr>
        <w:t xml:space="preserve"> 2018</w:t>
      </w:r>
      <w:r w:rsidRPr="00D4070C">
        <w:rPr>
          <w:sz w:val="24"/>
          <w:szCs w:val="24"/>
        </w:rPr>
        <w:t xml:space="preserve">. proizlazi da dug dužnika prema RH Ministarstvu financija iznosi </w:t>
      </w:r>
      <w:r w:rsidR="00231727">
        <w:rPr>
          <w:sz w:val="24"/>
          <w:szCs w:val="24"/>
          <w:lang w:val="hr-HR"/>
        </w:rPr>
        <w:t>499.316,23</w:t>
      </w:r>
      <w:r w:rsidR="0000135A">
        <w:rPr>
          <w:sz w:val="24"/>
          <w:szCs w:val="24"/>
          <w:lang w:val="hr-HR"/>
        </w:rPr>
        <w:t xml:space="preserve"> kn</w:t>
      </w:r>
      <w:r w:rsidRPr="00D4070C">
        <w:rPr>
          <w:sz w:val="24"/>
          <w:szCs w:val="24"/>
        </w:rPr>
        <w:t xml:space="preserve">, </w:t>
      </w:r>
      <w:r w:rsidR="00231727">
        <w:rPr>
          <w:sz w:val="24"/>
          <w:szCs w:val="24"/>
        </w:rPr>
        <w:t>a</w:t>
      </w:r>
      <w:r w:rsidR="004D3B18" w:rsidRPr="00D4070C">
        <w:rPr>
          <w:sz w:val="24"/>
          <w:szCs w:val="24"/>
        </w:rPr>
        <w:t xml:space="preserve"> uvidom </w:t>
      </w:r>
      <w:r w:rsidRPr="00D4070C">
        <w:rPr>
          <w:sz w:val="24"/>
          <w:szCs w:val="24"/>
        </w:rPr>
        <w:t xml:space="preserve">u podatke Ministarstva financija, porezne uprave, Područni ured </w:t>
      </w:r>
      <w:r w:rsidR="00D4070C" w:rsidRPr="00D4070C">
        <w:rPr>
          <w:sz w:val="24"/>
          <w:szCs w:val="24"/>
        </w:rPr>
        <w:t>Varaždin</w:t>
      </w:r>
      <w:r w:rsidRPr="00D4070C">
        <w:rPr>
          <w:sz w:val="24"/>
          <w:szCs w:val="24"/>
        </w:rPr>
        <w:t xml:space="preserve"> o posjedu imovine dužnika proizlazi da dužnik </w:t>
      </w:r>
      <w:r w:rsidR="00231727">
        <w:rPr>
          <w:sz w:val="24"/>
          <w:szCs w:val="24"/>
        </w:rPr>
        <w:t xml:space="preserve">posjeduje imovinu za namirenje vjerovnika u stečajnom postupku obzirom je iz </w:t>
      </w:r>
      <w:r w:rsidR="0018206E">
        <w:rPr>
          <w:sz w:val="24"/>
          <w:szCs w:val="24"/>
        </w:rPr>
        <w:t>posljednje</w:t>
      </w:r>
      <w:r w:rsidR="00231727">
        <w:rPr>
          <w:sz w:val="24"/>
          <w:szCs w:val="24"/>
        </w:rPr>
        <w:t xml:space="preserve"> predane </w:t>
      </w:r>
      <w:r w:rsidR="0000135A">
        <w:rPr>
          <w:sz w:val="24"/>
          <w:szCs w:val="24"/>
        </w:rPr>
        <w:t>bi</w:t>
      </w:r>
      <w:r w:rsidR="00231727">
        <w:rPr>
          <w:sz w:val="24"/>
          <w:szCs w:val="24"/>
        </w:rPr>
        <w:t>lance na dan 31. prosinca 2016. razvidno da je porezni dužnik iskazao podatak o dugotrajnoj imovini u iznosu od 39.250,00 kn i kratkotrajnoj imovini u iznosu od 621.049,00 kn. Osim toga, uvidom u evidencije MUP-a o vlasništvu vozila razvidno je da je dužnik vlasnik teretnog automobila marke FIAT, radnog stroja marke MF INDUSTRIAL, osobnog automobila marke VOLKSWAGEN,</w:t>
      </w:r>
      <w:r w:rsidR="00231727" w:rsidRPr="00231727">
        <w:rPr>
          <w:sz w:val="24"/>
          <w:szCs w:val="24"/>
        </w:rPr>
        <w:t xml:space="preserve"> </w:t>
      </w:r>
      <w:r w:rsidR="00231727">
        <w:rPr>
          <w:sz w:val="24"/>
          <w:szCs w:val="24"/>
        </w:rPr>
        <w:t>teretnog automobila marke VOLKSWAGEN i teretnog automobila marke MERCEDES.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  <w:t>Stoga je sud temeljem članka 433. SZ-a donio rješenje o obustavi skraćenog stečajnog postupka nad dužnikom broj St-</w:t>
      </w:r>
      <w:r w:rsidR="0000135A">
        <w:rPr>
          <w:sz w:val="24"/>
          <w:szCs w:val="24"/>
          <w:lang w:val="hr-HR"/>
        </w:rPr>
        <w:t>130/18-5</w:t>
      </w:r>
      <w:r w:rsidRPr="00E2259C">
        <w:rPr>
          <w:sz w:val="24"/>
          <w:szCs w:val="24"/>
          <w:lang w:val="hr-HR"/>
        </w:rPr>
        <w:t xml:space="preserve"> od </w:t>
      </w:r>
      <w:r w:rsidR="0000135A">
        <w:rPr>
          <w:sz w:val="24"/>
          <w:szCs w:val="24"/>
          <w:lang w:val="hr-HR"/>
        </w:rPr>
        <w:t>7. svibnja</w:t>
      </w:r>
      <w:r w:rsidR="004244F4">
        <w:rPr>
          <w:sz w:val="24"/>
          <w:szCs w:val="24"/>
          <w:lang w:val="hr-HR"/>
        </w:rPr>
        <w:t xml:space="preserve"> 2018</w:t>
      </w:r>
      <w:r w:rsidRPr="00E2259C">
        <w:rPr>
          <w:sz w:val="24"/>
          <w:szCs w:val="24"/>
          <w:lang w:val="hr-HR"/>
        </w:rPr>
        <w:t xml:space="preserve">. koje je postalo pravomoćno </w:t>
      </w:r>
      <w:r w:rsidR="0000135A">
        <w:rPr>
          <w:sz w:val="24"/>
          <w:szCs w:val="24"/>
          <w:lang w:val="hr-HR"/>
        </w:rPr>
        <w:t>19. svibnja</w:t>
      </w:r>
      <w:r w:rsidR="004244F4">
        <w:rPr>
          <w:sz w:val="24"/>
          <w:szCs w:val="24"/>
          <w:lang w:val="hr-HR"/>
        </w:rPr>
        <w:t xml:space="preserve"> 2018</w:t>
      </w:r>
      <w:r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0470A4" w:rsidR="000470A4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4D3B18">
        <w:rPr>
          <w:sz w:val="24"/>
          <w:szCs w:val="24"/>
          <w:lang w:val="hr-HR"/>
        </w:rPr>
        <w:t xml:space="preserve">Predlagatelj je učinio vjerojatnim postojanje svoje tražbine obzirom iz Stanja računa poreznog obveznika  na dan </w:t>
      </w:r>
      <w:r w:rsidR="0000135A">
        <w:rPr>
          <w:sz w:val="24"/>
          <w:szCs w:val="24"/>
        </w:rPr>
        <w:t>25. travnja</w:t>
      </w:r>
      <w:r w:rsidR="0000135A" w:rsidRPr="00D4070C">
        <w:rPr>
          <w:sz w:val="24"/>
          <w:szCs w:val="24"/>
        </w:rPr>
        <w:t xml:space="preserve"> 2018. proizlazi da dug dužnika prema RH Ministarstvu financija iznosi </w:t>
      </w:r>
      <w:r w:rsidR="0000135A">
        <w:rPr>
          <w:sz w:val="24"/>
          <w:szCs w:val="24"/>
          <w:lang w:val="hr-HR"/>
        </w:rPr>
        <w:t xml:space="preserve">499.316,23 </w:t>
      </w:r>
      <w:r w:rsidR="000470A4">
        <w:rPr>
          <w:sz w:val="24"/>
          <w:szCs w:val="24"/>
        </w:rPr>
        <w:t>kn</w:t>
      </w:r>
      <w:r w:rsidR="0000135A">
        <w:rPr>
          <w:sz w:val="24"/>
          <w:szCs w:val="24"/>
        </w:rPr>
        <w:t>,</w:t>
      </w:r>
      <w:r w:rsidR="000470A4">
        <w:rPr>
          <w:sz w:val="24"/>
          <w:szCs w:val="24"/>
        </w:rPr>
        <w:t xml:space="preserve"> </w:t>
      </w:r>
      <w:r w:rsidR="000470A4" w:rsidRPr="00E2259C">
        <w:rPr>
          <w:sz w:val="24"/>
          <w:szCs w:val="24"/>
          <w:lang w:val="hr-HR"/>
        </w:rPr>
        <w:t>te je učinio vjerojatnim postojanje stečajnog razloga - nesposobnosti za plaćanje, čime je dokazao da su ispunjene pretpostavke iz čl. 109. Stečajnog zakona (NN 71/15, u nastavku SZ).</w:t>
      </w:r>
    </w:p>
    <w:p w:rsidRDefault="000470A4" w:rsidP="000470A4" w:rsidR="000470A4" w:rsidRPr="00E2259C">
      <w:pPr>
        <w:jc w:val="both"/>
        <w:rPr>
          <w:sz w:val="24"/>
          <w:szCs w:val="24"/>
        </w:rPr>
      </w:pPr>
    </w:p>
    <w:p w:rsidRDefault="000470A4" w:rsidP="000470A4" w:rsidR="000470A4" w:rsidRPr="00E2259C">
      <w:pPr>
        <w:pStyle w:val="Tijeloteksta"/>
        <w:ind w:firstLine="720"/>
      </w:pPr>
      <w:r w:rsidRPr="00E2259C">
        <w:t xml:space="preserve">Zbog navedenog valjalo je u smislu čl. 115., 123. i 128. SZ odlučiti kao u izreci ovog rješenja. </w:t>
      </w:r>
    </w:p>
    <w:p w:rsidRDefault="00B90C42" w:rsidP="00B90C42" w:rsidR="00B90C42" w:rsidRPr="00E2259C">
      <w:pPr>
        <w:jc w:val="both"/>
        <w:rPr>
          <w:sz w:val="24"/>
          <w:szCs w:val="24"/>
        </w:rPr>
      </w:pPr>
    </w:p>
    <w:p w:rsidRDefault="00666D91" w:rsidP="00B90C42" w:rsidR="00666D91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 xml:space="preserve">U Varaždinu, </w:t>
      </w:r>
      <w:r w:rsidR="004244F4">
        <w:rPr>
          <w:sz w:val="24"/>
          <w:szCs w:val="24"/>
          <w:lang w:val="hr-HR"/>
        </w:rPr>
        <w:t>5. srpnja</w:t>
      </w:r>
      <w:r>
        <w:rPr>
          <w:sz w:val="24"/>
          <w:szCs w:val="24"/>
          <w:lang w:val="hr-HR"/>
        </w:rPr>
        <w:t xml:space="preserve"> 2018</w:t>
      </w:r>
      <w:r w:rsidRPr="00E2259C">
        <w:rPr>
          <w:sz w:val="24"/>
          <w:szCs w:val="24"/>
          <w:lang w:val="hr-HR"/>
        </w:rPr>
        <w:t>.</w:t>
      </w:r>
    </w:p>
    <w:p w:rsidRDefault="00B90C42" w:rsidP="00B90C42" w:rsidR="00B90C42" w:rsidRPr="00E2259C">
      <w:pPr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center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SUDAC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E906CA" w:rsidR="00B90C42" w:rsidRPr="00E2259C">
      <w:pPr>
        <w:ind w:firstLine="720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</w:r>
      <w:r w:rsidRPr="00E2259C">
        <w:rPr>
          <w:sz w:val="24"/>
          <w:szCs w:val="24"/>
          <w:lang w:val="hr-HR"/>
        </w:rPr>
        <w:tab/>
        <w:t xml:space="preserve">              Iris Hatvalić Nemec </w:t>
      </w: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ind w:firstLine="720"/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UPUTA O PRAVNOM LIJEKU :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Protiv ovoga rješenja posebna žalba nije dopuštena.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DNA:</w:t>
      </w:r>
    </w:p>
    <w:p w:rsidRDefault="00B90C42" w:rsidP="00B90C42" w:rsidR="00B90C42" w:rsidRPr="00E2259C">
      <w:pPr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  <w:lang w:val="hr-HR"/>
        </w:rPr>
        <w:t>-</w:t>
      </w:r>
      <w:r w:rsidRPr="00E2259C">
        <w:rPr>
          <w:sz w:val="24"/>
          <w:szCs w:val="24"/>
          <w:lang w:val="hr-HR"/>
        </w:rPr>
        <w:tab/>
        <w:t xml:space="preserve">predlagatelj po </w:t>
      </w:r>
      <w:r w:rsidRPr="00E2259C">
        <w:rPr>
          <w:sz w:val="24"/>
          <w:szCs w:val="24"/>
        </w:rPr>
        <w:t>ŽDO Varaždin, Građansko upravni odjel</w:t>
      </w:r>
    </w:p>
    <w:p w:rsidRDefault="00B90C42" w:rsidP="00AD53B9" w:rsidR="00AD53B9">
      <w:pPr>
        <w:numPr>
          <w:ilvl w:val="0"/>
          <w:numId w:val="7"/>
        </w:numPr>
        <w:tabs>
          <w:tab w:pos="1395" w:val="clear"/>
          <w:tab w:pos="709" w:val="num"/>
        </w:tabs>
        <w:ind w:hanging="1395"/>
        <w:jc w:val="both"/>
        <w:rPr>
          <w:sz w:val="24"/>
          <w:szCs w:val="24"/>
          <w:lang w:val="hr-HR"/>
        </w:rPr>
      </w:pPr>
      <w:r w:rsidRPr="00E2259C">
        <w:rPr>
          <w:sz w:val="24"/>
          <w:szCs w:val="24"/>
        </w:rPr>
        <w:t xml:space="preserve">direktor dužnika </w:t>
      </w:r>
      <w:r w:rsidR="0000135A">
        <w:rPr>
          <w:sz w:val="24"/>
          <w:szCs w:val="24"/>
        </w:rPr>
        <w:t>Dejan Veršić iz Kolarovca, Varaždinska 21, 42208 Cestica</w:t>
      </w:r>
    </w:p>
    <w:p w:rsidRDefault="00AD53B9" w:rsidP="00AD53B9" w:rsidR="00AD53B9" w:rsidRPr="00AD53B9">
      <w:pPr>
        <w:numPr>
          <w:ilvl w:val="0"/>
          <w:numId w:val="7"/>
        </w:numPr>
        <w:tabs>
          <w:tab w:pos="1395" w:val="clear"/>
          <w:tab w:pos="709" w:val="num"/>
        </w:tabs>
        <w:ind w:hanging="1395"/>
        <w:jc w:val="both"/>
        <w:rPr>
          <w:sz w:val="24"/>
          <w:szCs w:val="24"/>
          <w:lang w:val="hr-HR"/>
        </w:rPr>
      </w:pPr>
      <w:r w:rsidRPr="00AD53B9">
        <w:rPr>
          <w:sz w:val="24"/>
          <w:szCs w:val="24"/>
          <w:lang w:val="hr-HR"/>
        </w:rPr>
        <w:t xml:space="preserve">Erste &amp; Steiermarkische bank d.d., </w:t>
      </w:r>
      <w:r w:rsidRPr="00AD53B9">
        <w:rPr>
          <w:rStyle w:val="st1"/>
          <w:sz w:val="24"/>
          <w:szCs w:val="24"/>
        </w:rPr>
        <w:t>Jadranski trg 3A, 51000 Rijeka</w:t>
      </w:r>
    </w:p>
    <w:p w:rsidRDefault="00427EB4" w:rsidP="00B90C42" w:rsidR="00B90C42" w:rsidRPr="00E2259C">
      <w:pPr>
        <w:numPr>
          <w:ilvl w:val="0"/>
          <w:numId w:val="7"/>
        </w:numPr>
        <w:tabs>
          <w:tab w:pos="1395" w:val="clear"/>
          <w:tab w:pos="709" w:val="num"/>
        </w:tabs>
        <w:ind w:hanging="139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e-oglasna ploča </w:t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  <w:r w:rsidR="00B90C42" w:rsidRPr="00E2259C">
        <w:rPr>
          <w:sz w:val="24"/>
          <w:szCs w:val="24"/>
          <w:lang w:val="hr-HR"/>
        </w:rPr>
        <w:tab/>
      </w:r>
    </w:p>
    <w:p w:rsidRDefault="00B90C42" w:rsidP="00B90C42" w:rsidR="00B90C42" w:rsidRPr="00E2259C">
      <w:pPr>
        <w:ind w:left="1395"/>
        <w:jc w:val="both"/>
        <w:rPr>
          <w:sz w:val="24"/>
          <w:szCs w:val="24"/>
          <w:lang w:val="hr-HR"/>
        </w:rPr>
      </w:pPr>
    </w:p>
    <w:p w:rsidRDefault="00FA597D" w:rsidP="00B90C42" w:rsidR="00FA597D" w:rsidRPr="00B90C42"/>
    <w:sectPr w:rsidSect="00B90C42" w:rsidR="00FA597D" w:rsidRPr="00B90C4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276" w:right="1274" w:top="1440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54E" w:rsidR="003D654E">
      <w:r>
        <w:separator/>
      </w:r>
    </w:p>
  </w:endnote>
  <w:endnote w:id="0" w:type="continuationSeparator">
    <w:p w:rsidRDefault="003D654E" w:rsidR="003D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54E" w:rsidR="003D654E">
      <w:r>
        <w:separator/>
      </w:r>
    </w:p>
  </w:footnote>
  <w:footnote w:id="0" w:type="continuationSeparator">
    <w:p w:rsidRDefault="003D654E" w:rsidR="003D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 w:rsidRPr="00F80AA6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E906CA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Default="008F0CD7" w:rsidP="00247B5B" w:rsidR="008F0CD7">
    <w:pPr>
      <w:pStyle w:val="Zaglavlje"/>
      <w:jc w:val="right"/>
    </w:pPr>
  </w:p>
  <w:p w:rsidRDefault="006301EB" w:rsidP="006301EB" w:rsidR="006301EB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St-194/18-2</w:t>
    </w:r>
  </w:p>
  <w:p w:rsidRDefault="00D15D8D" w:rsidP="00247B5B" w:rsidR="00D15D8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8435171"/>
      <w:docPartObj>
        <w:docPartGallery w:val="Page Numbers (Top of Page)"/>
        <w:docPartUnique/>
      </w:docPartObj>
    </w:sdtPr>
    <w:sdtEndPr/>
    <w:sdtContent>
      <w:p w:rsidRDefault="00F80AA6" w:rsidR="00F80AA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6CA" w:rsidRPr="00E906C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80AA6" w:rsidP="00F80AA6" w:rsidR="00F80AA6" w:rsidRPr="003D1CF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4 St-</w:t>
    </w:r>
    <w:r w:rsidR="006301EB">
      <w:rPr>
        <w:sz w:val="24"/>
        <w:szCs w:val="24"/>
        <w:lang w:val="hr-HR"/>
      </w:rPr>
      <w:t>194/18-2</w:t>
    </w:r>
  </w:p>
  <w:p w:rsidRDefault="00F80AA6" w:rsidR="00F80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47E68E0"/>
    <w:multiLevelType w:val="hybridMultilevel"/>
    <w:tmpl w:val="30184E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6">
    <w:nsid w:val="55A2737D"/>
    <w:multiLevelType w:val="hybridMultilevel"/>
    <w:tmpl w:val="7626FD32"/>
    <w:lvl w:tplc="3CB691A2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FA66FE4"/>
    <w:multiLevelType w:val="hybridMultilevel"/>
    <w:tmpl w:val="3732DA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2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135A"/>
    <w:rsid w:val="000074A3"/>
    <w:rsid w:val="000176C3"/>
    <w:rsid w:val="00017E51"/>
    <w:rsid w:val="00022B0C"/>
    <w:rsid w:val="00023DDC"/>
    <w:rsid w:val="00024A6A"/>
    <w:rsid w:val="000260A5"/>
    <w:rsid w:val="000277ED"/>
    <w:rsid w:val="00030CA3"/>
    <w:rsid w:val="0003381D"/>
    <w:rsid w:val="000343FA"/>
    <w:rsid w:val="000470A4"/>
    <w:rsid w:val="000514A0"/>
    <w:rsid w:val="00056574"/>
    <w:rsid w:val="0006143A"/>
    <w:rsid w:val="00071053"/>
    <w:rsid w:val="000779FC"/>
    <w:rsid w:val="00091790"/>
    <w:rsid w:val="00092C99"/>
    <w:rsid w:val="000A65A5"/>
    <w:rsid w:val="000C245C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377F7"/>
    <w:rsid w:val="00137EE9"/>
    <w:rsid w:val="00144FF8"/>
    <w:rsid w:val="0014784E"/>
    <w:rsid w:val="00154DC1"/>
    <w:rsid w:val="00166124"/>
    <w:rsid w:val="0017010B"/>
    <w:rsid w:val="00173336"/>
    <w:rsid w:val="0018206E"/>
    <w:rsid w:val="00183673"/>
    <w:rsid w:val="001838E0"/>
    <w:rsid w:val="00191328"/>
    <w:rsid w:val="00193907"/>
    <w:rsid w:val="0019393A"/>
    <w:rsid w:val="001B30AE"/>
    <w:rsid w:val="001B3B3A"/>
    <w:rsid w:val="001B619C"/>
    <w:rsid w:val="001C39F2"/>
    <w:rsid w:val="001D1981"/>
    <w:rsid w:val="001E3D4A"/>
    <w:rsid w:val="001E7260"/>
    <w:rsid w:val="001F12CA"/>
    <w:rsid w:val="00205234"/>
    <w:rsid w:val="00207775"/>
    <w:rsid w:val="00216316"/>
    <w:rsid w:val="0021645D"/>
    <w:rsid w:val="0022683F"/>
    <w:rsid w:val="00231727"/>
    <w:rsid w:val="00246E6F"/>
    <w:rsid w:val="00247B5B"/>
    <w:rsid w:val="00253EC0"/>
    <w:rsid w:val="00260E56"/>
    <w:rsid w:val="0026399D"/>
    <w:rsid w:val="0028293D"/>
    <w:rsid w:val="00283832"/>
    <w:rsid w:val="00284411"/>
    <w:rsid w:val="00284797"/>
    <w:rsid w:val="00286338"/>
    <w:rsid w:val="00287D3E"/>
    <w:rsid w:val="002A354C"/>
    <w:rsid w:val="002A4365"/>
    <w:rsid w:val="002A4F42"/>
    <w:rsid w:val="002B7F49"/>
    <w:rsid w:val="002C6314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B1715"/>
    <w:rsid w:val="003B780C"/>
    <w:rsid w:val="003C4ADA"/>
    <w:rsid w:val="003D1CF9"/>
    <w:rsid w:val="003D654E"/>
    <w:rsid w:val="003F33D6"/>
    <w:rsid w:val="003F3D3A"/>
    <w:rsid w:val="003F5EA4"/>
    <w:rsid w:val="003F641E"/>
    <w:rsid w:val="00400088"/>
    <w:rsid w:val="004060C1"/>
    <w:rsid w:val="0041276C"/>
    <w:rsid w:val="00415A5D"/>
    <w:rsid w:val="004244F4"/>
    <w:rsid w:val="00427EB4"/>
    <w:rsid w:val="00435B69"/>
    <w:rsid w:val="00436C42"/>
    <w:rsid w:val="004436AA"/>
    <w:rsid w:val="004530B2"/>
    <w:rsid w:val="00463159"/>
    <w:rsid w:val="00467C98"/>
    <w:rsid w:val="00474D3F"/>
    <w:rsid w:val="00477434"/>
    <w:rsid w:val="004825F3"/>
    <w:rsid w:val="00482D11"/>
    <w:rsid w:val="00491C89"/>
    <w:rsid w:val="004961B2"/>
    <w:rsid w:val="004A4095"/>
    <w:rsid w:val="004B6C24"/>
    <w:rsid w:val="004B6DD6"/>
    <w:rsid w:val="004C16EC"/>
    <w:rsid w:val="004C623B"/>
    <w:rsid w:val="004D3B18"/>
    <w:rsid w:val="004E0E5F"/>
    <w:rsid w:val="004E24EE"/>
    <w:rsid w:val="004E5307"/>
    <w:rsid w:val="004E5F00"/>
    <w:rsid w:val="004E5FB3"/>
    <w:rsid w:val="005009EB"/>
    <w:rsid w:val="00500C1A"/>
    <w:rsid w:val="00502A39"/>
    <w:rsid w:val="005036B0"/>
    <w:rsid w:val="0053050F"/>
    <w:rsid w:val="00532FAA"/>
    <w:rsid w:val="005333DC"/>
    <w:rsid w:val="00545152"/>
    <w:rsid w:val="005457E5"/>
    <w:rsid w:val="00550064"/>
    <w:rsid w:val="0055777B"/>
    <w:rsid w:val="00557F4D"/>
    <w:rsid w:val="005664A9"/>
    <w:rsid w:val="0056783E"/>
    <w:rsid w:val="00570C6D"/>
    <w:rsid w:val="00571D95"/>
    <w:rsid w:val="00580E70"/>
    <w:rsid w:val="0059057D"/>
    <w:rsid w:val="005C5388"/>
    <w:rsid w:val="005C6845"/>
    <w:rsid w:val="005D0F7D"/>
    <w:rsid w:val="005D6978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01EB"/>
    <w:rsid w:val="00633D0A"/>
    <w:rsid w:val="006346B9"/>
    <w:rsid w:val="006424F4"/>
    <w:rsid w:val="00643F7D"/>
    <w:rsid w:val="00666D91"/>
    <w:rsid w:val="00676E82"/>
    <w:rsid w:val="006B1B84"/>
    <w:rsid w:val="006B46E7"/>
    <w:rsid w:val="006C04DD"/>
    <w:rsid w:val="006C4C38"/>
    <w:rsid w:val="006C5AA1"/>
    <w:rsid w:val="006D0B5E"/>
    <w:rsid w:val="006E272A"/>
    <w:rsid w:val="007312A4"/>
    <w:rsid w:val="00732716"/>
    <w:rsid w:val="00742C6D"/>
    <w:rsid w:val="00757F39"/>
    <w:rsid w:val="00760221"/>
    <w:rsid w:val="00760E6B"/>
    <w:rsid w:val="007614E5"/>
    <w:rsid w:val="00780706"/>
    <w:rsid w:val="00782DF6"/>
    <w:rsid w:val="00786D9C"/>
    <w:rsid w:val="007909E9"/>
    <w:rsid w:val="007A09FF"/>
    <w:rsid w:val="007C48A8"/>
    <w:rsid w:val="007C64A4"/>
    <w:rsid w:val="007D43FE"/>
    <w:rsid w:val="007F4761"/>
    <w:rsid w:val="0080036F"/>
    <w:rsid w:val="00800396"/>
    <w:rsid w:val="0080126C"/>
    <w:rsid w:val="00811E58"/>
    <w:rsid w:val="008172B3"/>
    <w:rsid w:val="008316E2"/>
    <w:rsid w:val="0084095C"/>
    <w:rsid w:val="00886420"/>
    <w:rsid w:val="00886FF7"/>
    <w:rsid w:val="008A0261"/>
    <w:rsid w:val="008C7AB6"/>
    <w:rsid w:val="008D4DFF"/>
    <w:rsid w:val="008E2664"/>
    <w:rsid w:val="008E52CA"/>
    <w:rsid w:val="008E73A8"/>
    <w:rsid w:val="008F0CD7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53C2D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215"/>
    <w:rsid w:val="00AB40CB"/>
    <w:rsid w:val="00AB49D6"/>
    <w:rsid w:val="00AC09AF"/>
    <w:rsid w:val="00AC28B8"/>
    <w:rsid w:val="00AC433D"/>
    <w:rsid w:val="00AC5616"/>
    <w:rsid w:val="00AC6069"/>
    <w:rsid w:val="00AD53B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0C42"/>
    <w:rsid w:val="00B943C2"/>
    <w:rsid w:val="00B94738"/>
    <w:rsid w:val="00BA253B"/>
    <w:rsid w:val="00BA5BE4"/>
    <w:rsid w:val="00BA7780"/>
    <w:rsid w:val="00BB0129"/>
    <w:rsid w:val="00BB4380"/>
    <w:rsid w:val="00BC6000"/>
    <w:rsid w:val="00BE3AA7"/>
    <w:rsid w:val="00BF0B90"/>
    <w:rsid w:val="00C230D4"/>
    <w:rsid w:val="00C675E7"/>
    <w:rsid w:val="00C83699"/>
    <w:rsid w:val="00C85575"/>
    <w:rsid w:val="00CB250D"/>
    <w:rsid w:val="00CB6DAF"/>
    <w:rsid w:val="00CC42F8"/>
    <w:rsid w:val="00CC533B"/>
    <w:rsid w:val="00CD4C66"/>
    <w:rsid w:val="00CD5315"/>
    <w:rsid w:val="00CE521A"/>
    <w:rsid w:val="00CE703E"/>
    <w:rsid w:val="00CF22FE"/>
    <w:rsid w:val="00CF43E1"/>
    <w:rsid w:val="00D062DB"/>
    <w:rsid w:val="00D15D8D"/>
    <w:rsid w:val="00D4070C"/>
    <w:rsid w:val="00D44618"/>
    <w:rsid w:val="00D4687C"/>
    <w:rsid w:val="00D77F04"/>
    <w:rsid w:val="00D81815"/>
    <w:rsid w:val="00D83760"/>
    <w:rsid w:val="00D83FC2"/>
    <w:rsid w:val="00D8668E"/>
    <w:rsid w:val="00D937B6"/>
    <w:rsid w:val="00DA1148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906CA"/>
    <w:rsid w:val="00EA01C0"/>
    <w:rsid w:val="00EA3CEA"/>
    <w:rsid w:val="00EA4141"/>
    <w:rsid w:val="00EC18E5"/>
    <w:rsid w:val="00ED0444"/>
    <w:rsid w:val="00EE4E3B"/>
    <w:rsid w:val="00EF005C"/>
    <w:rsid w:val="00EF49D1"/>
    <w:rsid w:val="00F06945"/>
    <w:rsid w:val="00F076BF"/>
    <w:rsid w:val="00F077AA"/>
    <w:rsid w:val="00F13CCE"/>
    <w:rsid w:val="00F25E99"/>
    <w:rsid w:val="00F37235"/>
    <w:rsid w:val="00F559D4"/>
    <w:rsid w:val="00F61207"/>
    <w:rsid w:val="00F80AA6"/>
    <w:rsid w:val="00F933CA"/>
    <w:rsid w:val="00F93541"/>
    <w:rsid w:val="00F95DC0"/>
    <w:rsid w:val="00F97DE6"/>
    <w:rsid w:val="00FA597D"/>
    <w:rsid w:val="00FB34F8"/>
    <w:rsid w:val="00FB3E04"/>
    <w:rsid w:val="00FC4CDF"/>
    <w:rsid w:val="00FD03F6"/>
    <w:rsid w:val="00FD6C1B"/>
    <w:rsid w:val="00FE00C2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true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true" w:styleId="xbe" w:type="character">
    <w:name w:val="_xbe"/>
    <w:rsid w:val="0026399D"/>
  </w:style>
  <w:style w:customStyle="true" w:styleId="st1" w:type="character">
    <w:name w:val="st1"/>
    <w:basedOn w:val="Zadanifontodlomka"/>
    <w:rsid w:val="003F33D6"/>
  </w:style>
  <w:style w:customStyle="true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0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6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6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6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6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customStyle="1" w:styleId="ta" w:type="character">
    <w:name w:val="_ta"/>
    <w:basedOn w:val="Zadanifontodlomka"/>
    <w:rsid w:val="00BC6000"/>
  </w:style>
  <w:style w:styleId="Naglaeno" w:type="character">
    <w:name w:val="Strong"/>
    <w:uiPriority w:val="22"/>
    <w:qFormat/>
    <w:rsid w:val="005C68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0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6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6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6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6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St-194/2018-2</izvorni_sadrzaj>
    <derivirana_varijabla naziv="DomainObject.Oznaka_1">St-194/2018-2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V-GRADNJA jednostavno društvo s ograničenom odgovornošću za graditeljstvo, trgovinu i usluge zastupanog po punomoćniku Dejan Veršić</izvorni_sadrzaj>
    <derivirana_varijabla naziv="DomainObject.Predmet.ProtustrankaFormated_1">  V-GRADNJA jednostavno društvo s ograničenom odgovornošću za graditeljstvo, trgovinu i usluge zastupanog po punomoćniku Dejan Veršić</derivirana_varijabla>
  </DomainObject.Predmet.ProtustrankaFormated>
  <DomainObject.Predmet.ProtustrankaFormatedOIB>
    <izvorni_sadrzaj>  V-GRADNJA jednostavno društvo s ograničenom odgovornošću za graditeljstvo, trgovinu i usluge, OIB 33124901312 zastupanog po punomoćniku Dejan Veršić</izvorni_sadrzaj>
    <derivirana_varijabla naziv="DomainObject.Predmet.ProtustrankaFormatedOIB_1">  V-GRADNJA jednostavno društvo s ograničenom odgovornošću za graditeljstvo, trgovinu i usluge, OIB 33124901312 zastupanog po punomoćniku Dejan Veršić</derivirana_varijabla>
  </DomainObject.Predmet.ProtustrankaFormatedOIB>
  <DomainObject.Predmet.ProtustrankaFormatedWithAdress>
    <izvorni_sadrzaj> V-GRADNJA jednostavno društvo s ograničenom odgovornošću za graditeljstvo, trgovinu i usluge, Varaždinska 21, 42208 Kolarovec zastupanog po punomoćniku Dejan Veršić</izvorni_sadrzaj>
    <derivirana_varijabla naziv="DomainObject.Predmet.ProtustrankaFormatedWithAdress_1"> V-GRADNJA jednostavno društvo s ograničenom odgovornošću za graditeljstvo, trgovinu i usluge, Varaždinska 21, 42208 Kolarovec zastupanog po punomoćniku Dejan Veršić</derivirana_varijabla>
  </DomainObject.Predmet.ProtustrankaFormatedWithAdress>
  <DomainObject.Predmet.ProtustrankaFormatedWithAdressOIB>
    <izvorni_sadrzaj> V-GRADNJA jednostavno društvo s ograničenom odgovornošću za graditeljstvo, trgovinu i usluge, OIB 33124901312, Varaždinska 21, 42208 Kolarovec zastupanog po punomoćniku Dejan Veršić</izvorni_sadrzaj>
    <derivirana_varijabla naziv="DomainObject.Predmet.ProtustrankaFormatedWithAdressOIB_1"> V-GRADNJA jednostavno društvo s ograničenom odgovornošću za graditeljstvo, trgovinu i usluge, OIB 33124901312, Varaždinska 21, 42208 Kolarovec zastupanog po punomoćniku Dejan Veršić</derivirana_varijabla>
  </DomainObject.Predmet.ProtustrankaFormatedWithAdressOIB>
  <DomainObject.Predmet.ProtustrankaWithAdress>
    <izvorni_sadrzaj>V-GRADNJA jednostavno društvo s ograničenom odgovornošću za graditeljstvo, trgovinu i usluge Varaždinska 21, 42208 Kolarovec</izvorni_sadrzaj>
    <derivirana_varijabla naziv="DomainObject.Predmet.ProtustrankaWithAdress_1">V-GRADNJA jednostavno društvo s ograničenom odgovornošću za graditeljstvo, trgovinu i usluge Varaždinska 21, 42208 Kolarovec</derivirana_varijabla>
  </DomainObject.Predmet.ProtustrankaWithAdress>
  <DomainObject.Predmet.ProtustrankaWithAdressOIB>
    <izvorni_sadrzaj>V-GRADNJA jednostavno društvo s ograničenom odgovornošću za graditeljstvo, trgovinu i usluge, OIB 33124901312, Varaždinska 21, 42208 Kolarovec</izvorni_sadrzaj>
    <derivirana_varijabla naziv="DomainObject.Predmet.ProtustrankaWithAdressOIB_1">V-GRADNJA jednostavno društvo s ograničenom odgovornošću za graditeljstvo, trgovinu i usluge, OIB 33124901312, Varaždinska 21, 42208 Kolarovec</derivirana_varijabla>
  </DomainObject.Predmet.ProtustrankaWithAdressOIB>
  <DomainObject.Predmet.ProtustrankaNazivFormated>
    <izvorni_sadrzaj>V-GRADNJA jednostavno društvo s ograničenom odgovornošću za graditeljstvo, trgovinu i usluge</izvorni_sadrzaj>
    <derivirana_varijabla naziv="DomainObject.Predmet.ProtustrankaNazivFormated_1">V-GRADNJA jednostavno društvo s ograničenom odgovornošću za graditeljstvo, trgovinu i usluge</derivirana_varijabla>
  </DomainObject.Predmet.ProtustrankaNazivFormated>
  <DomainObject.Predmet.ProtustrankaNazivFormatedOIB>
    <izvorni_sadrzaj>V-GRADNJA jednostavno društvo s ograničenom odgovornošću za graditeljstvo, trgovinu i usluge, OIB 33124901312</izvorni_sadrzaj>
    <derivirana_varijabla naziv="DomainObject.Predmet.ProtustrankaNazivFormatedOIB_1">V-GRADNJA jednostavno društvo s ograničenom odgovornošću za graditeljstvo, trgovinu i usluge, OIB 33124901312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Varaždin zastupanog po punomoćniku Županijsko državno odvjetništvo u Varaždinu</izvorni_sadrzaj>
    <derivirana_varijabla naziv="DomainObject.Predmet.StrankaFormated_1">  RH MF Porezna uprava, Područni ured Varaždin zastupanog po punomoćniku Županijsko državno odvjetništvo u Varaždinu</derivirana_varijabla>
  </DomainObject.Predmet.StrankaFormated>
  <DomainObject.Predmet.StrankaFormatedOIB>
    <izvorni_sadrzaj>  RH MF Porezna uprava, Područni ured Varaždin, OIB 18683136487 zastupanog po punomoćniku Županijsko državno odvjetništvo u Varaždinu</izvorni_sadrzaj>
    <derivirana_varijabla naziv="DomainObject.Predmet.StrankaFormatedOIB_1">  RH MF Porezna uprava, Područni ured Varaždin, OIB 18683136487 zastupanog po punomoćniku Županijsko državno odvjetništvo u Varaždinu</derivirana_varijabla>
  </DomainObject.Predmet.StrankaFormatedOIB>
  <DomainObject.Predmet.StrankaFormatedWithAdress>
    <izvorni_sadrzaj> RH MF Porezna uprava, Područni ured Varaždin, Graberje 1, 42000 Varaždin zastupanog po punomoćniku Županijsko državno odvjetništvo u Varaždinu</izvorni_sadrzaj>
    <derivirana_varijabla naziv="DomainObject.Predmet.StrankaFormatedWithAdress_1"> RH MF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MF Porezna uprava, Područni ured Varaždin, OIB 18683136487, Graberje 1, 42000 Varaždin zastupanog po punomoćniku Županijsko državno odvjetništvo u Varaždinu</izvorni_sadrzaj>
    <derivirana_varijabla naziv="DomainObject.Predmet.StrankaFormatedWithAdressOIB_1"> RH MF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MF Porezna uprava, Područni ured Varaždin Graberje 1,42000 Varaždin</izvorni_sadrzaj>
    <derivirana_varijabla naziv="DomainObject.Predmet.StrankaWithAdress_1">RH MF Porezna uprava, Područni ured Varaždin Graberje 1,42000 Varaždin</derivirana_varijabla>
  </DomainObject.Predmet.StrankaWithAdress>
  <DomainObject.Predmet.StrankaWithAdressOIB>
    <izvorni_sadrzaj>RH MF Porezna uprava, Područni ured Varaždin, OIB 18683136487, Graberje 1,42000 Varaždin</izvorni_sadrzaj>
    <derivirana_varijabla naziv="DomainObject.Predmet.StrankaWithAdressOIB_1">RH MF Porezna uprava, Područni ured Varaždin, OIB 18683136487, Graberje 1,42000 Varaždin</derivirana_varijabla>
  </DomainObject.Predmet.StrankaWithAdressOIB>
  <DomainObject.Predmet.StrankaNazivFormated>
    <izvorni_sadrzaj>RH MF Porezna uprava, Područni ured Varaždin</izvorni_sadrzaj>
    <derivirana_varijabla naziv="DomainObject.Predmet.StrankaNazivFormated_1">RH MF Porezna uprava, Područni ured Varaždin</derivirana_varijabla>
  </DomainObject.Predmet.StrankaNazivFormated>
  <DomainObject.Predmet.StrankaNazivFormatedOIB>
    <izvorni_sadrzaj>RH MF Porezna uprava, Područni ured Varaždin, OIB 18683136487</izvorni_sadrzaj>
    <derivirana_varijabla naziv="DomainObject.Predmet.StrankaNazivFormatedOIB_1">RH MF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MF Porezna uprava, Područni ured Varaždin zastupanog po punomoćniku Županijsko državno odvjetništvo u Varaždinu</item>
    </izvorni_sadrzaj>
    <derivirana_varijabla naziv="DomainObject.Predmet.StrankaListFormated_1">
      <item>RH MF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MF Porezna uprava, Područni ured Varaždin, OIB 18683136487 zastupanog po punomoćniku Županijsko državno odvjetništvo u Varaždinu</item>
    </izvorni_sadrzaj>
    <derivirana_varijabla naziv="DomainObject.Predmet.StrankaListFormatedOIB_1">
      <item>RH MF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MF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MF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MF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Porezna uprava, Područni ured Varaždin</item>
    </izvorni_sadrzaj>
    <derivirana_varijabla naziv="DomainObject.Predmet.StrankaListNazivFormated_1">
      <item>RH MF Porezna uprava, Područni ured Varaždin</item>
    </derivirana_varijabla>
  </DomainObject.Predmet.StrankaListNazivFormated>
  <DomainObject.Predmet.StrankaListNazivFormatedOIB>
    <izvorni_sadrzaj>
      <item>RH MF Porezna uprava, Područni ured Varaždin, OIB 18683136487</item>
    </izvorni_sadrzaj>
    <derivirana_varijabla naziv="DomainObject.Predmet.StrankaListNazivFormatedOIB_1">
      <item>RH MF Porezna uprava, Područni ured Varaždin, OIB 18683136487</item>
    </derivirana_varijabla>
  </DomainObject.Predmet.StrankaListNazivFormatedOIB>
  <DomainObject.Predmet.ProtuStrankaListFormated>
    <izvorni_sadrzaj>
      <item>V-GRADNJA jednostavno društvo s ograničenom odgovornošću za graditeljstvo, trgovinu i usluge zastupanog po punomoćniku Dejan Veršić</item>
    </izvorni_sadrzaj>
    <derivirana_varijabla naziv="DomainObject.Predmet.ProtuStrankaListFormated_1">
      <item>V-GRADNJA jednostavno društvo s ograničenom odgovornošću za graditeljstvo, trgovinu i usluge zastupanog po punomoćniku Dejan Veršić</item>
    </derivirana_varijabla>
  </DomainObject.Predmet.ProtuStrankaListFormated>
  <DomainObject.Predmet.ProtuStrankaListFormatedOIB>
    <izvorni_sadrzaj>
      <item>V-GRADNJA jednostavno društvo s ograničenom odgovornošću za graditeljstvo, trgovinu i usluge, OIB 33124901312 zastupanog po punomoćniku Dejan Veršić</item>
    </izvorni_sadrzaj>
    <derivirana_varijabla naziv="DomainObject.Predmet.ProtuStrankaListFormatedOIB_1">
      <item>V-GRADNJA jednostavno društvo s ograničenom odgovornošću za graditeljstvo, trgovinu i usluge, OIB 33124901312 zastupanog po punomoćniku Dejan Veršić</item>
    </derivirana_varijabla>
  </DomainObject.Predmet.ProtuStrankaListFormatedOIB>
  <DomainObject.Predmet.ProtuStrankaListFormatedWithAdress>
    <izvorni_sadrzaj>
      <item>V-GRADNJA jednostavno društvo s ograničenom odgovornošću za graditeljstvo, trgovinu i usluge, Varaždinska 21, 42208 Kolarovec zastupanog po punomoćniku Dejan Veršić</item>
    </izvorni_sadrzaj>
    <derivirana_varijabla naziv="DomainObject.Predmet.ProtuStrankaListFormatedWithAdress_1">
      <item>V-GRADNJA jednostavno društvo s ograničenom odgovornošću za graditeljstvo, trgovinu i usluge, Varaždinska 21, 42208 Kolarovec zastupanog po punomoćniku Dejan Veršić</item>
    </derivirana_varijabla>
  </DomainObject.Predmet.ProtuStrankaListFormatedWithAdress>
  <DomainObject.Predmet.ProtuStrankaListFormatedWithAdressOIB>
    <izvorni_sadrzaj>
      <item>V-GRADNJA jednostavno društvo s ograničenom odgovornošću za graditeljstvo, trgovinu i usluge, OIB 33124901312, Varaždinska 21, 42208 Kolarovec zastupanog po punomoćniku Dejan Veršić</item>
    </izvorni_sadrzaj>
    <derivirana_varijabla naziv="DomainObject.Predmet.ProtuStrankaListFormatedWithAdressOIB_1">
      <item>V-GRADNJA jednostavno društvo s ograničenom odgovornošću za graditeljstvo, trgovinu i usluge, OIB 33124901312, Varaždinska 21, 42208 Kolarovec zastupanog po punomoćniku Dejan Veršić</item>
    </derivirana_varijabla>
  </DomainObject.Predmet.ProtuStrankaListFormatedWithAdressOIB>
  <DomainObject.Predmet.ProtuStrankaListNazivFormated>
    <izvorni_sadrzaj>
      <item>V-GRADNJA jednostavno društvo s ograničenom odgovornošću za graditeljstvo, trgovinu i usluge</item>
    </izvorni_sadrzaj>
    <derivirana_varijabla naziv="DomainObject.Predmet.ProtuStrankaListNazivFormated_1">
      <item>V-GRADNJA jednostavno društvo s ograničenom odgovornošću za graditeljstvo, trgovinu i usluge</item>
    </derivirana_varijabla>
  </DomainObject.Predmet.ProtuStrankaListNazivFormated>
  <DomainObject.Predmet.ProtuStrankaListNazivFormatedOIB>
    <izvorni_sadrzaj>
      <item>V-GRADNJA jednostavno društvo s ograničenom odgovornošću za graditeljstvo, trgovinu i usluge, OIB 33124901312</item>
    </izvorni_sadrzaj>
    <derivirana_varijabla naziv="DomainObject.Predmet.ProtuStrankaListNazivFormatedOIB_1">
      <item>V-GRADNJA jednostavno društvo s ograničenom odgovornošću za graditeljstvo, trgovinu i usluge, OIB 33124901312</item>
    </derivirana_varijabla>
  </DomainObject.Predmet.ProtuStrankaListNazivFormatedOIB>
  <DomainObject.Predmet.OstaliListFormated>
    <izvorni_sadrzaj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_1">
      <item>Dejan Veršić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>
  <DomainObject.Predmet.OstaliListFormatedOIB>
    <izvorni_sadrzaj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OIB_1">
      <item>Dejan Veršić, OIB 72898945958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OIB>
  <DomainObject.Predmet.OstaliListFormatedWithAdress>
    <izvorni_sadrzaj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WithAdress_1">
      <item>Dejan Veršić,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WithAdress>
  <DomainObject.Predmet.OstaliListFormatedWithAdressOIB>
    <izvorni_sadrzaj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izvorni_sadrzaj>
    <derivirana_varijabla naziv="DomainObject.Predmet.OstaliListFormatedWithAdressOIB_1">
      <item>Dejan Veršić, OIB 72898945958, Varaždinska 21, 42208 Kolarovec punomoćnik sudionika u postupku V-GRADNJA jednostavno društvo s ograničenom odgovornošću za graditeljstvo, trgovinu i usluge</item>
      <item>Županijsko državno odvjetništvo u Varaždinu punomoćnik sudionika u postupku RH MF Porezna uprava, Područni ured Varaždin</item>
    </derivirana_varijabla>
  </DomainObject.Predmet.OstaliListFormatedWithAdressOIB>
  <DomainObject.Predmet.OstaliListNazivFormated>
    <izvorni_sadrzaj>
      <item>Dejan Veršić</item>
      <item>Županijsko državno odvjetništvo u Varaždinu</item>
    </izvorni_sadrzaj>
    <derivirana_varijabla naziv="DomainObject.Predmet.OstaliListNazivFormated_1">
      <item>Dejan Veršić</item>
      <item>Županijsko državno odvjetništvo u Varaždinu</item>
    </derivirana_varijabla>
  </DomainObject.Predmet.OstaliListNazivFormated>
  <DomainObject.Predmet.OstaliListNazivFormatedOIB>
    <izvorni_sadrzaj>
      <item>Dejan Veršić, OIB 72898945958</item>
      <item>Županijsko državno odvjetništvo u Varaždinu</item>
    </izvorni_sadrzaj>
    <derivirana_varijabla naziv="DomainObject.Predmet.OstaliListNazivFormatedOIB_1">
      <item>Dejan Veršić, OIB 72898945958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>St-194/2018-2</izvorni_sadrzaj>
    <derivirana_varijabla naziv="DomainObject.PoslovniBrojDokumenta_1">St-194/2018-2</derivirana_varijabla>
  </DomainObject.PoslovniBrojDokumenta>
  <DomainObject.Predmet.StrankaIDrugi>
    <izvorni_sadrzaj>RH MF Porezna uprava, Područni ured Varaždin</izvorni_sadrzaj>
    <derivirana_varijabla naziv="DomainObject.Predmet.StrankaIDrugi_1">RH MF Porezna uprava, Područni ured Varaždin</derivirana_varijabla>
  </DomainObject.Predmet.StrankaIDrugi>
  <DomainObject.Predmet.ProtustrankaIDrugi>
    <izvorni_sadrzaj>V-GRADNJA jednostavno društvo s ograničenom odgovornošću za graditeljstvo, trgovinu i usluge</izvorni_sadrzaj>
    <derivirana_varijabla naziv="DomainObject.Predmet.ProtustrankaIDrugi_1">V-GRADNJA jednostavno društvo s ograničenom odgovornošću za graditeljstvo, trgovinu i usluge</derivirana_varijabla>
  </DomainObject.Predmet.ProtustrankaIDrugi>
  <DomainObject.Predmet.StrankaIDrugiAdressOIB>
    <izvorni_sadrzaj>RH MF Porezna uprava, Područni ured Varaždin, OIB 18683136487, Graberje 1, 42000 Varaždin</izvorni_sadrzaj>
    <derivirana_varijabla naziv="DomainObject.Predmet.StrankaIDrugiAdressOIB_1">RH MF Porezna uprava, Područni ured Varaždin, OIB 18683136487, Graberje 1, 42000 Varaždin</derivirana_varijabla>
  </DomainObject.Predmet.StrankaIDrugiAdressOIB>
  <DomainObject.Predmet.ProtustrankaIDrugiAdressOIB>
    <izvorni_sadrzaj>V-GRADNJA jednostavno društvo s ograničenom odgovornošću za graditeljstvo, trgovinu i usluge, OIB 33124901312, Varaždinska 21, 42208 Kolarovec</izvorni_sadrzaj>
    <derivirana_varijabla naziv="DomainObject.Predmet.ProtustrankaIDrugiAdressOIB_1">V-GRADNJA jednostavno društvo s ograničenom odgovornošću za graditeljstvo, trgovinu i usluge, OIB 33124901312, Varaždinska 21, 42208 Kolarovec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</izvorni_sadrzaj>
    <derivirana_varijabla naziv="DomainObject.Predmet.SudioniciListNaziv_1">
      <item>Dejan Veršić</item>
      <item>V-GRADNJA jednostavno društvo s ograničenom odgovornošću za graditeljstvo, trgovinu i usluge</item>
      <item>RH MF Porezna uprava, Područni ured Varaždin</item>
      <item>Županijsko državno odvjetništvo u Varaždinu</item>
    </derivirana_varijabla>
  </DomainObject.Predmet.SudioniciListNaziv>
  <DomainObject.Predmet.SudioniciListAdressOIB>
    <izvorni_sadrzaj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</izvorni_sadrzaj>
    <derivirana_varijabla naziv="DomainObject.Predmet.SudioniciListAdressOIB_1">
      <item>Dejan Veršić, OIB 72898945958, Varaždinska 21,42208 Kolarovec</item>
      <item>V-GRADNJA jednostavno društvo s ograničenom odgovornošću za graditeljstvo, trgovinu i usluge, OIB 33124901312, Varaždinska 21,42208 Kolarovec</item>
      <item>RH MF Porezna uprava, Područni ured Varaždin, OIB 18683136487, Graberje 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72898945958</item>
      <item>, OIB 33124901312</item>
      <item>, OIB 18683136487</item>
      <item>, OIB null</item>
    </izvorni_sadrzaj>
    <derivirana_varijabla naziv="DomainObject.Predmet.SudioniciListNazivOIB_1">
      <item>, OIB 72898945958</item>
      <item>, OIB 33124901312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9498E-9C57-4ADB-92EA-0A6612D71E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597</properties:Words>
  <properties:Characters>3316</properties:Characters>
  <properties:Lines>94</properties:Lines>
  <properties:Paragraphs>31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2018-07-02T09:42:00Z</dcterms:created>
  <dc:creator>VOTA NĂO Ŕ REGIONALIZAÇĂO! SIM AO REFORÇO DO MUNICIPALISMO!</dc:creator>
  <dc:description>A REGIONALIZAÇĂO É UM ERRO COLOSSAL!</dc:description>
  <cp:lastModifiedBy>Tihana Martinez</cp:lastModifiedBy>
  <cp:lastPrinted>2018-07-03T08:06:00Z</cp:lastPrinted>
  <dcterms:modified xmlns:xsi="http://www.w3.org/2001/XMLSchema-instance" xsi:type="dcterms:W3CDTF">2018-07-06T07:09:00Z</dcterms:modified>
  <cp:revision>17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St-194/2018-2 / Odluka - Rješenje o pokretanju prethodnog postupka nakon obustave skraćenog stečajnog postupka (St-194-18-2 Rješenje-pokreće se prethodni postupakV-GRADNJA j.d.o.o.  - 5.7.18..docx)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