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04060" w14:paraId="be0406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262877">
        <w:t>4682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D3E5D">
        <w:t>18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262877" w:rsidR="00262877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262877">
        <w:rPr>
          <w:szCs w:val="20"/>
        </w:rPr>
        <w:t xml:space="preserve">SMAK d.o.o., Karlovac, Trg Josipa Broza 2, MBS: 020037546, OIB: </w:t>
      </w:r>
    </w:p>
    <w:p w:rsidRDefault="00262877" w:rsidP="00262877" w:rsidR="00262877">
      <w:pPr>
        <w:ind w:firstLine="708"/>
        <w:jc w:val="both"/>
        <w:rPr>
          <w:szCs w:val="20"/>
        </w:rPr>
      </w:pPr>
      <w:r>
        <w:rPr>
          <w:szCs w:val="20"/>
        </w:rPr>
        <w:t xml:space="preserve">  14437763899</w:t>
      </w:r>
    </w:p>
    <w:p w:rsidRDefault="004C7919" w:rsidP="00262877" w:rsidR="0034730D" w:rsidRPr="004C7919">
      <w:pPr>
        <w:ind w:firstLine="708"/>
        <w:jc w:val="both"/>
        <w:rPr>
          <w:szCs w:val="20"/>
        </w:rPr>
      </w:pPr>
      <w:r>
        <w:rPr>
          <w:szCs w:val="20"/>
        </w:rPr>
        <w:t xml:space="preserve">  </w:t>
      </w: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262877">
        <w:t>16.706,14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CA369A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4D3E5D">
        <w:t>18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540B4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2246"/>
    <w:rsid w:val="00683F97"/>
    <w:rsid w:val="006E4B20"/>
    <w:rsid w:val="006F1038"/>
    <w:rsid w:val="00725D13"/>
    <w:rsid w:val="00762616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29E8"/>
    <w:rsid w:val="00CE7362"/>
    <w:rsid w:val="00D01B78"/>
    <w:rsid w:val="00D147D5"/>
    <w:rsid w:val="00D66226"/>
    <w:rsid w:val="00DB51B1"/>
    <w:rsid w:val="00E04B7F"/>
    <w:rsid w:val="00E05BED"/>
    <w:rsid w:val="00E16E7E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29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29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29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9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9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29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29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29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9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9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4682</izvorni_sadrzaj>
    <derivirana_varijabla naziv="DomainObject.Predmet.Broj_1">4682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St-4682/2015</izvorni_sadrzaj>
    <derivirana_varijabla naziv="DomainObject.Predmet.OznakaBroj_1">St-4682/2015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Smak d.o.o. zastupanog po punomoćniku KARLO DI MATTEI; SANDRA DUILO VRANEŠA</izvorni_sadrzaj>
    <derivirana_varijabla naziv="DomainObject.Predmet.ProtustrankaFormated_1">  Smak d.o.o. zastupanog po punomoćniku KARLO DI MATTEI; SANDRA DUILO VRANEŠA</derivirana_varijabla>
  </DomainObject.Predmet.ProtustrankaFormated>
  <DomainObject.Predmet.ProtustrankaFormatedOIB>
    <izvorni_sadrzaj>  Smak d.o.o., OIB 14437763899 zastupanog po punomoćniku KARLO DI MATTEI; SANDRA DUILO VRANEŠA</izvorni_sadrzaj>
    <derivirana_varijabla naziv="DomainObject.Predmet.ProtustrankaFormatedOIB_1">  Smak d.o.o., OIB 14437763899 zastupanog po punomoćniku KARLO DI MATTEI; SANDRA DUILO VRANEŠA</derivirana_varijabla>
  </DomainObject.Predmet.ProtustrankaFormatedOIB>
  <DomainObject.Predmet.ProtustrankaFormatedWithAdress>
    <izvorni_sadrzaj> Smak d.o.o., Trg Josipa Broza 2, 47000 Karlovac zastupanog po punomoćniku KARLO DI MATTEI; SANDRA DUILO VRANEŠA</izvorni_sadrzaj>
    <derivirana_varijabla naziv="DomainObject.Predmet.ProtustrankaFormatedWithAdress_1"> Smak d.o.o., Trg Josipa Broza 2, 47000 Karlovac zastupanog po punomoćniku KARLO DI MATTEI; SANDRA DUILO VRANEŠA</derivirana_varijabla>
  </DomainObject.Predmet.ProtustrankaFormatedWithAdress>
  <DomainObject.Predmet.ProtustrankaFormatedWithAdressOIB>
    <izvorni_sadrzaj> Smak d.o.o., OIB 14437763899, Trg Josipa Broza 2, 47000 Karlovac zastupanog po punomoćniku KARLO DI MATTEI; SANDRA DUILO VRANEŠA</izvorni_sadrzaj>
    <derivirana_varijabla naziv="DomainObject.Predmet.ProtustrankaFormatedWithAdressOIB_1"> Smak d.o.o., OIB 14437763899, Trg Josipa Broza 2, 47000 Karlovac zastupanog po punomoćniku KARLO DI MATTEI; SANDRA DUILO VRANEŠA</derivirana_varijabla>
  </DomainObject.Predmet.ProtustrankaFormatedWithAdressOIB>
  <DomainObject.Predmet.ProtustrankaWithAdress>
    <izvorni_sadrzaj>Smak d.o.o. Trg Josipa Broza 2, 47000 Karlovac</izvorni_sadrzaj>
    <derivirana_varijabla naziv="DomainObject.Predmet.ProtustrankaWithAdress_1">Smak d.o.o. Trg Josipa Broza 2, 47000 Karlovac</derivirana_varijabla>
  </DomainObject.Predmet.ProtustrankaWithAdress>
  <DomainObject.Predmet.ProtustrankaWithAdressOIB>
    <izvorni_sadrzaj>Smak d.o.o., OIB 14437763899, Trg Josipa Broza 2, 47000 Karlovac</izvorni_sadrzaj>
    <derivirana_varijabla naziv="DomainObject.Predmet.ProtustrankaWithAdressOIB_1">Smak d.o.o., OIB 14437763899, Trg Josipa Broza 2, 47000 Karlovac</derivirana_varijabla>
  </DomainObject.Predmet.ProtustrankaWithAdressOIB>
  <DomainObject.Predmet.ProtustrankaNazivFormated>
    <izvorni_sadrzaj>Smak d.o.o.</izvorni_sadrzaj>
    <derivirana_varijabla naziv="DomainObject.Predmet.ProtustrankaNazivFormated_1">Smak d.o.o.</derivirana_varijabla>
  </DomainObject.Predmet.ProtustrankaNazivFormated>
  <DomainObject.Predmet.ProtustrankaNazivFormatedOIB>
    <izvorni_sadrzaj>Smak d.o.o., OIB 14437763899</izvorni_sadrzaj>
    <derivirana_varijabla naziv="DomainObject.Predmet.ProtustrankaNazivFormatedOIB_1">Smak d.o.o., OIB 14437763899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Smak d.o.o. zastupanog po punomoćniku KARLO DI MATTEI; SANDRA DUILO VRANEŠA</item>
    </izvorni_sadrzaj>
    <derivirana_varijabla naziv="DomainObject.Predmet.ProtuStrankaListFormated_1">
      <item>Smak d.o.o. zastupanog po punomoćniku KARLO DI MATTEI; SANDRA DUILO VRANEŠA</item>
    </derivirana_varijabla>
  </DomainObject.Predmet.ProtuStrankaListFormated>
  <DomainObject.Predmet.ProtuStrankaListFormatedOIB>
    <izvorni_sadrzaj>
      <item>Smak d.o.o., OIB 14437763899 zastupanog po punomoćniku KARLO DI MATTEI; SANDRA DUILO VRANEŠA</item>
    </izvorni_sadrzaj>
    <derivirana_varijabla naziv="DomainObject.Predmet.ProtuStrankaListFormatedOIB_1">
      <item>Smak d.o.o., OIB 14437763899 zastupanog po punomoćniku KARLO DI MATTEI; SANDRA DUILO VRANEŠA</item>
    </derivirana_varijabla>
  </DomainObject.Predmet.ProtuStrankaListFormatedOIB>
  <DomainObject.Predmet.ProtuStrankaListFormatedWithAdress>
    <izvorni_sadrzaj>
      <item>Smak d.o.o., Trg Josipa Broza 2, 47000 Karlovac zastupanog po punomoćniku KARLO DI MATTEI; SANDRA DUILO VRANEŠA</item>
    </izvorni_sadrzaj>
    <derivirana_varijabla naziv="DomainObject.Predmet.ProtuStrankaListFormatedWithAdress_1">
      <item>Smak d.o.o., Trg Josipa Broza 2, 47000 Karlovac zastupanog po punomoćniku KARLO DI MATTEI; SANDRA DUILO VRANEŠA</item>
    </derivirana_varijabla>
  </DomainObject.Predmet.ProtuStrankaListFormatedWithAdress>
  <DomainObject.Predmet.ProtuStrankaListFormatedWithAdressOIB>
    <izvorni_sadrzaj>
      <item>Smak d.o.o., OIB 14437763899, Trg Josipa Broza 2, 47000 Karlovac zastupanog po punomoćniku KARLO DI MATTEI; SANDRA DUILO VRANEŠA</item>
    </izvorni_sadrzaj>
    <derivirana_varijabla naziv="DomainObject.Predmet.ProtuStrankaListFormatedWithAdressOIB_1">
      <item>Smak d.o.o., OIB 14437763899, Trg Josipa Broza 2, 47000 Karlovac zastupanog po punomoćniku KARLO DI MATTEI; SANDRA DUILO VRANEŠA</item>
    </derivirana_varijabla>
  </DomainObject.Predmet.ProtuStrankaListFormatedWithAdressOIB>
  <DomainObject.Predmet.ProtuStrankaListNazivFormated>
    <izvorni_sadrzaj>
      <item>Smak d.o.o.</item>
    </izvorni_sadrzaj>
    <derivirana_varijabla naziv="DomainObject.Predmet.ProtuStrankaListNazivFormated_1">
      <item>Smak d.o.o.</item>
    </derivirana_varijabla>
  </DomainObject.Predmet.ProtuStrankaListNazivFormated>
  <DomainObject.Predmet.ProtuStrankaListNazivFormatedOIB>
    <izvorni_sadrzaj>
      <item>Smak d.o.o., OIB 14437763899</item>
    </izvorni_sadrzaj>
    <derivirana_varijabla naziv="DomainObject.Predmet.ProtuStrankaListNazivFormatedOIB_1">
      <item>Smak d.o.o., OIB 14437763899</item>
    </derivirana_varijabla>
  </DomainObject.Predmet.ProtuStrankaListNazivFormatedOIB>
  <DomainObject.Predmet.OstaliListFormated>
    <izvorni_sadrzaj>
      <item>KARLO DI MATTEI punomoćnik sudionika u postupku Smak d.o.o.</item>
      <item>SANDRA DUILO VRANEŠA punomoćnik sudionika u postupku Smak d.o.o.</item>
    </izvorni_sadrzaj>
    <derivirana_varijabla naziv="DomainObject.Predmet.OstaliListFormated_1">
      <item>KARLO DI MATTEI punomoćnik sudionika u postupku Smak d.o.o.</item>
      <item>SANDRA DUILO VRANEŠA punomoćnik sudionika u postupku Smak d.o.o.</item>
    </derivirana_varijabla>
  </DomainObject.Predmet.OstaliListFormated>
  <DomainObject.Predmet.OstaliListFormatedOIB>
    <izvorni_sadrzaj>
      <item>KARLO DI MATTEI, OIB 85449665434 punomoćnik sudionika u postupku Smak d.o.o.</item>
      <item>SANDRA DUILO VRANEŠA, OIB 31053121224 punomoćnik sudionika u postupku Smak d.o.o.</item>
    </izvorni_sadrzaj>
    <derivirana_varijabla naziv="DomainObject.Predmet.OstaliListFormatedOIB_1">
      <item>KARLO DI MATTEI, OIB 85449665434 punomoćnik sudionika u postupku Smak d.o.o.</item>
      <item>SANDRA DUILO VRANEŠA, OIB 31053121224 punomoćnik sudionika u postupku Smak d.o.o.</item>
    </derivirana_varijabla>
  </DomainObject.Predmet.OstaliListFormatedOIB>
  <DomainObject.Predmet.OstaliListFormatedWithAdress>
    <izvorni_sadrzaj>
      <item>KARLO DI MATTEI, Put Punte 11, 23273 Sutomišćica punomoćnik sudionika u postupku Smak d.o.o.</item>
      <item>SANDRA DUILO VRANEŠA, Husje 36, 47000 Husje punomoćnik sudionika u postupku Smak d.o.o.</item>
    </izvorni_sadrzaj>
    <derivirana_varijabla naziv="DomainObject.Predmet.OstaliListFormatedWithAdress_1">
      <item>KARLO DI MATTEI, Put Punte 11, 23273 Sutomišćica punomoćnik sudionika u postupku Smak d.o.o.</item>
      <item>SANDRA DUILO VRANEŠA, Husje 36, 47000 Husje punomoćnik sudionika u postupku Smak d.o.o.</item>
    </derivirana_varijabla>
  </DomainObject.Predmet.OstaliListFormatedWithAdress>
  <DomainObject.Predmet.OstaliListFormatedWithAdressOIB>
    <izvorni_sadrzaj>
      <item>KARLO DI MATTEI, OIB 85449665434, Put Punte 11, 23273 Sutomišćica punomoćnik sudionika u postupku Smak d.o.o.</item>
      <item>SANDRA DUILO VRANEŠA, OIB 31053121224, Husje 36, 47000 Husje punomoćnik sudionika u postupku Smak d.o.o.</item>
    </izvorni_sadrzaj>
    <derivirana_varijabla naziv="DomainObject.Predmet.OstaliListFormatedWithAdressOIB_1">
      <item>KARLO DI MATTEI, OIB 85449665434, Put Punte 11, 23273 Sutomišćica punomoćnik sudionika u postupku Smak d.o.o.</item>
      <item>SANDRA DUILO VRANEŠA, OIB 31053121224, Husje 36, 47000 Husje punomoćnik sudionika u postupku Smak d.o.o.</item>
    </derivirana_varijabla>
  </DomainObject.Predmet.OstaliListFormatedWithAdressOIB>
  <DomainObject.Predmet.OstaliListNazivFormated>
    <izvorni_sadrzaj>
      <item>KARLO DI MATTEI</item>
      <item>SANDRA DUILO VRANEŠA</item>
    </izvorni_sadrzaj>
    <derivirana_varijabla naziv="DomainObject.Predmet.OstaliListNazivFormated_1">
      <item>KARLO DI MATTEI</item>
      <item>SANDRA DUILO VRANEŠA</item>
    </derivirana_varijabla>
  </DomainObject.Predmet.OstaliListNazivFormated>
  <DomainObject.Predmet.OstaliListNazivFormatedOIB>
    <izvorni_sadrzaj>
      <item>KARLO DI MATTEI, OIB 85449665434</item>
      <item>SANDRA DUILO VRANEŠA, OIB 31053121224</item>
    </izvorni_sadrzaj>
    <derivirana_varijabla naziv="DomainObject.Predmet.OstaliListNazivFormatedOIB_1">
      <item>KARLO DI MATTEI, OIB 85449665434</item>
      <item>SANDRA DUILO VRANEŠA, OIB 31053121224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Smak d.o.o.</izvorni_sadrzaj>
    <derivirana_varijabla naziv="DomainObject.Predmet.ProtustrankaIDrugi_1">Smak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Smak d.o.o., OIB 14437763899, Trg Josipa Broza 2, 47000 Karlovac</izvorni_sadrzaj>
    <derivirana_varijabla naziv="DomainObject.Predmet.ProtustrankaIDrugiAdressOIB_1">Smak d.o.o., OIB 14437763899, Trg Josipa Broza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Smak d.o.o.</item>
      <item>KARLO DI MATTEI</item>
      <item>SANDRA DUILO VRANEŠA</item>
    </izvorni_sadrzaj>
    <derivirana_varijabla naziv="DomainObject.Predmet.SudioniciListNaziv_1">
      <item>FINA Regionalni centar Zagreb Podružnica Karlovac</item>
      <item>Smak d.o.o.</item>
      <item>KARLO DI MATTEI</item>
      <item>SANDRA DUILO VRANEŠA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Smak d.o.o., OIB 14437763899, Trg Josipa Broza 2,47000 Karlovac</item>
      <item>KARLO DI MATTEI, OIB 85449665434, Put Punte 11,23273 Sutomišćica</item>
      <item>SANDRA DUILO VRANEŠA, OIB 31053121224, Husje 36,47000 Husje</item>
    </izvorni_sadrzaj>
    <derivirana_varijabla naziv="DomainObject.Predmet.SudioniciListAdressOIB_1">
      <item>FINA Regionalni centar Zagreb Podružnica Karlovac, OIB 85821130368, Ul. Pavla Vitezovića 1,47000 Karlovac</item>
      <item>Smak d.o.o., OIB 14437763899, Trg Josipa Broza 2,47000 Karlovac</item>
      <item>KARLO DI MATTEI, OIB 85449665434, Put Punte 11,23273 Sutomišćica</item>
      <item>SANDRA DUILO VRANEŠA, OIB 31053121224, Husje 36,47000 Husje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14437763899</item>
      <item>, OIB 85449665434</item>
      <item>, OIB 31053121224</item>
    </izvorni_sadrzaj>
    <derivirana_varijabla naziv="DomainObject.Predmet.SudioniciListNazivOIB_1">
      <item>, OIB 85821130368</item>
      <item>, OIB 14437763899</item>
      <item>, OIB 85449665434</item>
      <item>, OIB 31053121224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1296</properties:Characters>
  <properties:Lines>45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2016-02-17T09:00:00Z</dcterms:created>
  <dc:creator>ilukac</dc:creator>
  <cp:lastModifiedBy>Ksenija Nol</cp:lastModifiedBy>
  <cp:lastPrinted>2016-01-28T08:56:00Z</cp:lastPrinted>
  <dcterms:modified xmlns:xsi="http://www.w3.org/2001/XMLSchema-instance" xsi:type="dcterms:W3CDTF">2016-02-18T06:42:00Z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