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db39" w14:paraId="e84db39" w:rsidRDefault="00457BAF" w:rsidP="00910611" w:rsidR="00457BA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7BAF" w:rsidP="00910611" w:rsidR="00457BAF">
      <w:r>
        <w:rPr>
          <w:rFonts w:eastAsia="MS Mincho"/>
        </w:rPr>
        <w:t>REPUBLIKA HRVATSKA</w:t>
      </w:r>
    </w:p>
    <w:p w:rsidRDefault="00457BAF" w:rsidP="00910611" w:rsidR="00457BAF">
      <w:r>
        <w:rPr>
          <w:rFonts w:eastAsia="MS Mincho"/>
        </w:rPr>
        <w:t>TRGOVAČKI SUD U RIJECI</w:t>
      </w:r>
    </w:p>
    <w:p w:rsidRDefault="00457BAF" w:rsidR="00457BA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57BAF" w:rsidP="00910611" w:rsidR="00457BA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81798F">
        <w:t>337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81798F">
        <w:rPr>
          <w:b/>
          <w:bCs/>
        </w:rPr>
        <w:t>KLUB GIMNAZIJALACA "IVAN MERZ" PRVE SUŠAČKE HRVATSKE GIMNAZIJE U RIJECI, Rijeka, Gajeva 1, OIB 41745521209</w:t>
      </w:r>
      <w:r>
        <w:rPr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DC3EBD">
        <w:t>0</w:t>
      </w:r>
      <w:r w:rsidR="00D01C71">
        <w:t>1</w:t>
      </w:r>
      <w:r>
        <w:t xml:space="preserve">. rujna 2015. godine iznosi </w:t>
      </w:r>
      <w:r w:rsidR="0081798F">
        <w:rPr>
          <w:b/>
        </w:rPr>
        <w:t>69.730,60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7B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1798F">
      <w:t>337</w:t>
    </w:r>
    <w:r w:rsidR="00B416A5">
      <w:t>/15-</w:t>
    </w:r>
    <w:r w:rsidR="00C14A5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57BAF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7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B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B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B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B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7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B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B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B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B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St-337/2015</izvorni_sadrzaj>
    <derivirana_varijabla naziv="DomainObject.Predmet.OznakaBroj_1">St-337/2015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gimnazijalaca IVAN MERZ Prve sušačke hrvatske gimnazije u Rijeci  Rijeka</izvorni_sadrzaj>
    <derivirana_varijabla naziv="DomainObject.Predmet.ProtustrankaFormated_1">  Klub gimnazijalaca IVAN MERZ Prve sušačke hrvatske gimnazije u Rijeci  Rijeka</derivirana_varijabla>
  </DomainObject.Predmet.ProtustrankaFormated>
  <DomainObject.Predmet.ProtustrankaFormatedOIB>
    <izvorni_sadrzaj>  Klub gimnazijalaca IVAN MERZ Prve sušačke hrvatske gimnazije u Rijeci  Rijeka, OIB 41745521209</izvorni_sadrzaj>
    <derivirana_varijabla naziv="DomainObject.Predmet.ProtustrankaFormatedOIB_1">  Klub gimnazijalaca IVAN MERZ Prve sušačke hrvatske gimnazije u Rijeci  Rijeka, OIB 41745521209</derivirana_varijabla>
  </DomainObject.Predmet.ProtustrankaFormatedOIB>
  <DomainObject.Predmet.ProtustrankaFormatedWithAdress>
    <izvorni_sadrzaj> Klub gimnazijalaca IVAN MERZ Prve sušačke hrvatske gimnazije u Rijeci  Rijeka, Gajeva 1, 51000 Rijeka</izvorni_sadrzaj>
    <derivirana_varijabla naziv="DomainObject.Predmet.ProtustrankaFormatedWithAdress_1"> Klub gimnazijalaca IVAN MERZ Prve sušačke hrvatske gimnazije u Rijeci  Rijeka, Gajeva 1, 51000 Rijeka</derivirana_varijabla>
  </DomainObject.Predmet.ProtustrankaFormatedWithAdress>
  <DomainObject.Predmet.ProtustrankaFormatedWithAdressOIB>
    <izvorni_sadrzaj> Klub gimnazijalaca IVAN MERZ Prve sušačke hrvatske gimnazije u Rijeci  Rijeka, OIB 41745521209, Gajeva 1, 51000 Rijeka</izvorni_sadrzaj>
    <derivirana_varijabla naziv="DomainObject.Predmet.ProtustrankaFormatedWithAdressOIB_1"> Klub gimnazijalaca IVAN MERZ Prve sušačke hrvatske gimnazije u Rijeci  Rijeka, OIB 41745521209, Gajeva 1, 51000 Rijeka</derivirana_varijabla>
  </DomainObject.Predmet.ProtustrankaFormatedWithAdressOIB>
  <DomainObject.Predmet.ProtustrankaWithAdress>
    <izvorni_sadrzaj>Klub gimnazijalaca IVAN MERZ Prve sušačke hrvatske gimnazije u Rijeci  Rijeka Gajeva 1, 51000 Rijeka</izvorni_sadrzaj>
    <derivirana_varijabla naziv="DomainObject.Predmet.ProtustrankaWithAdress_1">Klub gimnazijalaca IVAN MERZ Prve sušačke hrvatske gimnazije u Rijeci  Rijeka Gajeva 1, 51000 Rijeka</derivirana_varijabla>
  </DomainObject.Predmet.ProtustrankaWithAdress>
  <DomainObject.Predmet.ProtustrankaWithAdressOIB>
    <izvorni_sadrzaj>Klub gimnazijalaca IVAN MERZ Prve sušačke hrvatske gimnazije u Rijeci  Rijeka, OIB 41745521209, Gajeva 1, 51000 Rijeka</izvorni_sadrzaj>
    <derivirana_varijabla naziv="DomainObject.Predmet.ProtustrankaWithAdressOIB_1">Klub gimnazijalaca IVAN MERZ Prve sušačke hrvatske gimnazije u Rijeci  Rijeka, OIB 41745521209, Gajeva 1, 51000 Rijeka</derivirana_varijabla>
  </DomainObject.Predmet.ProtustrankaWithAdressOIB>
  <DomainObject.Predmet.ProtustrankaNazivFormated>
    <izvorni_sadrzaj>Klub gimnazijalaca IVAN MERZ Prve sušačke hrvatske gimnazije u Rijeci  Rijeka</izvorni_sadrzaj>
    <derivirana_varijabla naziv="DomainObject.Predmet.ProtustrankaNazivFormated_1">Klub gimnazijalaca IVAN MERZ Prve sušačke hrvatske gimnazije u Rijeci  Rijeka</derivirana_varijabla>
  </DomainObject.Predmet.ProtustrankaNazivFormated>
  <DomainObject.Predmet.ProtustrankaNazivFormatedOIB>
    <izvorni_sadrzaj>Klub gimnazijalaca IVAN MERZ Prve sušačke hrvatske gimnazije u Rijeci  Rijeka, OIB 41745521209</izvorni_sadrzaj>
    <derivirana_varijabla naziv="DomainObject.Predmet.ProtustrankaNazivFormatedOIB_1">Klub gimnazijalaca IVAN MERZ Prve sušačke hrvatske gimnazije u Rijeci  Rijeka, OIB 41745521209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Klub gimnazijalaca IVAN MERZ Prve sušačke hrvatske gimnazije u Rijeci  Rijeka</item>
    </izvorni_sadrzaj>
    <derivirana_varijabla naziv="DomainObject.Predmet.ProtuStrankaListFormated_1">
      <item>Klub gimnazijalaca IVAN MERZ Prve sušačke hrvatske gimnazije u Rijeci  Rijeka</item>
    </derivirana_varijabla>
  </DomainObject.Predmet.ProtuStrankaListFormated>
  <DomainObject.Predmet.ProtuStrankaListFormatedOIB>
    <izvorni_sadrzaj>
      <item>Klub gimnazijalaca IVAN MERZ Prve sušačke hrvatske gimnazije u Rijeci  Rijeka, OIB 41745521209</item>
    </izvorni_sadrzaj>
    <derivirana_varijabla naziv="DomainObject.Predmet.ProtuStrankaListFormatedOIB_1">
      <item>Klub gimnazijalaca IVAN MERZ Prve sušačke hrvatske gimnazije u Rijeci  Rijeka, OIB 41745521209</item>
    </derivirana_varijabla>
  </DomainObject.Predmet.ProtuStrankaListFormatedOIB>
  <DomainObject.Predmet.ProtuStrankaListFormatedWithAdress>
    <izvorni_sadrzaj>
      <item>Klub gimnazijalaca IVAN MERZ Prve sušačke hrvatske gimnazije u Rijeci  Rijeka, Gajeva 1, 51000 Rijeka</item>
    </izvorni_sadrzaj>
    <derivirana_varijabla naziv="DomainObject.Predmet.ProtuStrankaListFormatedWithAdress_1">
      <item>Klub gimnazijalaca IVAN MERZ Prve sušačke hrvatske gimnazije u Rijeci  Rijeka, Gajeva 1, 51000 Rijeka</item>
    </derivirana_varijabla>
  </DomainObject.Predmet.ProtuStrankaListFormatedWithAdress>
  <DomainObject.Predmet.ProtuStrankaListFormatedWithAdressOIB>
    <izvorni_sadrzaj>
      <item>Klub gimnazijalaca IVAN MERZ Prve sušačke hrvatske gimnazije u Rijeci  Rijeka, OIB 41745521209, Gajeva 1, 51000 Rijeka</item>
    </izvorni_sadrzaj>
    <derivirana_varijabla naziv="DomainObject.Predmet.ProtuStrankaListFormatedWithAdressOIB_1">
      <item>Klub gimnazijalaca IVAN MERZ Prve sušačke hrvatske gimnazije u Rijeci  Rijeka, OIB 41745521209, Gajeva 1, 51000 Rijeka</item>
    </derivirana_varijabla>
  </DomainObject.Predmet.ProtuStrankaListFormatedWithAdressOIB>
  <DomainObject.Predmet.ProtuStrankaListNazivFormated>
    <izvorni_sadrzaj>
      <item>Klub gimnazijalaca IVAN MERZ Prve sušačke hrvatske gimnazije u Rijeci  Rijeka</item>
    </izvorni_sadrzaj>
    <derivirana_varijabla naziv="DomainObject.Predmet.ProtuStrankaListNazivFormated_1">
      <item>Klub gimnazijalaca IVAN MERZ Prve sušačke hrvatske gimnazije u Rijeci  Rijeka</item>
    </derivirana_varijabla>
  </DomainObject.Predmet.ProtuStrankaListNazivFormated>
  <DomainObject.Predmet.ProtuStrankaListNazivFormatedOIB>
    <izvorni_sadrzaj>
      <item>Klub gimnazijalaca IVAN MERZ Prve sušačke hrvatske gimnazije u Rijeci  Rijeka, OIB 41745521209</item>
    </izvorni_sadrzaj>
    <derivirana_varijabla naziv="DomainObject.Predmet.ProtuStrankaListNazivFormatedOIB_1">
      <item>Klub gimnazijalaca IVAN MERZ Prve sušačke hrvatske gimnazije u Rijeci  Rijeka, OIB 41745521209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Klub gimnazijalaca IVAN MERZ Prve sušačke hrvatske gimnazije u Rijeci  Rijeka</izvorni_sadrzaj>
    <derivirana_varijabla naziv="DomainObject.Predmet.ProtustrankaIDrugi_1">Klub gimnazijalaca IVAN MERZ Prve sušačke hrvatske gimnazije u Rijeci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Klub gimnazijalaca IVAN MERZ Prve sušačke hrvatske gimnazije u Rijeci  Rijeka, OIB 41745521209, Gajeva 1, 51000 Rijeka</izvorni_sadrzaj>
    <derivirana_varijabla naziv="DomainObject.Predmet.ProtustrankaIDrugiAdressOIB_1">Klub gimnazijalaca IVAN MERZ Prve sušačke hrvatske gimnazije u Rijeci  Rijeka, OIB 41745521209, Gajeva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Klub gimnazijalaca IVAN MERZ Prve sušačke hrvatske gimnazije u Rijeci  Rijeka</item>
    </izvorni_sadrzaj>
    <derivirana_varijabla naziv="DomainObject.Predmet.SudioniciListNaziv_1">
      <item>FINA  Rijeka</item>
      <item>Klub gimnazijalaca IVAN MERZ Prve sušačke hrvatske gimnazije u Rijeci  Rijeka</item>
    </derivirana_varijabla>
  </DomainObject.Predmet.SudioniciListNaziv>
  <DomainObject.Predmet.SudioniciListAdressOIB>
    <izvorni_sadrzaj>
      <item>FINA  Rijeka, OIB 85821130368, Frana Kurelca 8,51000 Rijeka</item>
      <item>Klub gimnazijalaca IVAN MERZ Prve sušačke hrvatske gimnazije u Rijeci  Rijeka, OIB 41745521209, Gajeva 1,51000 Rijeka</item>
    </izvorni_sadrzaj>
    <derivirana_varijabla naziv="DomainObject.Predmet.SudioniciListAdressOIB_1">
      <item>FINA  Rijeka, OIB 85821130368, Frana Kurelca 8,51000 Rijeka</item>
      <item>Klub gimnazijalaca IVAN MERZ Prve sušačke hrvatske gimnazije u Rijeci  Rijeka, OIB 41745521209, Gajeva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41745521209</item>
    </izvorni_sadrzaj>
    <derivirana_varijabla naziv="DomainObject.Predmet.SudioniciListNazivOIB_1">
      <item>, OIB 85821130368</item>
      <item>, OIB 41745521209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5EA96-A480-47D6-AC0C-7A7CC323D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1429</properties:Characters>
  <properties:Lines>58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2015-11-26T08:10:00Z</cp:lastPrinted>
  <dcterms:modified xmlns:xsi="http://www.w3.org/2001/XMLSchema-instance" xsi:type="dcterms:W3CDTF">2015-11-26T08:11:00Z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