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44ac" w14:paraId="5b644ac" w:rsidRDefault="00AE649C" w:rsidP="00F70EF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F70EFB" w:rsidP="00F70EF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70EFB" w:rsidP="00F70EFB" w:rsidR="00F70EFB">
      <w:pPr>
        <w:pStyle w:val="SudSjedite"/>
      </w:pPr>
      <w:r>
        <w:pict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XC7wtAIAALQ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72dVgxGy1vRPUIApYCBAYqhdEHRiPkD4wGGCMZVt93RFKM2o8cHoGZOZMhJ2MzGYSXcDXDGqPRXOlxNu16ybYNII/PjItreCg1syJ+zuL4vGA0WC7HMWZmz/m/9Xoet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E9cLvC0AgAAtAUAAA4AAAAAAAAAAAAAAAAALgIAAGRycy9lMm9Eb2MueG1sUEsBAi0AFAAGAAgAAAAhAJ1WDdreAAAACgEAAA8AAAAAAAAAAAAAAAAADgUAAGRycy9kb3ducmV2LnhtbFBLBQYAAAAABAAEAPMAAAAZBgAAAAA=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1334337999"/>
                    <w:showingPlcHdr/>
                    <w:picture/>
                  </w:sdtPr>
                  <w:sdtContent>
                    <w:p w:rsidRDefault="00F70EFB" w:rsidP="00F70EFB" w:rsidR="00F70EFB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45719" cx="45719"/>
                            <wp:effectExtent b="0" r="0" t="0" l="0"/>
                            <wp:docPr name="Slika 5" id="5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5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45719" cx="457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70EFB" w:rsidP="00F70EFB" w:rsidR="00F70EFB">
      <w:pPr>
        <w:pStyle w:val="SudSjedite"/>
      </w:pPr>
      <w:r>
        <w:tab/>
      </w:r>
    </w:p>
    <w:p w:rsidRDefault="00F70EFB" w:rsidP="00F70EFB" w:rsidR="00F70EFB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Poslovni broj : 4 St-96/15-38</w:t>
      </w:r>
    </w:p>
    <w:p w:rsidRDefault="00F70EFB" w:rsidP="00F70EFB" w:rsidR="00F70EFB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F70EFB" w:rsidP="00F70EFB" w:rsidR="00F70EF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 Radića br. 2.</w:t>
      </w: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</w:t>
      </w: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jc w:val="center"/>
        <w:rPr>
          <w:rFonts w:cs="Times New Roman"/>
        </w:rPr>
      </w:pPr>
      <w:r>
        <w:rPr>
          <w:rFonts w:cs="Times New Roman"/>
        </w:rPr>
        <w:t>O B  A  V  I  J  E  S  T</w:t>
      </w:r>
    </w:p>
    <w:p w:rsidRDefault="00F70EFB" w:rsidP="00F70EFB" w:rsidR="00F70EFB">
      <w:pPr>
        <w:spacing w:after="0"/>
        <w:jc w:val="center"/>
        <w:rPr>
          <w:rFonts w:cs="Times New Roman"/>
        </w:rPr>
      </w:pPr>
    </w:p>
    <w:p w:rsidRDefault="00F70EFB" w:rsidP="00F70EFB" w:rsidR="00F70EFB">
      <w:pPr>
        <w:spacing w:after="0"/>
        <w:jc w:val="center"/>
        <w:rPr>
          <w:rFonts w:cs="Times New Roman"/>
        </w:rPr>
      </w:pPr>
      <w:r>
        <w:rPr>
          <w:rFonts w:cs="Times New Roman"/>
        </w:rPr>
        <w:t>o  određivanju  naknade troškova stečajnom upravitelju</w:t>
      </w:r>
    </w:p>
    <w:p w:rsidRDefault="00F70EFB" w:rsidP="00F70EFB" w:rsidR="00F70EFB">
      <w:pPr>
        <w:spacing w:after="0"/>
        <w:jc w:val="center"/>
        <w:rPr>
          <w:rFonts w:cs="Times New Roman"/>
        </w:rPr>
      </w:pP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Sukladno odredbi čl. 29. st. 4. Stečajnog zakona (Narodne novine br. 44/96., 29/99., 129/00., 123/03., 197/03., 187/04., 82/06., 116/10., 125/12. i 133/12. i 45/13., dalje : SZ-a) ovime se obavještavaju stečajni vjerovnici stečajnog dužnika VITEZ GRADNJA d.o.o., Varaždin, Vodnikova 2, OIB: 38232002832, da je stečajnom upravitelju Mr. Jeleni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dipl. iur. iz </w:t>
      </w:r>
      <w:proofErr w:type="spellStart"/>
      <w:r>
        <w:rPr>
          <w:rFonts w:cs="Times New Roman"/>
        </w:rPr>
        <w:t>Jalkovca</w:t>
      </w:r>
      <w:proofErr w:type="spellEnd"/>
      <w:r>
        <w:rPr>
          <w:rFonts w:cs="Times New Roman"/>
        </w:rPr>
        <w:t>, B. Radića 20, određena naknada troškova.</w:t>
      </w:r>
    </w:p>
    <w:p w:rsidRDefault="00F70EFB" w:rsidP="00F70EFB" w:rsidR="00F70EFB">
      <w:pPr>
        <w:spacing w:after="0"/>
        <w:jc w:val="both"/>
        <w:rPr>
          <w:rFonts w:cs="Times New Roman"/>
        </w:rPr>
      </w:pPr>
    </w:p>
    <w:p w:rsidRDefault="00F70EFB" w:rsidP="00F70EFB" w:rsidR="00F70EF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Napominje se, da stečajni vjerovnici mogu u stečajnoj pisarnici ovoga suda izvršiti uvid u potpuni tekst navedenog rješenja o naknadi troškova.</w:t>
      </w:r>
    </w:p>
    <w:p w:rsidRDefault="00F70EFB" w:rsidP="00F70EFB" w:rsidR="00F70EFB">
      <w:pPr>
        <w:spacing w:after="0"/>
        <w:jc w:val="both"/>
        <w:rPr>
          <w:rFonts w:cs="Times New Roman"/>
        </w:rPr>
      </w:pP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6. srpnja 2016.</w:t>
      </w: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STEČAJNI  SUDAC :</w:t>
      </w:r>
    </w:p>
    <w:p w:rsidRDefault="00F70EFB" w:rsidP="00F70EFB" w:rsidR="00F70EF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</w:t>
      </w:r>
    </w:p>
    <w:p w:rsidRDefault="00F70EFB" w:rsidP="00F70EFB" w:rsidR="00F70EFB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 xml:space="preserve">  Iris Hatvalić Nemec</w:t>
      </w:r>
    </w:p>
    <w:p w:rsidRDefault="00F70EFB" w:rsidP="00F70EFB" w:rsidR="00F70EFB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rPr>
          <w:rFonts w:cs="Times New Roman"/>
        </w:rPr>
      </w:pPr>
    </w:p>
    <w:p w:rsidRDefault="00F70EFB" w:rsidP="00F70EFB" w:rsidR="00F70EFB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F70EFB" w:rsidP="00F70EFB" w:rsidR="00F70EFB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t>oglasna ploča suda</w:t>
      </w:r>
    </w:p>
    <w:p w:rsidRDefault="00F70EFB" w:rsidP="00F70EFB" w:rsidR="00F70EFB">
      <w:pPr>
        <w:pStyle w:val="NormaleSPIS"/>
        <w:spacing w:after="0"/>
        <w:rPr>
          <w:noProof/>
        </w:rPr>
      </w:pPr>
    </w:p>
    <w:p w:rsidRDefault="00F70EFB" w:rsidP="00F70EFB" w:rsidR="00F70EFB">
      <w:pPr>
        <w:pStyle w:val="ZapisniarPotpis"/>
        <w:spacing w:after="0" w:before="0"/>
      </w:pPr>
    </w:p>
    <w:p w:rsidRDefault="00F70EFB" w:rsidP="00F70EFB" w:rsidR="00F70EFB">
      <w:pPr>
        <w:spacing w:after="0"/>
        <w:rPr>
          <w:b/>
        </w:rPr>
      </w:pPr>
    </w:p>
    <w:p w:rsidRDefault="00CB0EA4" w:rsidP="00F70EFB" w:rsidR="00CB0EA4">
      <w:pPr>
        <w:pStyle w:val="Naslovdokumenta"/>
        <w:spacing w:after="0"/>
      </w:pPr>
    </w:p>
    <w:p w:rsidRDefault="0071688E" w:rsidP="00F70EFB" w:rsidR="0071688E">
      <w:pPr>
        <w:pStyle w:val="Poetniodjeljak"/>
        <w:spacing w:after="0"/>
      </w:pPr>
    </w:p>
    <w:p w:rsidRDefault="00A21F0D" w:rsidP="00F70EFB" w:rsidR="00A21F0D">
      <w:pPr>
        <w:pStyle w:val="NormaleSPIS"/>
        <w:spacing w:after="0"/>
        <w:rPr>
          <w:noProof/>
        </w:rPr>
      </w:pPr>
    </w:p>
    <w:p w:rsidRDefault="00DA0242" w:rsidP="00F70EFB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D407E"/>
    <w:multiLevelType w:val="hybridMultilevel"/>
    <w:tmpl w:val="6D9446FE"/>
    <w:lvl w:tplc="AF607B08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0EFB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902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-obavijest iz čl. 29. SZ-a</izvorni_sadrzaj>
    <derivirana_varijabla naziv="DomainObject.Primjedba_1">-obavijest iz čl. 29. SZ-a</derivirana_varijabla>
  </DomainObject.Primjedba>
  <DomainObject.Oznaka>
    <izvorni_sadrzaj>St-96/2015-38</izvorni_sadrzaj>
    <derivirana_varijabla naziv="DomainObject.Oznaka_1">St-96/2015-38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GRADNJA društvo s ograničenom odgovornošću za građenje, trgovinu i usluge zastupanog po punomoćniku Đurđica Vitez; Tibor Vitez</izvorni_sadrzaj>
    <derivirana_varijabla naziv="DomainObject.Predmet.ProtustrankaFormated_1">  VITEZ GRADNJA društvo s ograničenom odgovornošću za građenje, trgovinu i usluge zastupanog po punomoćniku Đurđica Vitez; Tibor Vitez</derivirana_varijabla>
  </DomainObject.Predmet.ProtustrankaFormated>
  <DomainObject.Predmet.ProtustrankaFormatedOIB>
    <izvorni_sadrzaj>  VITEZ GRADNJA društvo s ograničenom odgovornošću za građenje, trgovinu i usluge, OIB 38232002832 zastupanog po punomoćniku Đurđica Vitez; Tibor Vitez</izvorni_sadrzaj>
    <derivirana_varijabla naziv="DomainObject.Predmet.ProtustrankaFormatedOIB_1">  VITEZ GRADNJA društvo s ograničenom odgovornošću za građenje, trgovinu i usluge, OIB 38232002832 zastupanog po punomoćniku Đurđica Vitez; Tibor Vitez</derivirana_varijabla>
  </DomainObject.Predmet.ProtustrankaFormatedOIB>
  <DomainObject.Predmet.ProtustrankaFormatedWithAdress>
    <izvorni_sadrzaj> VITEZ GRADNJA društvo s ograničenom odgovornošću za građenje, trgovinu i usluge, Vodnikova 2, 42000 Varaždin zastupanog po punomoćniku Đurđica Vitez; Tibor Vitez</izvorni_sadrzaj>
    <derivirana_varijabla naziv="DomainObject.Predmet.ProtustrankaFormatedWithAdress_1"> VITEZ GRADNJA društvo s ograničenom odgovornošću za građenje, trgovinu i usluge, Vodnikova 2, 42000 Varaždin zastupanog po punomoćniku Đurđica Vitez; Tibor Vitez</derivirana_varijabla>
  </DomainObject.Predmet.ProtustrankaFormatedWithAdress>
  <DomainObject.Predmet.ProtustrankaFormatedWithAdressOIB>
    <izvorni_sadrzaj> VITEZ GRADNJA društvo s ograničenom odgovornošću za građenje, trgovinu i usluge, OIB 38232002832, Vodnikova 2, 42000 Varaždin zastupanog po punomoćniku Đurđica Vitez; Tibor Vitez</izvorni_sadrzaj>
    <derivirana_varijabla naziv="DomainObject.Predmet.ProtustrankaFormatedWithAdressOIB_1"> VITEZ GRADNJA društvo s ograničenom odgovornošću za građenje, trgovinu i usluge, OIB 38232002832, Vodnikova 2, 42000 Varaždin zastupanog po punomoćniku Đurđica Vitez; Tibor Vitez</derivirana_varijabla>
  </DomainObject.Predmet.ProtustrankaFormatedWithAdressOIB>
  <DomainObject.Predmet.ProtustrankaWithAdress>
    <izvorni_sadrzaj>VITEZ GRADNJA društvo s ograničenom odgovornošću za građenje, trgovinu i usluge Vodnikova 2, 42000 Varaždin</izvorni_sadrzaj>
    <derivirana_varijabla naziv="DomainObject.Predmet.ProtustrankaWithAdress_1">VITEZ GRADNJA društvo s ograničenom odgovornošću za građenje, trgovinu i usluge Vodnikova 2, 42000 Varaždin</derivirana_varijabla>
  </DomainObject.Predmet.ProtustrankaWithAdress>
  <DomainObject.Predmet.ProtustrankaWithAdressOIB>
    <izvorni_sadrzaj>VITEZ GRADNJA društvo s ograničenom odgovornošću za građenje, trgovinu i usluge, OIB 38232002832, Vodnikova 2, 42000 Varaždin</izvorni_sadrzaj>
    <derivirana_varijabla naziv="DomainObject.Predmet.ProtustrankaWithAdressOIB_1">VITEZ GRADNJA društvo s ograničenom odgovornošću za građenje, trgovinu i usluge, OIB 38232002832, Vodnikova 2, 42000 Varaždin</derivirana_varijabla>
  </DomainObject.Predmet.ProtustrankaWithAdressOIB>
  <DomainObject.Predmet.ProtustrankaNazivFormated>
    <izvorni_sadrzaj>VITEZ GRADNJA društvo s ograničenom odgovornošću za građenje, trgovinu i usluge</izvorni_sadrzaj>
    <derivirana_varijabla naziv="DomainObject.Predmet.ProtustrankaNazivFormated_1">VITEZ GRADNJA društvo s ograničenom odgovornošću za građenje, trgovinu i usluge</derivirana_varijabla>
  </DomainObject.Predmet.ProtustrankaNazivFormated>
  <DomainObject.Predmet.ProtustrankaNazivFormatedOIB>
    <izvorni_sadrzaj>VITEZ GRADNJA društvo s ograničenom odgovornošću za građenje, trgovinu i usluge, OIB 38232002832</izvorni_sadrzaj>
    <derivirana_varijabla naziv="DomainObject.Predmet.ProtustrankaNazivFormatedOIB_1">VITEZ GRADNJA društvo s ograničenom odgovornošću za građenje, trgovinu i usluge, OIB 38232002832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2248147.65</izvorni_sadrzaj>
    <derivirana_varijabla naziv="DomainObject.Predmet.TrenutnaVrijednost_1">2248147.65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društvo s ograničenom odgovornošću za građenje, trgovinu i usluge zastupanog po punomoćniku Đurđica Vitez; Tibor Vitez</item>
    </izvorni_sadrzaj>
    <derivirana_varijabla naziv="DomainObject.Predmet.ProtuStrankaListFormated_1">
      <item>VITEZ GRADNJA društvo s ograničenom odgovornošću za građenje, trgovinu i usluge zastupanog po punomoćniku Đurđica Vitez; Tibor Vitez</item>
    </derivirana_varijabla>
  </DomainObject.Predmet.ProtuStrankaListFormated>
  <DomainObject.Predmet.ProtuStrankaListFormatedOIB>
    <izvorni_sadrzaj>
      <item>VITEZ GRADNJA društvo s ograničenom odgovornošću za građenje, trgovinu i usluge, OIB 38232002832 zastupanog po punomoćniku Đurđica Vitez; Tibor Vitez</item>
    </izvorni_sadrzaj>
    <derivirana_varijabla naziv="DomainObject.Predmet.ProtuStrankaListFormatedOIB_1">
      <item>VITEZ GRADNJA društvo s ograničenom odgovornošću za građenje, trgovinu i usluge, OIB 38232002832 zastupanog po punomoćniku Đurđica Vitez; Tibor Vitez</item>
    </derivirana_varijabla>
  </DomainObject.Predmet.ProtuStrankaListFormatedOIB>
  <DomainObject.Predmet.ProtuStrankaListFormatedWithAdress>
    <izvorni_sadrzaj>
      <item>VITEZ GRADNJA društvo s ograničenom odgovornošću za građenje, trgovinu i usluge, Vodnikova 2, 42000 Varaždin zastupanog po punomoćniku Đurđica Vitez; Tibor Vitez</item>
    </izvorni_sadrzaj>
    <derivirana_varijabla naziv="DomainObject.Predmet.ProtuStrankaListFormatedWithAdress_1">
      <item>VITEZ GRADNJA društvo s ograničenom odgovornošću za građenje, trgovinu i usluge, Vodnikova 2, 42000 Varaždin zastupanog po punomoćniku Đurđica Vitez; Tibor Vitez</item>
    </derivirana_varijabla>
  </DomainObject.Predmet.ProtuStrankaListFormatedWithAdress>
  <DomainObject.Predmet.ProtuStrankaListFormatedWithAdressOIB>
    <izvorni_sadrzaj>
      <item>VITEZ GRADNJA društvo s ograničenom odgovornošću za građenje, trgovinu i usluge, OIB 38232002832, Vodnikova 2, 42000 Varaždin zastupanog po punomoćniku Đurđica Vitez; Tibor Vitez</item>
    </izvorni_sadrzaj>
    <derivirana_varijabla naziv="DomainObject.Predmet.ProtuStrankaListFormatedWithAdressOIB_1">
      <item>VITEZ GRADNJA društvo s ograničenom odgovornošću za građenje, trgovinu i usluge, OIB 38232002832, Vodnikova 2, 42000 Varaždin zastupanog po punomoćniku Đurđica Vitez; Tibor Vitez</item>
    </derivirana_varijabla>
  </DomainObject.Predmet.ProtuStrankaListFormatedWithAdressOIB>
  <DomainObject.Predmet.ProtuStrankaListNazivFormated>
    <izvorni_sadrzaj>
      <item>VITEZ GRADNJA društvo s ograničenom odgovornošću za građenje, trgovinu i usluge</item>
    </izvorni_sadrzaj>
    <derivirana_varijabla naziv="DomainObject.Predmet.ProtuStrankaListNazivFormated_1">
      <item>VITEZ GRADNJA društvo s ograničenom odgovornošću za građenje, trgovinu i usluge</item>
    </derivirana_varijabla>
  </DomainObject.Predmet.ProtuStrankaListNazivFormated>
  <DomainObject.Predmet.ProtuStrankaListNazivFormatedOIB>
    <izvorni_sadrzaj>
      <item>VITEZ GRADNJA društvo s ograničenom odgovornošću za građenje, trgovinu i usluge, OIB 38232002832</item>
    </izvorni_sadrzaj>
    <derivirana_varijabla naziv="DomainObject.Predmet.ProtuStrankaListNazivFormatedOIB_1">
      <item>VITEZ GRADNJA društvo s ograničenom odgovornošću za građenje, trgovinu i usluge, OIB 38232002832</item>
    </derivirana_varijabla>
  </DomainObject.Predmet.ProtuStrankaListNazivFormatedOIB>
  <DomainObject.Predmet.OstaliListFormated>
    <izvorni_sadrzaj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</item>
      <item>Oglasna ploča suda</item>
    </izvorni_sadrzaj>
    <derivirana_varijabla naziv="DomainObject.Predmet.OstaliListFormated_1"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</item>
      <item>Oglasna ploča suda</item>
    </derivirana_varijabla>
  </DomainObject.Predmet.OstaliListFormated>
  <DomainObject.Predmet.OstaliListFormatedOIB>
    <izvorni_sadrzaj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Stankus-Tkalec, OIB 91858660271</item>
      <item>Oglasna ploča suda</item>
    </izvorni_sadrzaj>
    <derivirana_varijabla naziv="DomainObject.Predmet.OstaliListFormatedOIB_1"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Stankus-Tkalec, OIB 91858660271</item>
      <item>Oglasna ploča suda</item>
    </derivirana_varijabla>
  </DomainObject.Predmet.OstaliListFormatedOIB>
  <DomainObject.Predmet.OstaliListFormatedWithAdress>
    <izvorni_sadrzaj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Braće Radića 20, 42000 Jalkovec</item>
      <item>Oglasna ploča suda</item>
    </izvorni_sadrzaj>
    <derivirana_varijabla naziv="DomainObject.Predmet.OstaliListFormatedWithAdress_1"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Braće Radića 20, 42000 Jalkovec</item>
      <item>Oglasna ploča suda</item>
    </derivirana_varijabla>
  </DomainObject.Predmet.OstaliListFormatedWithAdress>
  <DomainObject.Predmet.OstaliListFormatedWithAdressOIB>
    <izvorni_sadrzaj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OIB 91858660271, Braće Radića 20, 42000 Jalkovec</item>
      <item>Oglasna ploča suda</item>
    </izvorni_sadrzaj>
    <derivirana_varijabla naziv="DomainObject.Predmet.OstaliListFormatedWithAdressOIB_1"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OIB 91858660271, Braće Radića 20, 42000 Jalkovec</item>
      <item>Oglasna ploča suda</item>
    </derivirana_varijabla>
  </DomainObject.Predmet.OstaliListFormatedWithAdressOIB>
  <DomainObject.Predmet.OstaliListNazivFormated>
    <izvorni_sadrzaj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OstaliListNazivFormated_1"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OstaliListNazivFormated>
  <DomainObject.Predmet.OstaliListNazivFormatedOIB>
    <izvorni_sadrzaj>
      <item>Sudski registar</item>
      <item>Đurđica Vitez</item>
      <item>Tibor Vitez</item>
      <item>ŽDO Varaždin, Građansko upravni odjel</item>
      <item>Jelena Stankus-Tkalec, OIB 91858660271</item>
      <item>Oglasna ploča suda</item>
    </izvorni_sadrzaj>
    <derivirana_varijabla naziv="DomainObject.Predmet.OstaliListNazivFormatedOIB_1">
      <item>Sudski registar</item>
      <item>Đurđica Vitez</item>
      <item>Tibor Vitez</item>
      <item>ŽDO Varaždin, Građansko upravni odjel</item>
      <item>Jelena Stankus-Tkalec, OIB 91858660271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St-96/2015-38</izvorni_sadrzaj>
    <derivirana_varijabla naziv="DomainObject.PoslovniBrojDokumenta_1">St-96/2015-38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društvo s ograničenom odgovornošću za građenje, trgovinu i usluge</izvorni_sadrzaj>
    <derivirana_varijabla naziv="DomainObject.Predmet.ProtustrankaIDrugi_1">VITEZ GRADNJA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društvo s ograničenom odgovornošću za građenje, trgovinu i usluge, OIB 38232002832, Vodnikova 2, 42000 Varaždin</izvorni_sadrzaj>
    <derivirana_varijabla naziv="DomainObject.Predmet.ProtustrankaIDrugiAdressOIB_1">VITEZ GRADNJA društvo s ograničenom odgovornošću za građenje, trgovinu i usluge, OIB 38232002832,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VITEZ GRADNJA društvo s ograničenom odgovornošću za građenje, trgovinu i usluge</item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SudioniciListNaziv_1">
      <item>Financijska agencija</item>
      <item>VITEZ GRADNJA društvo s ograničenom odgovornošću za građenje, trgovinu i usluge</item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SudioniciListNaziv>
  <DomainObject.Predmet.SudioniciListAdressOIB>
    <izvorni_sadrzaj>
      <item>Financijska agencija, OIB 85821130368, Ulica grada Vukovara 70,10000 Zagreb</item>
      <item>VITEZ GRADNJA društvo s ograničenom odgovornošću za građenje, trgovinu i usluge,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Braće Radića 20,42000 Jalkovec</item>
      <item>Oglasna ploča suda</item>
    </izvorni_sadrzaj>
    <derivirana_varijabla naziv="DomainObject.Predmet.SudioniciListAdressOIB_1">
      <item>Financijska agencija, OIB 85821130368, Ulica grada Vukovara 70,10000 Zagreb</item>
      <item>VITEZ GRADNJA društvo s ograničenom odgovornošću za građenje, trgovinu i usluge,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Braće Radića 20,42000 Jalkovec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EA23B0-866A-434F-B546-C06D96D3DE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127</properties:Words>
  <properties:Characters>699</properties:Characters>
  <properties:Lines>53</properties:Lines>
  <properties:Paragraphs>12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2016-07-06T11:15:00Z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St-96/2015-38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