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9ba0" w14:paraId="2829ba0" w:rsidRDefault="00976D54" w:rsidP="00A22143" w:rsidR="00976D54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1E2F64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St-240/2015-156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ED7C1A">
        <w:rPr>
          <w:rFonts w:cs="Times New Roman" w:eastAsia="Times New Roman" w:hAnsi="Times New Roman" w:ascii="Times New Roman"/>
          <w:color w:val="222222"/>
          <w:sz w:val="24"/>
          <w:szCs w:val="24"/>
        </w:rPr>
        <w:t>DRAGOJA PUĐA, OIB 54365427268, zast. po odvj. Ksenija Penić, Tome Skalice 3,Slav.Brod,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ED7C1A">
        <w:rPr>
          <w:rFonts w:cs="Times New Roman" w:eastAsia="Times New Roman" w:hAnsi="Times New Roman" w:ascii="Times New Roman"/>
          <w:color w:val="222222"/>
          <w:sz w:val="24"/>
          <w:szCs w:val="24"/>
        </w:rPr>
        <w:t>DRAGOJA PUĐA, OIB 54365427268, zast. po odvj. Ksenija Penić, Tome Skalice 3,Slav.Brod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ED7C1A">
        <w:rPr>
          <w:rFonts w:cs="Times New Roman" w:eastAsia="Times New Roman" w:hAnsi="Times New Roman" w:ascii="Times New Roman"/>
          <w:color w:val="222222"/>
          <w:sz w:val="24"/>
          <w:szCs w:val="24"/>
        </w:rPr>
        <w:t>DRAGOJA PUĐA, OIB 54365427268, zast. po odvj. Ksenija Penić, Tome Skalice 3,Slav.Brod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5C2969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ED7C1A">
        <w:rPr>
          <w:rFonts w:cs="Times New Roman" w:eastAsia="Times New Roman" w:hAnsi="Times New Roman" w:ascii="Times New Roman"/>
          <w:color w:val="222222"/>
          <w:sz w:val="24"/>
          <w:szCs w:val="24"/>
        </w:rPr>
        <w:t>DRAGOJA PUĐA, OIB 54365427268, zast. po odvj. Ksenija Penić, Tome Skalice 3,Slav.Brod</w:t>
      </w:r>
      <w:r w:rsidR="00ED7C1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8E176D">
        <w:rPr>
          <w:rFonts w:cs="Times New Roman" w:eastAsia="Times New Roman" w:hAnsi="Times New Roman" w:ascii="Times New Roman"/>
          <w:color w:val="222222"/>
          <w:sz w:val="24"/>
          <w:szCs w:val="24"/>
        </w:rPr>
        <w:t>DRAGOJA PUĐA, OIB 54365427268, zast. po odvj. Ksenija Penić, Tome Skalice 3,Slav.Brod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8E176D">
        <w:rPr>
          <w:rFonts w:cs="Times New Roman" w:eastAsia="Times New Roman" w:hAnsi="Times New Roman" w:ascii="Times New Roman"/>
          <w:color w:val="222222"/>
          <w:sz w:val="24"/>
          <w:szCs w:val="24"/>
        </w:rPr>
        <w:t>DRAGOJA PUĐA, OIB 54365427268, zast. po odvj. Ksenija Penić, Tome Skalice 3,Slav.Brod</w:t>
      </w:r>
      <w:r w:rsidR="008E176D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E176D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E176D">
        <w:rPr>
          <w:rFonts w:cs="Times New Roman" w:eastAsia="Times New Roman" w:hAnsi="Times New Roman" w:ascii="Times New Roman"/>
          <w:color w:val="222222"/>
          <w:sz w:val="24"/>
          <w:szCs w:val="24"/>
        </w:rPr>
        <w:t>144.000,00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D0C44"/>
    <w:rsid w:val="001E2F64"/>
    <w:rsid w:val="001F0E85"/>
    <w:rsid w:val="00273786"/>
    <w:rsid w:val="00312249"/>
    <w:rsid w:val="00356268"/>
    <w:rsid w:val="00380CC3"/>
    <w:rsid w:val="00484980"/>
    <w:rsid w:val="005C2969"/>
    <w:rsid w:val="006B5F12"/>
    <w:rsid w:val="00713F05"/>
    <w:rsid w:val="00724FD8"/>
    <w:rsid w:val="00752A94"/>
    <w:rsid w:val="007749B1"/>
    <w:rsid w:val="00793207"/>
    <w:rsid w:val="007C3F7A"/>
    <w:rsid w:val="008E176D"/>
    <w:rsid w:val="00976D54"/>
    <w:rsid w:val="009A020B"/>
    <w:rsid w:val="009A731F"/>
    <w:rsid w:val="009B4563"/>
    <w:rsid w:val="009C7371"/>
    <w:rsid w:val="00A043CD"/>
    <w:rsid w:val="00A22143"/>
    <w:rsid w:val="00A51847"/>
    <w:rsid w:val="00B10B9B"/>
    <w:rsid w:val="00C94C49"/>
    <w:rsid w:val="00D72506"/>
    <w:rsid w:val="00E003BA"/>
    <w:rsid w:val="00E14030"/>
    <w:rsid w:val="00E3791C"/>
    <w:rsid w:val="00E47804"/>
    <w:rsid w:val="00ED7C1A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6D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D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506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506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506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506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6D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D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506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506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506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506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3721</properties:Characters>
  <properties:Lines>95</properties:Lines>
  <properties:Paragraphs>30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2017-06-26T11:57:00Z</dcterms:created>
  <dc:creator>Dominik</dc:creator>
  <cp:lastModifiedBy>wsadmin</cp:lastModifiedBy>
  <cp:lastPrinted>2017-06-26T11:56:00Z</cp:lastPrinted>
  <dcterms:modified xmlns:xsi="http://www.w3.org/2001/XMLSchema-instance" xsi:type="dcterms:W3CDTF">2017-06-28T07:09:00Z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