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dc959" w14:paraId="3ddc959" w:rsidRDefault="00456409" w:rsidR="00590E39" w:rsidRPr="00037EED">
      <w:pPr>
        <w15:collapsed w:val="false"/>
      </w:pPr>
      <w:bookmarkStart w:name="_GoBack" w:id="0"/>
      <w:bookmarkEnd w:id="0"/>
      <w:r>
        <w:rPr>
          <w:noProof/>
        </w:rPr>
        <w:t xml:space="preserve">        </w:t>
      </w:r>
      <w:r w:rsidR="0065112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56409" w:rsidP="00DF524F" w:rsidR="00456409">
      <w:pPr>
        <w:jc w:val="both"/>
      </w:pPr>
      <w:r>
        <w:t>REPUBLIKA HRVATSKA</w:t>
      </w:r>
    </w:p>
    <w:p w:rsidRDefault="00456409" w:rsidP="00DF524F" w:rsidR="00DF524F" w:rsidRPr="00DF524F">
      <w:pPr>
        <w:jc w:val="both"/>
      </w:pPr>
      <w:r>
        <w:t xml:space="preserve">  </w:t>
      </w:r>
      <w:r w:rsidR="00182F42">
        <w:t>Trgovački sud u Zagreb</w:t>
      </w:r>
    </w:p>
    <w:p w:rsidRDefault="00456409" w:rsidP="00DF524F" w:rsidR="00DF524F" w:rsidRPr="00DF524F">
      <w:pPr>
        <w:jc w:val="both"/>
      </w:pPr>
      <w:r>
        <w:t xml:space="preserve">    </w:t>
      </w:r>
      <w:r w:rsidR="00DF524F" w:rsidRPr="00DF524F">
        <w:t xml:space="preserve">Zagreb, Amruševa 2/II                                                          </w:t>
      </w:r>
      <w:r>
        <w:t xml:space="preserve">                     </w:t>
      </w:r>
      <w:r w:rsidR="00D00DC0">
        <w:t>67. St-</w:t>
      </w:r>
      <w:r w:rsidR="0022077A">
        <w:t>1586</w:t>
      </w:r>
      <w:r w:rsidR="00182F42">
        <w:t>/15</w:t>
      </w:r>
      <w:r>
        <w:t>-96</w:t>
      </w:r>
    </w:p>
    <w:p w:rsidRDefault="00DF524F" w:rsidP="00DF524F" w:rsidR="00DF524F" w:rsidRPr="00DF524F">
      <w:pPr>
        <w:jc w:val="both"/>
      </w:pPr>
    </w:p>
    <w:p w:rsidRDefault="00864D0C" w:rsidP="00864D0C" w:rsidR="00DF524F" w:rsidRPr="00977541">
      <w:pPr>
        <w:jc w:val="center"/>
      </w:pPr>
      <w:r w:rsidRPr="00977541">
        <w:t xml:space="preserve">R E P U B L I K A   H R V A T S K A </w:t>
      </w:r>
    </w:p>
    <w:p w:rsidRDefault="004B741F" w:rsidP="00DF524F" w:rsidR="004B741F">
      <w:pPr>
        <w:jc w:val="center"/>
      </w:pPr>
    </w:p>
    <w:p w:rsidRDefault="00DF524F" w:rsidP="00DF524F" w:rsidR="00DF524F" w:rsidRPr="00977541">
      <w:pPr>
        <w:jc w:val="center"/>
      </w:pPr>
      <w:r w:rsidRPr="00977541">
        <w:t>R J E Š E NJ E</w:t>
      </w:r>
    </w:p>
    <w:p w:rsidRDefault="00DF524F" w:rsidP="00DF524F" w:rsidR="00DF524F" w:rsidRPr="00DF524F">
      <w:pPr>
        <w:jc w:val="both"/>
      </w:pPr>
    </w:p>
    <w:p w:rsidRDefault="00DF524F" w:rsidP="00DF524F" w:rsidR="00DF524F" w:rsidRPr="00DF524F">
      <w:pPr>
        <w:jc w:val="both"/>
      </w:pPr>
      <w:r w:rsidRPr="00DF524F">
        <w:t>Trgovački sud u Zagrebu</w:t>
      </w:r>
      <w:r w:rsidR="004B741F">
        <w:t>,</w:t>
      </w:r>
      <w:r w:rsidRPr="00DF524F">
        <w:t xml:space="preserve"> po sucu Gordanu Zubaku, u stečajnom  postupku nad dužnikom </w:t>
      </w:r>
      <w:r w:rsidR="0022077A" w:rsidRPr="0022077A">
        <w:rPr>
          <w:bCs/>
          <w:lang w:val="pt-BR"/>
        </w:rPr>
        <w:t>SCIERO d.o.o. u stečaju, Zagreb, Slavonska avenija 3, OIB: 45826613569</w:t>
      </w:r>
      <w:r w:rsidRPr="00792894">
        <w:t xml:space="preserve">, </w:t>
      </w:r>
      <w:r w:rsidR="0022077A">
        <w:t>28. studenoga</w:t>
      </w:r>
      <w:r w:rsidR="00792894" w:rsidRPr="00792894">
        <w:t xml:space="preserve"> </w:t>
      </w:r>
      <w:r w:rsidR="003337ED">
        <w:t>2018</w:t>
      </w:r>
      <w:r w:rsidRPr="00792894">
        <w:t>.,</w:t>
      </w:r>
    </w:p>
    <w:p w:rsidRDefault="006951FE" w:rsidP="0038748A" w:rsidR="006951FE" w:rsidRPr="00037EED">
      <w:pPr>
        <w:jc w:val="both"/>
      </w:pPr>
    </w:p>
    <w:p w:rsidRDefault="006951FE" w:rsidP="006951FE" w:rsidR="006951FE" w:rsidRPr="00037EED">
      <w:pPr>
        <w:jc w:val="center"/>
      </w:pPr>
      <w:r w:rsidRPr="00037EED">
        <w:t xml:space="preserve">r i j e š i o  j e </w:t>
      </w:r>
    </w:p>
    <w:p w:rsidRDefault="00590E39" w:rsidR="00590E39" w:rsidRPr="00037EED"/>
    <w:p w:rsidRDefault="00F76E0D" w:rsidP="00F76E0D" w:rsidR="00F76E0D">
      <w:pPr>
        <w:pStyle w:val="Tijeloteksta2"/>
        <w:numPr>
          <w:ilvl w:val="0"/>
          <w:numId w:val="4"/>
        </w:numPr>
      </w:pPr>
      <w:r>
        <w:t>Sku</w:t>
      </w:r>
      <w:r w:rsidR="00CF270B">
        <w:t>p</w:t>
      </w:r>
      <w:r>
        <w:t>št</w:t>
      </w:r>
      <w:r w:rsidR="00372E4F">
        <w:t>ina vjerovnika određena za dan 5. prosinca 2018. u 10</w:t>
      </w:r>
      <w:r>
        <w:t>.00 sati, neće se održati.</w:t>
      </w:r>
    </w:p>
    <w:p w:rsidRDefault="00590E39" w:rsidP="00F76E0D" w:rsidR="00590E39" w:rsidRPr="00037EED">
      <w:pPr>
        <w:pStyle w:val="Tijeloteksta2"/>
        <w:numPr>
          <w:ilvl w:val="0"/>
          <w:numId w:val="4"/>
        </w:numPr>
      </w:pPr>
      <w:r w:rsidRPr="00037EED">
        <w:t>Saziva se skupština vjerovnika u stečajnom postupku</w:t>
      </w:r>
      <w:r w:rsidR="007B40F5" w:rsidRPr="00037EED">
        <w:t xml:space="preserve"> nad dužnikom</w:t>
      </w:r>
      <w:r w:rsidRPr="00037EED">
        <w:t xml:space="preserve"> </w:t>
      </w:r>
      <w:r w:rsidR="00372E4F" w:rsidRPr="00372E4F">
        <w:rPr>
          <w:bCs/>
          <w:lang w:val="pt-BR"/>
        </w:rPr>
        <w:t>SCIERO d.o.o. u stečaju, Zagreb, Slavonska avenija 3</w:t>
      </w:r>
      <w:r w:rsidR="00B92232" w:rsidRPr="00037EED">
        <w:t>,</w:t>
      </w:r>
      <w:r w:rsidR="00C14E5E" w:rsidRPr="00037EED">
        <w:t xml:space="preserve"> </w:t>
      </w:r>
      <w:r w:rsidRPr="00037EED">
        <w:t>za dan</w:t>
      </w:r>
      <w:r w:rsidR="00B92232" w:rsidRPr="00037EED">
        <w:t>:</w:t>
      </w:r>
      <w:r w:rsidRPr="00037EED">
        <w:t xml:space="preserve"> </w:t>
      </w:r>
    </w:p>
    <w:p w:rsidRDefault="00590E39" w:rsidP="00037EED" w:rsidR="00590E39" w:rsidRPr="00037EED">
      <w:pPr>
        <w:pStyle w:val="Tijeloteksta2"/>
      </w:pPr>
    </w:p>
    <w:p w:rsidRDefault="00372E4F" w:rsidR="00590E39" w:rsidRPr="00977541">
      <w:pPr>
        <w:pStyle w:val="Tijeloteksta2"/>
        <w:ind w:firstLine="708" w:left="2124"/>
        <w:rPr>
          <w:bCs/>
        </w:rPr>
      </w:pPr>
      <w:r>
        <w:rPr>
          <w:bCs/>
        </w:rPr>
        <w:t>18. prosinca</w:t>
      </w:r>
      <w:r w:rsidR="003337ED">
        <w:rPr>
          <w:bCs/>
        </w:rPr>
        <w:t xml:space="preserve"> 2018</w:t>
      </w:r>
      <w:r w:rsidR="00426C37" w:rsidRPr="00977541">
        <w:rPr>
          <w:bCs/>
        </w:rPr>
        <w:t>.</w:t>
      </w:r>
      <w:r w:rsidR="00F25213" w:rsidRPr="00977541">
        <w:rPr>
          <w:bCs/>
        </w:rPr>
        <w:t xml:space="preserve"> u</w:t>
      </w:r>
      <w:r w:rsidR="00F76E0D">
        <w:rPr>
          <w:bCs/>
        </w:rPr>
        <w:t xml:space="preserve"> 10</w:t>
      </w:r>
      <w:r w:rsidR="00BE59BF">
        <w:rPr>
          <w:bCs/>
        </w:rPr>
        <w:t>,0</w:t>
      </w:r>
      <w:r w:rsidR="00853A2B">
        <w:rPr>
          <w:bCs/>
        </w:rPr>
        <w:t>0</w:t>
      </w:r>
      <w:r w:rsidR="00466E01" w:rsidRPr="00977541">
        <w:rPr>
          <w:bCs/>
        </w:rPr>
        <w:t xml:space="preserve"> sati</w:t>
      </w:r>
    </w:p>
    <w:p w:rsidRDefault="00590E39" w:rsidR="00590E39" w:rsidRPr="00037EED">
      <w:pPr>
        <w:pStyle w:val="Tijeloteksta2"/>
        <w:ind w:firstLine="708" w:left="2124"/>
        <w:rPr>
          <w:b/>
          <w:bCs/>
        </w:rPr>
      </w:pPr>
    </w:p>
    <w:p w:rsidRDefault="007B40F5" w:rsidR="00590E39" w:rsidRPr="00037EED">
      <w:pPr>
        <w:pStyle w:val="Tijeloteksta2"/>
        <w:ind w:firstLine="708"/>
      </w:pPr>
      <w:r w:rsidRPr="00037EED">
        <w:t>koja</w:t>
      </w:r>
      <w:r w:rsidR="00590E39" w:rsidRPr="00037EED">
        <w:t xml:space="preserve"> će se održati u</w:t>
      </w:r>
      <w:r w:rsidR="00F25213" w:rsidRPr="00037EED">
        <w:t xml:space="preserve"> zgradi ovog suda Petrinjska 8, </w:t>
      </w:r>
      <w:r w:rsidR="00590E39" w:rsidRPr="00037EED">
        <w:t xml:space="preserve">soba </w:t>
      </w:r>
      <w:r w:rsidR="00853A2B">
        <w:t>84/II</w:t>
      </w:r>
      <w:r w:rsidR="00E03FDC" w:rsidRPr="00037EED">
        <w:t xml:space="preserve"> </w:t>
      </w:r>
      <w:r w:rsidR="000B5F9B">
        <w:t>(</w:t>
      </w:r>
      <w:r w:rsidR="00853A2B">
        <w:t>ulična zgrada</w:t>
      </w:r>
      <w:r w:rsidR="00590E39" w:rsidRPr="00037EED">
        <w:t>).</w:t>
      </w:r>
    </w:p>
    <w:p w:rsidRDefault="00590E39" w:rsidR="00590E39" w:rsidRPr="00037EED"/>
    <w:p w:rsidRDefault="00590E39" w:rsidR="00590E39" w:rsidRPr="00037EED">
      <w:pPr>
        <w:jc w:val="both"/>
      </w:pPr>
      <w:r w:rsidRPr="00037EED">
        <w:tab/>
        <w:t>Dnevni red:</w:t>
      </w:r>
    </w:p>
    <w:p w:rsidRDefault="00070AC5" w:rsidR="00070AC5" w:rsidRPr="00037EED">
      <w:pPr>
        <w:jc w:val="both"/>
      </w:pPr>
    </w:p>
    <w:p w:rsidRDefault="0060171F" w:rsidP="00BE59BF" w:rsidR="003337ED">
      <w:pPr>
        <w:pStyle w:val="Odlomakpopisa"/>
        <w:numPr>
          <w:ilvl w:val="0"/>
          <w:numId w:val="3"/>
        </w:numPr>
        <w:jc w:val="both"/>
      </w:pPr>
      <w:r>
        <w:t>Izvješće stečajnog upravitelja o tijeku stečajnog postupka i stanju stečajne mase</w:t>
      </w:r>
      <w:r w:rsidR="00BE59BF">
        <w:t>.</w:t>
      </w:r>
    </w:p>
    <w:p w:rsidRDefault="00B504A0" w:rsidP="00CF270B" w:rsidR="00590E39">
      <w:pPr>
        <w:pStyle w:val="Odlomakpopisa"/>
        <w:numPr>
          <w:ilvl w:val="0"/>
          <w:numId w:val="3"/>
        </w:numPr>
        <w:jc w:val="both"/>
      </w:pPr>
      <w:r w:rsidRPr="00B504A0">
        <w:t xml:space="preserve">Rasprava i donošenje odluke o </w:t>
      </w:r>
      <w:r>
        <w:t>even</w:t>
      </w:r>
      <w:r w:rsidRPr="00B504A0">
        <w:t>t</w:t>
      </w:r>
      <w:r>
        <w:t>u</w:t>
      </w:r>
      <w:r w:rsidR="00CF270B">
        <w:t>alnom sklapanju sudske nagodbe</w:t>
      </w:r>
      <w:r w:rsidRPr="00B504A0">
        <w:t xml:space="preserve"> u </w:t>
      </w:r>
      <w:r>
        <w:t xml:space="preserve">postupku protiv Vladimira Tomaševića </w:t>
      </w:r>
      <w:r w:rsidR="0099737B">
        <w:t xml:space="preserve">koji se vodi pred Općinskim građanskim sudom </w:t>
      </w:r>
      <w:r w:rsidR="00CF270B">
        <w:t>u Zagrebu.</w:t>
      </w:r>
    </w:p>
    <w:p w:rsidRDefault="00271E67" w:rsidR="00271E67">
      <w:pPr>
        <w:jc w:val="both"/>
      </w:pPr>
    </w:p>
    <w:p w:rsidRDefault="00271E67" w:rsidR="00271E67" w:rsidRPr="00037EED">
      <w:pPr>
        <w:jc w:val="both"/>
      </w:pPr>
    </w:p>
    <w:p w:rsidRDefault="007B40F5" w:rsidP="009F0FC8" w:rsidR="00590E39" w:rsidRPr="00037EED">
      <w:pPr>
        <w:jc w:val="center"/>
      </w:pPr>
      <w:r w:rsidRPr="00037EED">
        <w:t xml:space="preserve"> U </w:t>
      </w:r>
      <w:r w:rsidRPr="00792894">
        <w:t>Zagrebu</w:t>
      </w:r>
      <w:r w:rsidR="00590E39" w:rsidRPr="00792894">
        <w:t xml:space="preserve"> </w:t>
      </w:r>
      <w:r w:rsidR="00456409">
        <w:t>28. studenoga</w:t>
      </w:r>
      <w:r w:rsidR="00271E67" w:rsidRPr="00271E67">
        <w:t xml:space="preserve"> 2018</w:t>
      </w:r>
      <w:r w:rsidRPr="00037EED">
        <w:t>.</w:t>
      </w:r>
    </w:p>
    <w:p w:rsidRDefault="00590E39" w:rsidR="007B40F5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p w:rsidRDefault="000B5F9B" w:rsidP="000B5F9B" w:rsidR="000B5F9B" w:rsidRPr="000B5F9B">
      <w:pPr>
        <w:pStyle w:val="Tijeloteksta"/>
      </w:pPr>
      <w:r w:rsidRPr="000B5F9B">
        <w:t>POUKA O PRAVNOM LIJEKU:</w:t>
      </w:r>
    </w:p>
    <w:p w:rsidRDefault="000B5F9B" w:rsidP="000B5F9B" w:rsidR="000B5F9B">
      <w:pPr>
        <w:pStyle w:val="Tijeloteksta"/>
      </w:pPr>
      <w:r w:rsidRPr="000B5F9B">
        <w:t>Protiv ovog rješenja  nije dopuštena žalba</w:t>
      </w:r>
    </w:p>
    <w:p w:rsidRDefault="000B5F9B" w:rsidP="000B5F9B" w:rsidR="007D2848" w:rsidRPr="00310646">
      <w:pPr>
        <w:pStyle w:val="Tijeloteksta"/>
      </w:pP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590E39" w:rsidRPr="00037EED">
        <w:tab/>
      </w:r>
      <w:r w:rsidR="007B40F5" w:rsidRPr="00037EED">
        <w:t xml:space="preserve">                                 </w:t>
      </w:r>
      <w:r w:rsidR="007D2848">
        <w:t xml:space="preserve"> </w:t>
      </w:r>
      <w:r>
        <w:t xml:space="preserve">  </w:t>
      </w:r>
      <w:r w:rsidR="007D2848" w:rsidRPr="00310646">
        <w:t>SUDAC:</w:t>
      </w:r>
    </w:p>
    <w:p w:rsidRDefault="007D2848" w:rsidP="00F213B6" w:rsidR="007D284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EB78AE">
        <w:rPr>
          <w:rFonts w:hAnsi="Times New Roman" w:ascii="Times New Roman"/>
          <w:b w:val="false"/>
          <w:color w:val="auto"/>
          <w:szCs w:val="24"/>
        </w:rPr>
        <w:t>,v.r.</w:t>
      </w:r>
      <w:r w:rsidR="002508B1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7B40F5" w:rsidP="00CF270B" w:rsidR="007B40F5" w:rsidRPr="00792894">
      <w:r w:rsidRPr="00792894">
        <w:t xml:space="preserve">                                                                               </w:t>
      </w:r>
      <w:r w:rsidR="000B5F9B">
        <w:t xml:space="preserve">                          </w:t>
      </w:r>
      <w:r w:rsidRPr="00792894">
        <w:t xml:space="preserve">                                                                                                       </w:t>
      </w:r>
    </w:p>
    <w:p w:rsidRDefault="00EB78AE" w:rsidP="00400817" w:rsidR="00EB78AE" w:rsidRPr="00400817">
      <w:pPr>
        <w:jc w:val="right"/>
      </w:pPr>
      <w:r w:rsidRPr="00400817">
        <w:t>Za točnost otpravka – ovlašteni službenik</w:t>
      </w:r>
      <w:r>
        <w:t>:</w:t>
      </w:r>
    </w:p>
    <w:p w:rsidRDefault="00EB78AE" w:rsidP="00400817" w:rsidR="00EB78AE" w:rsidRPr="00400817">
      <w:pPr>
        <w:ind w:left="5664"/>
      </w:pPr>
      <w:r w:rsidRPr="00400817">
        <w:t xml:space="preserve">        Dijana Hadžić</w:t>
      </w:r>
    </w:p>
    <w:p w:rsidRDefault="00EB78AE" w:rsidR="00EB78AE"/>
    <w:p w:rsidRDefault="00112564" w:rsidR="000F7897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sectPr w:rsidR="000F7897" w:rsidRPr="00037E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10A94976"/>
    <w:multiLevelType w:val="hybridMultilevel"/>
    <w:tmpl w:val="2F846568"/>
    <w:lvl w:tplc="D646B87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04A78C0"/>
    <w:multiLevelType w:val="hybridMultilevel"/>
    <w:tmpl w:val="60D40928"/>
    <w:lvl w:tplc="70DC18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7DAB"/>
    <w:rsid w:val="00037EED"/>
    <w:rsid w:val="00052861"/>
    <w:rsid w:val="00070AC5"/>
    <w:rsid w:val="000B5F9B"/>
    <w:rsid w:val="000F7897"/>
    <w:rsid w:val="00112564"/>
    <w:rsid w:val="00182F42"/>
    <w:rsid w:val="001D1A6B"/>
    <w:rsid w:val="0022077A"/>
    <w:rsid w:val="00227E08"/>
    <w:rsid w:val="002508B1"/>
    <w:rsid w:val="00271E67"/>
    <w:rsid w:val="002D3B07"/>
    <w:rsid w:val="003337ED"/>
    <w:rsid w:val="00347638"/>
    <w:rsid w:val="00372E4F"/>
    <w:rsid w:val="0038748A"/>
    <w:rsid w:val="00394D3F"/>
    <w:rsid w:val="003D72B1"/>
    <w:rsid w:val="00426C37"/>
    <w:rsid w:val="00456409"/>
    <w:rsid w:val="00466E01"/>
    <w:rsid w:val="004B741F"/>
    <w:rsid w:val="00517FEF"/>
    <w:rsid w:val="00581597"/>
    <w:rsid w:val="00590E39"/>
    <w:rsid w:val="005F6BFE"/>
    <w:rsid w:val="0060171F"/>
    <w:rsid w:val="00651128"/>
    <w:rsid w:val="006951FE"/>
    <w:rsid w:val="007659A5"/>
    <w:rsid w:val="00792894"/>
    <w:rsid w:val="00794B04"/>
    <w:rsid w:val="007A4677"/>
    <w:rsid w:val="007A7272"/>
    <w:rsid w:val="007B40F5"/>
    <w:rsid w:val="007C20FA"/>
    <w:rsid w:val="007D2848"/>
    <w:rsid w:val="0080300F"/>
    <w:rsid w:val="008504DB"/>
    <w:rsid w:val="00853A2B"/>
    <w:rsid w:val="00864D0C"/>
    <w:rsid w:val="008D31C1"/>
    <w:rsid w:val="0092747F"/>
    <w:rsid w:val="00977541"/>
    <w:rsid w:val="0099737B"/>
    <w:rsid w:val="009B26C0"/>
    <w:rsid w:val="009F0FC8"/>
    <w:rsid w:val="00A0601A"/>
    <w:rsid w:val="00A52E6F"/>
    <w:rsid w:val="00B039F5"/>
    <w:rsid w:val="00B2551B"/>
    <w:rsid w:val="00B34441"/>
    <w:rsid w:val="00B504A0"/>
    <w:rsid w:val="00B663C2"/>
    <w:rsid w:val="00B67A65"/>
    <w:rsid w:val="00B92232"/>
    <w:rsid w:val="00BC35B1"/>
    <w:rsid w:val="00BE59BF"/>
    <w:rsid w:val="00C1124D"/>
    <w:rsid w:val="00C14E5E"/>
    <w:rsid w:val="00CB2F65"/>
    <w:rsid w:val="00CF270B"/>
    <w:rsid w:val="00D00DC0"/>
    <w:rsid w:val="00D36C8E"/>
    <w:rsid w:val="00D46B98"/>
    <w:rsid w:val="00DF524F"/>
    <w:rsid w:val="00E03FDC"/>
    <w:rsid w:val="00E14F85"/>
    <w:rsid w:val="00E80E84"/>
    <w:rsid w:val="00EB78AE"/>
    <w:rsid w:val="00F139CE"/>
    <w:rsid w:val="00F25213"/>
    <w:rsid w:val="00F326A8"/>
    <w:rsid w:val="00F76E0D"/>
    <w:rsid w:val="00FB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D284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7D2848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7D284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B74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78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78A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78A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78A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78A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D284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7D2848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7D284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B74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78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78A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78A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78A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78A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1586</izvorni_sadrzaj>
    <derivirana_varijabla naziv="DomainObject.Predmet.Broj_1">1586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2015.</izvorni_sadrzaj>
    <derivirana_varijabla naziv="DomainObject.Predmet.DatumOsnivanja_1">26.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St-1586/2015</izvorni_sadrzaj>
    <derivirana_varijabla naziv="DomainObject.Predmet.OznakaBroj_1">St-1586/2015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Sciero d.o.o.</izvorni_sadrzaj>
    <derivirana_varijabla naziv="DomainObject.Predmet.ProtustrankaFormated_1">  Sciero d.o.o.</derivirana_varijabla>
  </DomainObject.Predmet.ProtustrankaFormated>
  <DomainObject.Predmet.ProtustrankaFormatedOIB>
    <izvorni_sadrzaj>  Sciero d.o.o., OIB 45826613569</izvorni_sadrzaj>
    <derivirana_varijabla naziv="DomainObject.Predmet.ProtustrankaFormatedOIB_1">  Sciero d.o.o., OIB 45826613569</derivirana_varijabla>
  </DomainObject.Predmet.ProtustrankaFormatedOIB>
  <DomainObject.Predmet.ProtustrankaFormatedWithAdress>
    <izvorni_sadrzaj> Sciero d.o.o., Slavonska avenija 3, 10000 Zagreb</izvorni_sadrzaj>
    <derivirana_varijabla naziv="DomainObject.Predmet.ProtustrankaFormatedWithAdress_1"> Sciero d.o.o., Slavonska avenija 3, 10000 Zagreb</derivirana_varijabla>
  </DomainObject.Predmet.ProtustrankaFormatedWithAdress>
  <DomainObject.Predmet.ProtustrankaFormatedWithAdressOIB>
    <izvorni_sadrzaj> Sciero d.o.o., OIB 45826613569, Slavonska avenija 3, 10000 Zagreb</izvorni_sadrzaj>
    <derivirana_varijabla naziv="DomainObject.Predmet.ProtustrankaFormatedWithAdressOIB_1"> Sciero d.o.o., OIB 45826613569, Slavonska avenija 3, 10000 Zagreb</derivirana_varijabla>
  </DomainObject.Predmet.ProtustrankaFormatedWithAdressOIB>
  <DomainObject.Predmet.ProtustrankaWithAdress>
    <izvorni_sadrzaj>Sciero d.o.o. Slavonska avenija 3, 10000 Zagreb</izvorni_sadrzaj>
    <derivirana_varijabla naziv="DomainObject.Predmet.ProtustrankaWithAdress_1">Sciero d.o.o. Slavonska avenija 3, 10000 Zagreb</derivirana_varijabla>
  </DomainObject.Predmet.ProtustrankaWithAdress>
  <DomainObject.Predmet.ProtustrankaWithAdressOIB>
    <izvorni_sadrzaj>Sciero d.o.o., OIB 45826613569, Slavonska avenija 3, 10000 Zagreb</izvorni_sadrzaj>
    <derivirana_varijabla naziv="DomainObject.Predmet.ProtustrankaWithAdressOIB_1">Sciero d.o.o., OIB 45826613569, Slavonska avenija 3, 10000 Zagreb</derivirana_varijabla>
  </DomainObject.Predmet.ProtustrankaWithAdressOIB>
  <DomainObject.Predmet.ProtustrankaNazivFormated>
    <izvorni_sadrzaj>Sciero d.o.o.</izvorni_sadrzaj>
    <derivirana_varijabla naziv="DomainObject.Predmet.ProtustrankaNazivFormated_1">Sciero d.o.o.</derivirana_varijabla>
  </DomainObject.Predmet.ProtustrankaNazivFormated>
  <DomainObject.Predmet.ProtustrankaNazivFormatedOIB>
    <izvorni_sadrzaj>Sciero d.o.o., OIB 45826613569</izvorni_sadrzaj>
    <derivirana_varijabla naziv="DomainObject.Predmet.ProtustrankaNazivFormatedOIB_1">Sciero d.o.o., OIB 45826613569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Danko Vukovojac zastupanog po punomoćniku ZORAN PULJIZ</izvorni_sadrzaj>
    <derivirana_varijabla naziv="DomainObject.Predmet.StrankaFormated_1">  Danko Vukovojac zastupanog po punomoćniku ZORAN PULJIZ</derivirana_varijabla>
  </DomainObject.Predmet.StrankaFormated>
  <DomainObject.Predmet.StrankaFormatedOIB>
    <izvorni_sadrzaj>  Danko Vukovojac, OIB 67958131311 zastupanog po punomoćniku ZORAN PULJIZ</izvorni_sadrzaj>
    <derivirana_varijabla naziv="DomainObject.Predmet.StrankaFormatedOIB_1">  Danko Vukovojac, OIB 67958131311 zastupanog po punomoćniku ZORAN PULJIZ</derivirana_varijabla>
  </DomainObject.Predmet.StrankaFormatedOIB>
  <DomainObject.Predmet.StrankaFormatedWithAdress>
    <izvorni_sadrzaj> Danko Vukovojac, Antuna Gottlieba 26, 10000 Zagreb zastupanog po punomoćniku ZORAN PULJIZ</izvorni_sadrzaj>
    <derivirana_varijabla naziv="DomainObject.Predmet.StrankaFormatedWithAdress_1"> Danko Vukovojac, Antuna Gottlieba 26, 10000 Zagreb zastupanog po punomoćniku ZORAN PULJIZ</derivirana_varijabla>
  </DomainObject.Predmet.StrankaFormatedWithAdress>
  <DomainObject.Predmet.StrankaFormatedWithAdressOIB>
    <izvorni_sadrzaj> Danko Vukovojac, OIB 67958131311, Antuna Gottlieba 26, 10000 Zagreb zastupanog po punomoćniku ZORAN PULJIZ</izvorni_sadrzaj>
    <derivirana_varijabla naziv="DomainObject.Predmet.StrankaFormatedWithAdressOIB_1"> Danko Vukovojac, OIB 67958131311, Antuna Gottlieba 26, 10000 Zagreb zastupanog po punomoćniku ZORAN PULJIZ</derivirana_varijabla>
  </DomainObject.Predmet.StrankaFormatedWithAdressOIB>
  <DomainObject.Predmet.StrankaWithAdress>
    <izvorni_sadrzaj>Danko Vukovojac Antuna Gottlieba 26,10000 Zagreb</izvorni_sadrzaj>
    <derivirana_varijabla naziv="DomainObject.Predmet.StrankaWithAdress_1">Danko Vukovojac Antuna Gottlieba 26,10000 Zagreb</derivirana_varijabla>
  </DomainObject.Predmet.StrankaWithAdress>
  <DomainObject.Predmet.StrankaWithAdressOIB>
    <izvorni_sadrzaj>Danko Vukovojac, OIB 67958131311, Antuna Gottlieba 26,10000 Zagreb</izvorni_sadrzaj>
    <derivirana_varijabla naziv="DomainObject.Predmet.StrankaWithAdressOIB_1">Danko Vukovojac, OIB 67958131311, Antuna Gottlieba 26,10000 Zagreb</derivirana_varijabla>
  </DomainObject.Predmet.StrankaWithAdressOIB>
  <DomainObject.Predmet.StrankaNazivFormated>
    <izvorni_sadrzaj>Danko Vukovojac</izvorni_sadrzaj>
    <derivirana_varijabla naziv="DomainObject.Predmet.StrankaNazivFormated_1">Danko Vukovojac</derivirana_varijabla>
  </DomainObject.Predmet.StrankaNazivFormated>
  <DomainObject.Predmet.StrankaNazivFormatedOIB>
    <izvorni_sadrzaj>Danko Vukovojac, OIB 67958131311</izvorni_sadrzaj>
    <derivirana_varijabla naziv="DomainObject.Predmet.StrankaNazivFormatedOIB_1">Danko Vukovojac, OIB 67958131311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Danko Vukovojac zastupanog po punomoćniku ZORAN PULJIZ</item>
    </izvorni_sadrzaj>
    <derivirana_varijabla naziv="DomainObject.Predmet.StrankaListFormated_1">
      <item>Danko Vukovojac zastupanog po punomoćniku ZORAN PULJIZ</item>
    </derivirana_varijabla>
  </DomainObject.Predmet.StrankaListFormated>
  <DomainObject.Predmet.StrankaListFormatedOIB>
    <izvorni_sadrzaj>
      <item>Danko Vukovojac, OIB 67958131311 zastupanog po punomoćniku ZORAN PULJIZ</item>
    </izvorni_sadrzaj>
    <derivirana_varijabla naziv="DomainObject.Predmet.StrankaListFormatedOIB_1">
      <item>Danko Vukovojac, OIB 67958131311 zastupanog po punomoćniku ZORAN PULJIZ</item>
    </derivirana_varijabla>
  </DomainObject.Predmet.StrankaListFormatedOIB>
  <DomainObject.Predmet.StrankaListFormatedWithAdress>
    <izvorni_sadrzaj>
      <item>Danko Vukovojac, Antuna Gottlieba 26, 10000 Zagreb zastupanog po punomoćniku ZORAN PULJIZ</item>
    </izvorni_sadrzaj>
    <derivirana_varijabla naziv="DomainObject.Predmet.StrankaListFormatedWithAdress_1">
      <item>Danko Vukovojac, Antuna Gottlieba 26, 10000 Zagreb zastupanog po punomoćniku ZORAN PULJIZ</item>
    </derivirana_varijabla>
  </DomainObject.Predmet.StrankaListFormatedWithAdress>
  <DomainObject.Predmet.StrankaListFormatedWithAdressOIB>
    <izvorni_sadrzaj>
      <item>Danko Vukovojac, OIB 67958131311, Antuna Gottlieba 26, 10000 Zagreb zastupanog po punomoćniku ZORAN PULJIZ</item>
    </izvorni_sadrzaj>
    <derivirana_varijabla naziv="DomainObject.Predmet.StrankaListFormatedWithAdressOIB_1">
      <item>Danko Vukovojac, OIB 67958131311, Antuna Gottlieba 26, 10000 Zagreb zastupanog po punomoćniku ZORAN PULJIZ</item>
    </derivirana_varijabla>
  </DomainObject.Predmet.StrankaListFormatedWithAdressOIB>
  <DomainObject.Predmet.StrankaListNazivFormated>
    <izvorni_sadrzaj>
      <item>Danko Vukovojac</item>
    </izvorni_sadrzaj>
    <derivirana_varijabla naziv="DomainObject.Predmet.StrankaListNazivFormated_1">
      <item>Danko Vukovojac</item>
    </derivirana_varijabla>
  </DomainObject.Predmet.StrankaListNazivFormated>
  <DomainObject.Predmet.StrankaListNazivFormatedOIB>
    <izvorni_sadrzaj>
      <item>Danko Vukovojac, OIB 67958131311</item>
    </izvorni_sadrzaj>
    <derivirana_varijabla naziv="DomainObject.Predmet.StrankaListNazivFormatedOIB_1">
      <item>Danko Vukovojac, OIB 67958131311</item>
    </derivirana_varijabla>
  </DomainObject.Predmet.StrankaListNazivFormatedOIB>
  <DomainObject.Predmet.ProtuStrankaListFormated>
    <izvorni_sadrzaj>
      <item>Sciero d.o.o.</item>
    </izvorni_sadrzaj>
    <derivirana_varijabla naziv="DomainObject.Predmet.ProtuStrankaListFormated_1">
      <item>Sciero d.o.o.</item>
    </derivirana_varijabla>
  </DomainObject.Predmet.ProtuStrankaListFormated>
  <DomainObject.Predmet.ProtuStrankaListFormatedOIB>
    <izvorni_sadrzaj>
      <item>Sciero d.o.o., OIB 45826613569</item>
    </izvorni_sadrzaj>
    <derivirana_varijabla naziv="DomainObject.Predmet.ProtuStrankaListFormatedOIB_1">
      <item>Sciero d.o.o., OIB 45826613569</item>
    </derivirana_varijabla>
  </DomainObject.Predmet.ProtuStrankaListFormatedOIB>
  <DomainObject.Predmet.ProtuStrankaListFormatedWithAdress>
    <izvorni_sadrzaj>
      <item>Sciero d.o.o., Slavonska avenija 3, 10000 Zagreb</item>
    </izvorni_sadrzaj>
    <derivirana_varijabla naziv="DomainObject.Predmet.ProtuStrankaListFormatedWithAdress_1">
      <item>Sciero d.o.o., Slavonska avenija 3, 10000 Zagreb</item>
    </derivirana_varijabla>
  </DomainObject.Predmet.ProtuStrankaListFormatedWithAdress>
  <DomainObject.Predmet.ProtuStrankaListFormatedWithAdressOIB>
    <izvorni_sadrzaj>
      <item>Sciero d.o.o., OIB 45826613569, Slavonska avenija 3, 10000 Zagreb</item>
    </izvorni_sadrzaj>
    <derivirana_varijabla naziv="DomainObject.Predmet.ProtuStrankaListFormatedWithAdressOIB_1">
      <item>Sciero d.o.o., OIB 45826613569, Slavonska avenija 3, 10000 Zagreb</item>
    </derivirana_varijabla>
  </DomainObject.Predmet.ProtuStrankaListFormatedWithAdressOIB>
  <DomainObject.Predmet.ProtuStrankaListNazivFormated>
    <izvorni_sadrzaj>
      <item>Sciero d.o.o.</item>
    </izvorni_sadrzaj>
    <derivirana_varijabla naziv="DomainObject.Predmet.ProtuStrankaListNazivFormated_1">
      <item>Sciero d.o.o.</item>
    </derivirana_varijabla>
  </DomainObject.Predmet.ProtuStrankaListNazivFormated>
  <DomainObject.Predmet.ProtuStrankaListNazivFormatedOIB>
    <izvorni_sadrzaj>
      <item>Sciero d.o.o., OIB 45826613569</item>
    </izvorni_sadrzaj>
    <derivirana_varijabla naziv="DomainObject.Predmet.ProtuStrankaListNazivFormatedOIB_1">
      <item>Sciero d.o.o., OIB 45826613569</item>
    </derivirana_varijabla>
  </DomainObject.Predmet.ProtuStrankaListNazivFormatedOIB>
  <DomainObject.Predmet.OstaliListFormated>
    <izvorni_sadrzaj>
      <item>ZORAN PULJIZ punomoćnik sudionika u postupku Danko Vukovojac</item>
      <item>Snježana Jokić</item>
      <item>Buterin&amp;Posavec odvjetničko društvo</item>
      <item>MINISTARSTVO PRAVOSUĐA</item>
      <item>Biserka Juhar Tomašević</item>
      <item>KLOKOČOVNIK I PARTNERI, odvjetničko društvo, j.t.d.</item>
      <item>Martina Kovačević</item>
      <item>Agencija za osiguranje radničkih potraživanja u slučaju stečaja poslodavca</item>
    </izvorni_sadrzaj>
    <derivirana_varijabla naziv="DomainObject.Predmet.OstaliListFormated_1">
      <item>ZORAN PULJIZ punomoćnik sudionika u postupku Danko Vukovojac</item>
      <item>Snježana Jokić</item>
      <item>Buterin&amp;Posavec odvjetničko društvo</item>
      <item>MINISTARSTVO PRAVOSUĐA</item>
      <item>Biserka Juhar Tomašević</item>
      <item>KLOKOČOVNIK I PARTNERI, odvjetničko društvo, j.t.d.</item>
      <item>Martina Kovačević</item>
      <item>Agencija za osiguranje radničkih potraživanja u slučaju stečaja poslodavca</item>
    </derivirana_varijabla>
  </DomainObject.Predmet.OstaliListFormated>
  <DomainObject.Predmet.OstaliListFormatedOIB>
    <izvorni_sadrzaj>
      <item>ZORAN PULJIZ punomoćnik sudionika u postupku Danko Vukovojac</item>
      <item>Snježana Jokić, OIB 34116929912</item>
      <item>Buterin&amp;Posavec odvjetničko društvo</item>
      <item>MINISTARSTVO PRAVOSUĐA, OIB 26635293339</item>
      <item>Biserka Juhar Tomašević</item>
      <item>KLOKOČOVNIK I PARTNERI, odvjetničko društvo, j.t.d., OIB 76197627025</item>
      <item>Martina Kovačević</item>
      <item>Agencija za osiguranje radničkih potraživanja u slučaju stečaja poslodavca, OIB 04323472109</item>
    </izvorni_sadrzaj>
    <derivirana_varijabla naziv="DomainObject.Predmet.OstaliListFormatedOIB_1">
      <item>ZORAN PULJIZ punomoćnik sudionika u postupku Danko Vukovojac</item>
      <item>Snježana Jokić, OIB 34116929912</item>
      <item>Buterin&amp;Posavec odvjetničko društvo</item>
      <item>MINISTARSTVO PRAVOSUĐA, OIB 26635293339</item>
      <item>Biserka Juhar Tomašević</item>
      <item>KLOKOČOVNIK I PARTNERI, odvjetničko društvo, j.t.d., OIB 76197627025</item>
      <item>Martina Kovačević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ZORAN PULJIZ, GRAHOROVA 24, 10000 Zagreb punomoćnik sudionika u postupku Danko Vukovojac</item>
      <item>Snježana Jokić, Put Bokanjca 148, 23000 Zadar</item>
      <item>Buterin&amp;Posavec odvjetničko društvo, Draškovićeva 82, 10000 Zagreb</item>
      <item>MINISTARSTVO PRAVOSUĐA, Ulica grada Vukovara 49, 10000 Zagreb</item>
      <item>Biserka Juhar Tomašević, Donje Vrapče 6, 10000 Zagreb</item>
      <item>KLOKOČOVNIK I PARTNERI, odvjetničko društvo, j.t.d., Ilica 13IV, 10000 Zagreb</item>
      <item>Martina Kovačević, Narcisa 69, 10360 Sesvete</item>
      <item>Agencija za osiguranje radničkih potraživanja u slučaju stečaja poslodavca, Frankopanska 11, 10000 Zagreb</item>
    </izvorni_sadrzaj>
    <derivirana_varijabla naziv="DomainObject.Predmet.OstaliListFormatedWithAdress_1">
      <item>ZORAN PULJIZ, GRAHOROVA 24, 10000 Zagreb punomoćnik sudionika u postupku Danko Vukovojac</item>
      <item>Snježana Jokić, Put Bokanjca 148, 23000 Zadar</item>
      <item>Buterin&amp;Posavec odvjetničko društvo, Draškovićeva 82, 10000 Zagreb</item>
      <item>MINISTARSTVO PRAVOSUĐA, Ulica grada Vukovara 49, 10000 Zagreb</item>
      <item>Biserka Juhar Tomašević, Donje Vrapče 6, 10000 Zagreb</item>
      <item>KLOKOČOVNIK I PARTNERI, odvjetničko društvo, j.t.d., Ilica 13IV, 10000 Zagreb</item>
      <item>Martina Kovačević, Narcisa 69, 10360 Sesvete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ZORAN PULJIZ, GRAHOROVA 24, 10000 Zagreb punomoćnik sudionika u postupku Danko Vukovojac</item>
      <item>Snježana Jokić, OIB 34116929912, Put Bokanjca 148, 23000 Zadar</item>
      <item>Buterin&amp;Posavec odvjetničko društvo, Draškovićeva 82, 10000 Zagreb</item>
      <item>MINISTARSTVO PRAVOSUĐA, OIB 26635293339, Ulica grada Vukovara 49, 10000 Zagreb</item>
      <item>Biserka Juhar Tomašević, Donje Vrapče 6, 10000 Zagreb</item>
      <item>KLOKOČOVNIK I PARTNERI, odvjetničko društvo, j.t.d., OIB 76197627025, Ilica 13IV, 10000 Zagreb</item>
      <item>Martina Kovačević, Narcisa 69, 10360 Sesvete</item>
      <item>Agencija za osiguranje radničkih potraživanja u slučaju stečaja poslodavca, OIB 04323472109, Frankopanska 11, 10000 Zagreb</item>
    </izvorni_sadrzaj>
    <derivirana_varijabla naziv="DomainObject.Predmet.OstaliListFormatedWithAdressOIB_1">
      <item>ZORAN PULJIZ, GRAHOROVA 24, 10000 Zagreb punomoćnik sudionika u postupku Danko Vukovojac</item>
      <item>Snježana Jokić, OIB 34116929912, Put Bokanjca 148, 23000 Zadar</item>
      <item>Buterin&amp;Posavec odvjetničko društvo, Draškovićeva 82, 10000 Zagreb</item>
      <item>MINISTARSTVO PRAVOSUĐA, OIB 26635293339, Ulica grada Vukovara 49, 10000 Zagreb</item>
      <item>Biserka Juhar Tomašević, Donje Vrapče 6, 10000 Zagreb</item>
      <item>KLOKOČOVNIK I PARTNERI, odvjetničko društvo, j.t.d., OIB 76197627025, Ilica 13IV, 10000 Zagreb</item>
      <item>Martina Kovačević, Narcisa 69, 10360 Sesvete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ZORAN PULJIZ</item>
      <item>Snježana Jokić</item>
      <item>Buterin&amp;Posavec odvjetničko društvo</item>
      <item>MINISTARSTVO PRAVOSUĐA</item>
      <item>Biserka Juhar Tomašević</item>
      <item>KLOKOČOVNIK I PARTNERI, odvjetničko društvo, j.t.d.</item>
      <item>Martina Kovačević</item>
      <item>Agencija za osiguranje radničkih potraživanja u slučaju stečaja poslodavca</item>
    </izvorni_sadrzaj>
    <derivirana_varijabla naziv="DomainObject.Predmet.OstaliListNazivFormated_1">
      <item>ZORAN PULJIZ</item>
      <item>Snježana Jokić</item>
      <item>Buterin&amp;Posavec odvjetničko društvo</item>
      <item>MINISTARSTVO PRAVOSUĐA</item>
      <item>Biserka Juhar Tomašević</item>
      <item>KLOKOČOVNIK I PARTNERI, odvjetničko društvo, j.t.d.</item>
      <item>Martina Kovačević</item>
      <item>Agencija za osiguranje radničkih potraživanja u slučaju stečaja poslodavca</item>
    </derivirana_varijabla>
  </DomainObject.Predmet.OstaliListNazivFormated>
  <DomainObject.Predmet.OstaliListNazivFormatedOIB>
    <izvorni_sadrzaj>
      <item>ZORAN PULJIZ</item>
      <item>Snježana Jokić, OIB 34116929912</item>
      <item>Buterin&amp;Posavec odvjetničko društvo</item>
      <item>MINISTARSTVO PRAVOSUĐA, OIB 26635293339</item>
      <item>Biserka Juhar Tomašević</item>
      <item>KLOKOČOVNIK I PARTNERI, odvjetničko društvo, j.t.d., OIB 76197627025</item>
      <item>Martina Kovačević</item>
      <item>Agencija za osiguranje radničkih potraživanja u slučaju stečaja poslodavca, OIB 04323472109</item>
    </izvorni_sadrzaj>
    <derivirana_varijabla naziv="DomainObject.Predmet.OstaliListNazivFormatedOIB_1">
      <item>ZORAN PULJIZ</item>
      <item>Snježana Jokić, OIB 34116929912</item>
      <item>Buterin&amp;Posavec odvjetničko društvo</item>
      <item>MINISTARSTVO PRAVOSUĐA, OIB 26635293339</item>
      <item>Biserka Juhar Tomašević</item>
      <item>KLOKOČOVNIK I PARTNERI, odvjetničko društvo, j.t.d., OIB 76197627025</item>
      <item>Martina Kovačević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Danko Vukovojac</izvorni_sadrzaj>
    <derivirana_varijabla naziv="DomainObject.Predmet.StrankaIDrugi_1">Danko Vukovojac</derivirana_varijabla>
  </DomainObject.Predmet.StrankaIDrugi>
  <DomainObject.Predmet.ProtustrankaIDrugi>
    <izvorni_sadrzaj>Sciero d.o.o.</izvorni_sadrzaj>
    <derivirana_varijabla naziv="DomainObject.Predmet.ProtustrankaIDrugi_1">Sciero d.o.o.</derivirana_varijabla>
  </DomainObject.Predmet.ProtustrankaIDrugi>
  <DomainObject.Predmet.StrankaIDrugiAdressOIB>
    <izvorni_sadrzaj>Danko Vukovojac, OIB 67958131311, Antuna Gottlieba 26, 10000 Zagreb</izvorni_sadrzaj>
    <derivirana_varijabla naziv="DomainObject.Predmet.StrankaIDrugiAdressOIB_1">Danko Vukovojac, OIB 67958131311, Antuna Gottlieba 26, 10000 Zagreb</derivirana_varijabla>
  </DomainObject.Predmet.StrankaIDrugiAdressOIB>
  <DomainObject.Predmet.ProtustrankaIDrugiAdressOIB>
    <izvorni_sadrzaj>Sciero d.o.o., OIB 45826613569, Slavonska avenija 3, 10000 Zagreb</izvorni_sadrzaj>
    <derivirana_varijabla naziv="DomainObject.Predmet.ProtustrankaIDrugiAdressOIB_1">Sciero d.o.o., OIB 45826613569, Slavonska avenija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Danko Vukovojac</item>
      <item>Sciero d.o.o.</item>
      <item>ZORAN PULJIZ</item>
      <item>Snježana Jokić</item>
      <item>Buterin&amp;Posavec odvjetničko društvo</item>
      <item>MINISTARSTVO PRAVOSUĐA</item>
      <item>Biserka Juhar Tomašević</item>
      <item>KLOKOČOVNIK I PARTNERI, odvjetničko društvo, j.t.d.</item>
      <item>Martina Kovačević</item>
      <item>Agencija za osiguranje radničkih potraživanja u slučaju stečaja poslodavca</item>
    </izvorni_sadrzaj>
    <derivirana_varijabla naziv="DomainObject.Predmet.SudioniciListNaziv_1">
      <item>Danko Vukovojac</item>
      <item>Sciero d.o.o.</item>
      <item>ZORAN PULJIZ</item>
      <item>Snježana Jokić</item>
      <item>Buterin&amp;Posavec odvjetničko društvo</item>
      <item>MINISTARSTVO PRAVOSUĐA</item>
      <item>Biserka Juhar Tomašević</item>
      <item>KLOKOČOVNIK I PARTNERI, odvjetničko društvo, j.t.d.</item>
      <item>Martina Kovačević</item>
      <item>Agencija za osiguranje radničkih potraživanja u slučaju stečaja poslodavca</item>
    </derivirana_varijabla>
  </DomainObject.Predmet.SudioniciListNaziv>
  <DomainObject.Predmet.SudioniciListAdressOIB>
    <izvorni_sadrzaj>
      <item>Danko Vukovojac, OIB 67958131311, Antuna Gottlieba 26,10000 Zagreb</item>
      <item>Sciero d.o.o., OIB 45826613569, Slavonska avenija 3,10000 Zagreb</item>
      <item>ZORAN PULJIZ, GRAHOROVA 24,10000 Zagreb</item>
      <item>Snježana Jokić, OIB 34116929912, Put Bokanjca 148,23000 Zadar</item>
      <item>Buterin&amp;Posavec odvjetničko društvo, Draškovićeva 82,10000 Zagreb</item>
      <item>MINISTARSTVO PRAVOSUĐA, OIB 26635293339, Ulica grada Vukovara 49,10000 Zagreb</item>
      <item>Biserka Juhar Tomašević, Donje Vrapče 6,10000 Zagreb</item>
      <item>KLOKOČOVNIK I PARTNERI, odvjetničko društvo, j.t.d., OIB 76197627025, Ilica 13IV,10000 Zagreb</item>
      <item>Martina Kovačević, Narcisa 69,10360 Sesvete</item>
      <item>Agencija za osiguranje radničkih potraživanja u slučaju stečaja poslodavca, OIB 04323472109, Frankopanska 11,10000 Zagreb</item>
    </izvorni_sadrzaj>
    <derivirana_varijabla naziv="DomainObject.Predmet.SudioniciListAdressOIB_1">
      <item>Danko Vukovojac, OIB 67958131311, Antuna Gottlieba 26,10000 Zagreb</item>
      <item>Sciero d.o.o., OIB 45826613569, Slavonska avenija 3,10000 Zagreb</item>
      <item>ZORAN PULJIZ, GRAHOROVA 24,10000 Zagreb</item>
      <item>Snježana Jokić, OIB 34116929912, Put Bokanjca 148,23000 Zadar</item>
      <item>Buterin&amp;Posavec odvjetničko društvo, Draškovićeva 82,10000 Zagreb</item>
      <item>MINISTARSTVO PRAVOSUĐA, OIB 26635293339, Ulica grada Vukovara 49,10000 Zagreb</item>
      <item>Biserka Juhar Tomašević, Donje Vrapče 6,10000 Zagreb</item>
      <item>KLOKOČOVNIK I PARTNERI, odvjetničko društvo, j.t.d., OIB 76197627025, Ilica 13IV,10000 Zagreb</item>
      <item>Martina Kovačević, Narcisa 69,10360 Sesvete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67958131311</item>
      <item>, OIB 45826613569</item>
      <item>, OIB null</item>
      <item>, OIB 34116929912</item>
      <item>, OIB null</item>
      <item>, OIB 26635293339</item>
      <item>, OIB null</item>
      <item>, OIB 76197627025</item>
      <item>, OIB null</item>
      <item>, OIB 04323472109</item>
    </izvorni_sadrzaj>
    <derivirana_varijabla naziv="DomainObject.Predmet.SudioniciListNazivOIB_1">
      <item>, OIB 67958131311</item>
      <item>, OIB 45826613569</item>
      <item>, OIB null</item>
      <item>, OIB 34116929912</item>
      <item>, OIB null</item>
      <item>, OIB 26635293339</item>
      <item>, OIB null</item>
      <item>, OIB 76197627025</item>
      <item>, OIB null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Smičiklas, OIB 82617242862, Ljudevita Šestića 4 Karlovac</item>
    </izvorni_sadrzaj>
    <derivirana_varijabla naziv="DomainObject.Predmet.StecajniUpraviteljiListAddressOIB_1">
      <item>Marija Smičiklas, OIB 82617242862, Ljudevita Šestića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srpnja 2016.</izvorni_sadrzaj>
    <derivirana_varijabla naziv="DomainObject.Predmet.DatumZadnjeOdrzaneSudskeRadnje_1">20. srpnja 2016.</derivirana_varijabla>
  </DomainObject.Predmet.DatumZadnjeOdrzaneSudskeRadnje>
  <DomainObject.PredzadnjaOdlukaIzPredmeta.DatumDonosenjaOdluke>
    <izvorni_sadrzaj>12. studenog 2018.</izvorni_sadrzaj>
    <derivirana_varijabla naziv="DomainObject.PredzadnjaOdlukaIzPredmeta.DatumDonosenjaOdluke_1">12. studenog 2018.</derivirana_varijabla>
  </DomainObject.PredzadnjaOdlukaIzPredmeta.DatumDonosenjaOdluke>
  <DomainObject.PredzadnjaOdlukaIzPredmeta.Oznaka>
    <izvorni_sadrzaj>St-1586/2015-93</izvorni_sadrzaj>
    <derivirana_varijabla naziv="DomainObject.PredzadnjaOdlukaIzPredmeta.Oznaka_1">St-1586/2015-93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188</properties:Words>
  <properties:Characters>909</properties:Characters>
  <properties:Lines>44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2018-11-28T09:29:00Z</dcterms:created>
  <dc:creator>Tatjana Kujundžić-Novak</dc:creator>
  <cp:lastModifiedBy>Dijana Hadžić</cp:lastModifiedBy>
  <cp:lastPrinted>2018-11-28T09:38:00Z</cp:lastPrinted>
  <dcterms:modified xmlns:xsi="http://www.w3.org/2001/XMLSchema-instance" xsi:type="dcterms:W3CDTF">2018-11-28T09:38:00Z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(41. rješenje - POZIV  za skupštinu vj.docx)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