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638b" w14:paraId="9a9638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D475A4">
        <w:rPr>
          <w:rFonts w:hAnsi="Times New Roman" w:ascii="Times New Roman"/>
          <w:szCs w:val="24"/>
          <w:lang w:val="hr-HR"/>
        </w:rPr>
        <w:t>2831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6C581E" w:rsidP="006C581E" w:rsidR="00D17329" w:rsidRPr="004453B3">
      <w:pPr>
        <w:tabs>
          <w:tab w:pos="75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475A4">
        <w:rPr>
          <w:rFonts w:hAnsi="Times New Roman" w:ascii="Times New Roman"/>
          <w:szCs w:val="24"/>
        </w:rPr>
        <w:t>PLATINUM-UPRAVLJANJE j.d.o.o., OIB 82852849031, Zagreb, Obirska 13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350437">
        <w:rPr>
          <w:rFonts w:hAnsi="Times New Roman" w:ascii="Times New Roman"/>
          <w:szCs w:val="24"/>
          <w:lang w:val="hr-HR"/>
        </w:rPr>
        <w:t>24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D475A4">
        <w:rPr>
          <w:rFonts w:hAnsi="Times New Roman" w:ascii="Times New Roman"/>
          <w:szCs w:val="24"/>
        </w:rPr>
        <w:t>PLATINUM-UPRAVLJANJE j.d.o.o., OIB 82852849031, Zagreb, Obirska 13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350437">
        <w:rPr>
          <w:rFonts w:hAnsi="Times New Roman" w:ascii="Times New Roman"/>
          <w:szCs w:val="24"/>
        </w:rPr>
        <w:t>24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350437">
        <w:rPr>
          <w:rFonts w:hAnsi="Times New Roman" w:ascii="Times New Roman"/>
          <w:szCs w:val="24"/>
        </w:rPr>
        <w:t>10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D475A4">
        <w:rPr>
          <w:rFonts w:hAnsi="Times New Roman" w:ascii="Times New Roman"/>
          <w:szCs w:val="24"/>
        </w:rPr>
        <w:t>Domagoj Poljak, OIB 77663651000</w:t>
      </w:r>
      <w:r w:rsidR="001D5F62">
        <w:rPr>
          <w:rFonts w:hAnsi="Times New Roman" w:ascii="Times New Roman"/>
          <w:szCs w:val="24"/>
        </w:rPr>
        <w:t>, Zagreb, Miramarska 24/6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D475A4">
        <w:rPr>
          <w:rFonts w:hAnsi="Times New Roman" w:ascii="Times New Roman"/>
          <w:szCs w:val="24"/>
        </w:rPr>
        <w:t>PLATINUM-UPRAVLJANJE j.d.o.o., OIB 82852849031, Zagreb, Obirska 13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14.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350437">
        <w:rPr>
          <w:rFonts w:hAnsi="Times New Roman" w:ascii="Times New Roman"/>
          <w:szCs w:val="24"/>
          <w:lang w:val="hr-HR"/>
        </w:rPr>
        <w:t>24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0D4F60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6C58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DNa: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1.) Podnositelju zahtjeva: FINA-i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4.) ŽDO Zagreb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7.) Porezna uprava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8.) Stečajnom upravitelju</w:t>
      </w:r>
    </w:p>
    <w:p w:rsidRDefault="00926DE8" w:rsidP="00926DE8" w:rsidR="00D17329">
      <w:pPr>
        <w:rPr>
          <w:rFonts w:hAnsi="Times New Roman" w:ascii="Times New Roman"/>
          <w:szCs w:val="24"/>
          <w:lang w:val="hr-HR"/>
        </w:rPr>
      </w:pPr>
      <w:r w:rsidRPr="00926DE8">
        <w:rPr>
          <w:rFonts w:hAnsi="Times New Roman" w:ascii="Times New Roman"/>
          <w:szCs w:val="24"/>
          <w:lang w:val="hr-HR"/>
        </w:rPr>
        <w:t>9.) Banke dužnika</w:t>
      </w:r>
    </w:p>
    <w:p w:rsidRDefault="00926DE8" w:rsidP="00926DE8" w:rsidR="00926DE8" w:rsidRPr="00926DE8">
      <w:pPr>
        <w:rPr>
          <w:rFonts w:hAnsi="Times New Roman" w:ascii="Times New Roman"/>
          <w:szCs w:val="24"/>
          <w:lang w:val="hr-HR"/>
        </w:rPr>
      </w:pPr>
    </w:p>
    <w:p w:rsidRDefault="006C581E" w:rsidP="000D4F60" w:rsidR="000D4F60" w:rsidRPr="000D4F60">
      <w:pPr>
        <w:ind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0D4F60">
        <w:rPr>
          <w:rFonts w:hAnsi="Times New Roman" w:ascii="Times New Roman"/>
          <w:szCs w:val="24"/>
        </w:rPr>
        <w:t>Za točnost otpravka,</w:t>
      </w:r>
      <w:r w:rsidR="000D4F60" w:rsidRPr="000D4F60">
        <w:rPr>
          <w:rFonts w:hAnsi="Times New Roman" w:ascii="Times New Roman"/>
          <w:szCs w:val="24"/>
        </w:rPr>
        <w:t>ovlašteni službenik</w:t>
      </w:r>
    </w:p>
    <w:p w:rsidRDefault="000D4F60" w:rsidP="000D4F60" w:rsidR="006C581E" w:rsidRPr="004453B3">
      <w:pPr>
        <w:ind w:left="6372"/>
        <w:rPr>
          <w:rFonts w:hAnsi="Times New Roman" w:ascii="Times New Roman"/>
          <w:szCs w:val="24"/>
        </w:rPr>
      </w:pPr>
      <w:r w:rsidRPr="000D4F60">
        <w:rPr>
          <w:rFonts w:hAnsi="Times New Roman" w:ascii="Times New Roman"/>
          <w:szCs w:val="24"/>
        </w:rPr>
        <w:t xml:space="preserve">           Danijela Jovanovska</w:t>
      </w:r>
    </w:p>
    <w:sectPr w:rsidSect="006C581E" w:rsidR="006C581E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2E7" w:rsidR="00280A5F">
    <w:pPr>
      <w:pStyle w:val="Podnoje"/>
      <w:jc w:val="right"/>
    </w:pPr>
  </w:p>
  <w:p w:rsidRDefault="00EC72E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C72E7" w:rsidRPr="00EC72E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D475A4">
      <w:rPr>
        <w:rFonts w:hAnsi="Times New Roman" w:ascii="Times New Roman"/>
      </w:rPr>
      <w:t>2831</w:t>
    </w:r>
    <w:r w:rsidR="007B2C75">
      <w:rPr>
        <w:rFonts w:hAnsi="Times New Roman" w:ascii="Times New Roman"/>
      </w:rPr>
      <w:t>/18</w:t>
    </w:r>
  </w:p>
  <w:p w:rsidRDefault="00EC72E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D4F60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1D5F62"/>
    <w:rsid w:val="00215918"/>
    <w:rsid w:val="0023097A"/>
    <w:rsid w:val="002352A8"/>
    <w:rsid w:val="00291A4F"/>
    <w:rsid w:val="00310684"/>
    <w:rsid w:val="00324073"/>
    <w:rsid w:val="00336FB1"/>
    <w:rsid w:val="00350437"/>
    <w:rsid w:val="0035767D"/>
    <w:rsid w:val="00387A6E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B4B7E"/>
    <w:rsid w:val="00517BEB"/>
    <w:rsid w:val="00524D3D"/>
    <w:rsid w:val="005557E1"/>
    <w:rsid w:val="005F359A"/>
    <w:rsid w:val="006009BF"/>
    <w:rsid w:val="006156D0"/>
    <w:rsid w:val="00633396"/>
    <w:rsid w:val="0064498B"/>
    <w:rsid w:val="006543F3"/>
    <w:rsid w:val="0065500F"/>
    <w:rsid w:val="006A4013"/>
    <w:rsid w:val="006A68F9"/>
    <w:rsid w:val="006C581E"/>
    <w:rsid w:val="006D1A56"/>
    <w:rsid w:val="00701B58"/>
    <w:rsid w:val="00704F70"/>
    <w:rsid w:val="0072601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2606B"/>
    <w:rsid w:val="00926DE8"/>
    <w:rsid w:val="00937EC4"/>
    <w:rsid w:val="00960691"/>
    <w:rsid w:val="00980D7A"/>
    <w:rsid w:val="009938BF"/>
    <w:rsid w:val="009A248B"/>
    <w:rsid w:val="009A5DBA"/>
    <w:rsid w:val="009C2AC7"/>
    <w:rsid w:val="00A05A65"/>
    <w:rsid w:val="00A7799D"/>
    <w:rsid w:val="00AC338F"/>
    <w:rsid w:val="00AF31FC"/>
    <w:rsid w:val="00B00AAF"/>
    <w:rsid w:val="00B24EC3"/>
    <w:rsid w:val="00BA5AB1"/>
    <w:rsid w:val="00BC1743"/>
    <w:rsid w:val="00BC344B"/>
    <w:rsid w:val="00BE3FE6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D0209D"/>
    <w:rsid w:val="00D1711B"/>
    <w:rsid w:val="00D17329"/>
    <w:rsid w:val="00D475A4"/>
    <w:rsid w:val="00D660C0"/>
    <w:rsid w:val="00DD72D4"/>
    <w:rsid w:val="00DF36F7"/>
    <w:rsid w:val="00E17BC5"/>
    <w:rsid w:val="00E31A5A"/>
    <w:rsid w:val="00E44351"/>
    <w:rsid w:val="00EB2BFF"/>
    <w:rsid w:val="00EB6112"/>
    <w:rsid w:val="00EB702A"/>
    <w:rsid w:val="00EC72E7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7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2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2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2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2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7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2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2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2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2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St-2831/2018</izvorni_sadrzaj>
    <derivirana_varijabla naziv="DomainObject.Predmet.OznakaBroj_1">St-2831/2018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PLATINUM-UPRAVLJANJE jednostavno društvo s ograničenom odgovornošću za usluge</izvorni_sadrzaj>
    <derivirana_varijabla naziv="DomainObject.Predmet.ProtustrankaFormated_1">  PLATINUM-UPRAVLJANJE jednostavno društvo s ograničenom odgovornošću za usluge</derivirana_varijabla>
  </DomainObject.Predmet.ProtustrankaFormated>
  <DomainObject.Predmet.ProtustrankaFormatedOIB>
    <izvorni_sadrzaj>  PLATINUM-UPRAVLJANJE jednostavno društvo s ograničenom odgovornošću za usluge, OIB 82852849031</izvorni_sadrzaj>
    <derivirana_varijabla naziv="DomainObject.Predmet.ProtustrankaFormatedOIB_1">  PLATINUM-UPRAVLJANJE jednostavno društvo s ograničenom odgovornošću za usluge, OIB 82852849031</derivirana_varijabla>
  </DomainObject.Predmet.ProtustrankaFormatedOIB>
  <DomainObject.Predmet.ProtustrankaFormatedWithAdress>
    <izvorni_sadrzaj> PLATINUM-UPRAVLJANJE jednostavno društvo s ograničenom odgovornošću za usluge, Obirska 13, 10000 Zagreb</izvorni_sadrzaj>
    <derivirana_varijabla naziv="DomainObject.Predmet.ProtustrankaFormatedWithAdress_1"> PLATINUM-UPRAVLJANJE jednostavno društvo s ograničenom odgovornošću za usluge, Obirska 13, 10000 Zagreb</derivirana_varijabla>
  </DomainObject.Predmet.ProtustrankaFormatedWithAdress>
  <DomainObject.Predmet.ProtustrankaFormatedWithAdressOIB>
    <izvorni_sadrzaj> PLATINUM-UPRAVLJANJE jednostavno društvo s ograničenom odgovornošću za usluge, OIB 82852849031, Obirska 13, 10000 Zagreb</izvorni_sadrzaj>
    <derivirana_varijabla naziv="DomainObject.Predmet.ProtustrankaFormatedWithAdressOIB_1"> PLATINUM-UPRAVLJANJE jednostavno društvo s ograničenom odgovornošću za usluge, OIB 82852849031, Obirska 13, 10000 Zagreb</derivirana_varijabla>
  </DomainObject.Predmet.ProtustrankaFormatedWithAdressOIB>
  <DomainObject.Predmet.ProtustrankaWithAdress>
    <izvorni_sadrzaj>PLATINUM-UPRAVLJANJE jednostavno društvo s ograničenom odgovornošću za usluge Obirska 13, 10000 Zagreb</izvorni_sadrzaj>
    <derivirana_varijabla naziv="DomainObject.Predmet.ProtustrankaWithAdress_1">PLATINUM-UPRAVLJANJE jednostavno društvo s ograničenom odgovornošću za usluge Obirska 13, 10000 Zagreb</derivirana_varijabla>
  </DomainObject.Predmet.ProtustrankaWithAdress>
  <DomainObject.Predmet.ProtustrankaWithAdressOIB>
    <izvorni_sadrzaj>PLATINUM-UPRAVLJANJE jednostavno društvo s ograničenom odgovornošću za usluge, OIB 82852849031, Obirska 13, 10000 Zagreb</izvorni_sadrzaj>
    <derivirana_varijabla naziv="DomainObject.Predmet.ProtustrankaWithAdressOIB_1">PLATINUM-UPRAVLJANJE jednostavno društvo s ograničenom odgovornošću za usluge, OIB 82852849031, Obirska 13, 10000 Zagreb</derivirana_varijabla>
  </DomainObject.Predmet.ProtustrankaWithAdressOIB>
  <DomainObject.Predmet.ProtustrankaNazivFormated>
    <izvorni_sadrzaj>PLATINUM-UPRAVLJANJE jednostavno društvo s ograničenom odgovornošću za usluge</izvorni_sadrzaj>
    <derivirana_varijabla naziv="DomainObject.Predmet.ProtustrankaNazivFormated_1">PLATINUM-UPRAVLJANJE jednostavno društvo s ograničenom odgovornošću za usluge</derivirana_varijabla>
  </DomainObject.Predmet.ProtustrankaNazivFormated>
  <DomainObject.Predmet.ProtustrankaNazivFormatedOIB>
    <izvorni_sadrzaj>PLATINUM-UPRAVLJANJE jednostavno društvo s ograničenom odgovornošću za usluge, OIB 82852849031</izvorni_sadrzaj>
    <derivirana_varijabla naziv="DomainObject.Predmet.ProtustrankaNazivFormatedOIB_1">PLATINUM-UPRAVLJANJE jednostavno društvo s ograničenom odgovornošću za usluge, OIB 82852849031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PLATINUM-UPRAVLJANJE jednostavno društvo s ograničenom odgovornošću za usluge</item>
    </izvorni_sadrzaj>
    <derivirana_varijabla naziv="DomainObject.Predmet.ProtuStrankaListFormated_1">
      <item>PLATINUM-UPRAVLJANJE jednostavno društvo s ograničenom odgovornošću za usluge</item>
    </derivirana_varijabla>
  </DomainObject.Predmet.ProtuStrankaListFormated>
  <DomainObject.Predmet.ProtuStrankaListFormatedOIB>
    <izvorni_sadrzaj>
      <item>PLATINUM-UPRAVLJANJE jednostavno društvo s ograničenom odgovornošću za usluge, OIB 82852849031</item>
    </izvorni_sadrzaj>
    <derivirana_varijabla naziv="DomainObject.Predmet.ProtuStrankaListFormatedOIB_1">
      <item>PLATINUM-UPRAVLJANJE jednostavno društvo s ograničenom odgovornošću za usluge, OIB 82852849031</item>
    </derivirana_varijabla>
  </DomainObject.Predmet.ProtuStrankaListFormatedOIB>
  <DomainObject.Predmet.ProtuStrankaListFormatedWithAdress>
    <izvorni_sadrzaj>
      <item>PLATINUM-UPRAVLJANJE jednostavno društvo s ograničenom odgovornošću za usluge, Obirska 13, 10000 Zagreb</item>
    </izvorni_sadrzaj>
    <derivirana_varijabla naziv="DomainObject.Predmet.ProtuStrankaListFormatedWithAdress_1">
      <item>PLATINUM-UPRAVLJANJE jednostavno društvo s ograničenom odgovornošću za usluge, Obirska 13, 10000 Zagreb</item>
    </derivirana_varijabla>
  </DomainObject.Predmet.ProtuStrankaListFormatedWithAdress>
  <DomainObject.Predmet.ProtuStrankaListFormatedWithAdressOIB>
    <izvorni_sadrzaj>
      <item>PLATINUM-UPRAVLJANJE jednostavno društvo s ograničenom odgovornošću za usluge, OIB 82852849031, Obirska 13, 10000 Zagreb</item>
    </izvorni_sadrzaj>
    <derivirana_varijabla naziv="DomainObject.Predmet.ProtuStrankaListFormatedWithAdressOIB_1">
      <item>PLATINUM-UPRAVLJANJE jednostavno društvo s ograničenom odgovornošću za usluge, OIB 82852849031, Obirska 13, 10000 Zagreb</item>
    </derivirana_varijabla>
  </DomainObject.Predmet.ProtuStrankaListFormatedWithAdressOIB>
  <DomainObject.Predmet.ProtuStrankaListNazivFormated>
    <izvorni_sadrzaj>
      <item>PLATINUM-UPRAVLJANJE jednostavno društvo s ograničenom odgovornošću za usluge</item>
    </izvorni_sadrzaj>
    <derivirana_varijabla naziv="DomainObject.Predmet.ProtuStrankaListNazivFormated_1">
      <item>PLATINUM-UPRAVLJANJE jednostavno društvo s ograničenom odgovornošću za usluge</item>
    </derivirana_varijabla>
  </DomainObject.Predmet.ProtuStrankaListNazivFormated>
  <DomainObject.Predmet.ProtuStrankaListNazivFormatedOIB>
    <izvorni_sadrzaj>
      <item>PLATINUM-UPRAVLJANJE jednostavno društvo s ograničenom odgovornošću za usluge, OIB 82852849031</item>
    </izvorni_sadrzaj>
    <derivirana_varijabla naziv="DomainObject.Predmet.ProtuStrankaListNazivFormatedOIB_1">
      <item>PLATINUM-UPRAVLJANJE jednostavno društvo s ograničenom odgovornošću za usluge, OIB 82852849031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PLATINUM-UPRAVLJANJE jednostavno društvo s ograničenom odgovornošću za usluge</izvorni_sadrzaj>
    <derivirana_varijabla naziv="DomainObject.Predmet.ProtustrankaIDrugi_1">PLATINUM-UPRAVLJANJE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PLATINUM-UPRAVLJANJE jednostavno društvo s ograničenom odgovornošću za usluge, OIB 82852849031, Obirska 13, 10000 Zagreb</izvorni_sadrzaj>
    <derivirana_varijabla naziv="DomainObject.Predmet.ProtustrankaIDrugiAdressOIB_1">PLATINUM-UPRAVLJANJE jednostavno društvo s ograničenom odgovornošću za usluge, OIB 82852849031, Obirska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PLATINUM-UPRAVLJANJE jednostavno društvo s ograničenom odgovornošću za usluge</item>
    </izvorni_sadrzaj>
    <derivirana_varijabla naziv="DomainObject.Predmet.SudioniciListNaziv_1">
      <item>FINA Regionalni centar Zagreb</item>
      <item>PLATINUM-UPRAVLJANJE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PLATINUM-UPRAVLJANJE jednostavno društvo s ograničenom odgovornošću za usluge, OIB 82852849031, Obirska 13,10000 Zagreb</item>
    </izvorni_sadrzaj>
    <derivirana_varijabla naziv="DomainObject.Predmet.SudioniciListAdressOIB_1">
      <item>FINA Regionalni centar Zagreb, OIB 85821130368, Trg svibanjskih žrtava 1995 br. 1,10000 Zagreb</item>
      <item>PLATINUM-UPRAVLJANJE jednostavno društvo s ograničenom odgovornošću za usluge, OIB 82852849031, Obirska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82852849031</item>
    </izvorni_sadrzaj>
    <derivirana_varijabla naziv="DomainObject.Predmet.SudioniciListNazivOIB_1">
      <item>, OIB 85821130368</item>
      <item>, OIB 82852849031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St-2831/2018-3</izvorni_sadrzaj>
    <derivirana_varijabla naziv="DomainObject.PredzadnjaOdlukaIzPredmeta.Oznaka_1">St-2831/2018-3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2471</properties:Characters>
  <properties:Lines>79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2019-05-20T11:27:00Z</dcterms:created>
  <dc:creator>Karmela Dolenc</dc:creator>
  <cp:lastModifiedBy>Danijela Jovanovska</cp:lastModifiedBy>
  <cp:lastPrinted>2019-05-24T06:55:00Z</cp:lastPrinted>
  <dcterms:modified xmlns:xsi="http://www.w3.org/2001/XMLSchema-instance" xsi:type="dcterms:W3CDTF">2019-05-24T07:09:00Z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(st-2831_18-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