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d846" w14:paraId="ec9d846" w:rsidRDefault="00196D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6D90" w:rsidP="00196D90" w:rsidR="00AE649C">
      <w:pPr>
        <w:pStyle w:val="NormaleSPIS"/>
        <w:spacing w:after="0"/>
      </w:pPr>
      <w:r>
        <w:t xml:space="preserve">         Republika Hrvatska</w:t>
      </w:r>
    </w:p>
    <w:p w:rsidRDefault="00196D90" w:rsidP="00196D90" w:rsidR="00196D90">
      <w:pPr>
        <w:pStyle w:val="NormaleSPIS"/>
        <w:spacing w:after="0"/>
      </w:pPr>
      <w:r>
        <w:t xml:space="preserve">      Trgovački sud u Bjelovaru</w:t>
      </w:r>
    </w:p>
    <w:p w:rsidRDefault="00196D90" w:rsidP="00196D90" w:rsidR="00196D90">
      <w:pPr>
        <w:pStyle w:val="NormaleSPIS"/>
      </w:pPr>
      <w:r>
        <w:t>Bjelovar, Šetalište dr.I.Lebovića 42.</w:t>
      </w:r>
    </w:p>
    <w:p w:rsidRDefault="00196D90" w:rsidP="00196D90" w:rsidR="00196D90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St-36/2018-2</w:t>
      </w:r>
    </w:p>
    <w:p w:rsidRDefault="00196D90" w:rsidP="00196D90" w:rsidR="00196D90">
      <w:pPr>
        <w:jc w:val="right"/>
        <w:outlineLvl w:val="0"/>
        <w:rPr>
          <w:rFonts w:cs="Arial" w:hAnsi="Arial" w:ascii="Arial"/>
          <w:b/>
          <w:noProof/>
        </w:rPr>
      </w:pPr>
    </w:p>
    <w:p w:rsidRDefault="00196D90" w:rsidP="00196D90" w:rsidR="00196D9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196D90" w:rsidP="00196D90" w:rsidR="00196D9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R J E Š E N J E            </w:t>
      </w:r>
    </w:p>
    <w:p w:rsidRDefault="00196D90" w:rsidP="00196D90" w:rsidR="00196D90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196D90" w:rsidP="00196D90" w:rsidR="00196D9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BENČEK TRANSPORT d.o.o. za posredovanje u prometu iz </w:t>
      </w:r>
      <w:proofErr w:type="spellStart"/>
      <w:r>
        <w:rPr>
          <w:lang w:eastAsia="hr-HR"/>
        </w:rPr>
        <w:t>Zamlača</w:t>
      </w:r>
      <w:proofErr w:type="spellEnd"/>
      <w:r>
        <w:rPr>
          <w:lang w:eastAsia="hr-HR"/>
        </w:rPr>
        <w:t>, Plitvička 42, MBS 070096477, OIB 96220059207, 26. ožujka 2018.   </w:t>
      </w:r>
    </w:p>
    <w:p w:rsidRDefault="00196D90" w:rsidP="00196D90" w:rsidR="00196D9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196D90" w:rsidP="00196D90" w:rsidR="00196D9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Ivanki </w:t>
      </w:r>
      <w:proofErr w:type="spellStart"/>
      <w:r>
        <w:rPr>
          <w:lang w:eastAsia="hr-HR"/>
        </w:rPr>
        <w:t>Benček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Zamlača</w:t>
      </w:r>
      <w:proofErr w:type="spellEnd"/>
      <w:r>
        <w:rPr>
          <w:lang w:eastAsia="hr-HR"/>
        </w:rPr>
        <w:t>, Plitvička 42, OIB 00448691915, kao osobi ovlaštenoj za zastupanje dužnika po zakonu, da u roku od 8 dana plati predujam za namirenje troškova stečajnog postupka i to iznos od 1.000,00 kn u Fond za namirenje troškova postupka koji se vodi kod ovog suda, IBAN: HR6123900011300000630 model HR00 50-36-18 i dodatni iznos predujma od 5.000,00 kuna na račun ovog suda br. IBAN:HR6123900011300000630 model HR05 540-36-18. Rok od 8 dana počinje teći istekom osmog dana od objave ovog rješenja na e-oglasnoj ploči ovog suda.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Ivanka </w:t>
      </w:r>
      <w:proofErr w:type="spellStart"/>
      <w:r>
        <w:rPr>
          <w:lang w:eastAsia="hr-HR"/>
        </w:rPr>
        <w:t>Benček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Zamlača</w:t>
      </w:r>
      <w:proofErr w:type="spellEnd"/>
      <w:r>
        <w:rPr>
          <w:lang w:eastAsia="hr-HR"/>
        </w:rPr>
        <w:t xml:space="preserve">, Plitvička 42, OIB 00448691915,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196D90" w:rsidP="00196D90" w:rsidR="00196D9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BENČEK TRANSPORT d.o.o. za posredovanje u prometu iz </w:t>
      </w:r>
      <w:proofErr w:type="spellStart"/>
      <w:r>
        <w:rPr>
          <w:lang w:eastAsia="hr-HR"/>
        </w:rPr>
        <w:t>Zamlača</w:t>
      </w:r>
      <w:proofErr w:type="spellEnd"/>
      <w:r>
        <w:rPr>
          <w:lang w:eastAsia="hr-HR"/>
        </w:rPr>
        <w:t>, Plitvička 42, MBS 070096477, OIB 96220059207,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50-36-18 i dodatni iznos predujma od 5.000,00 kuna na račun ovog suda br. IBAN:HR6123900011300000630 model HR05 540-36-18. 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St-36/2018-2</w:t>
      </w:r>
    </w:p>
    <w:p w:rsidRDefault="00196D90" w:rsidP="00196D90" w:rsidR="00196D9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196D90" w:rsidP="00196D90" w:rsidR="00196D9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196D90" w:rsidP="00196D90" w:rsidR="00196D9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BENČEK TRANSPORT d.o.o. za posredovanje u prometu iz </w:t>
      </w:r>
      <w:proofErr w:type="spellStart"/>
      <w:r>
        <w:rPr>
          <w:lang w:eastAsia="hr-HR"/>
        </w:rPr>
        <w:t>Zamlača</w:t>
      </w:r>
      <w:proofErr w:type="spellEnd"/>
      <w:r>
        <w:rPr>
          <w:lang w:eastAsia="hr-HR"/>
        </w:rPr>
        <w:t>, Plitvička 42, MBS 070096477, OIB 96220059207. U prijedlogu navodi da na dan 7. veljače 2017. godine dužnik u očevidniku redoslijeda osnova za plaćanje ima evidentirane neizvršene osnove za plaćanje u neprekidnom razdoblju od 120 dana u ukupnom iznosu od 318.181,64 kuna.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Ivanka </w:t>
      </w:r>
      <w:proofErr w:type="spellStart"/>
      <w:r>
        <w:rPr>
          <w:lang w:eastAsia="hr-HR"/>
        </w:rPr>
        <w:t>Benček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Zamlača</w:t>
      </w:r>
      <w:proofErr w:type="spellEnd"/>
      <w:r>
        <w:rPr>
          <w:lang w:eastAsia="hr-HR"/>
        </w:rPr>
        <w:t xml:space="preserve">, Plitvička 42, OIB 00448691915.  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Ivanki </w:t>
      </w:r>
      <w:proofErr w:type="spellStart"/>
      <w:r>
        <w:rPr>
          <w:lang w:eastAsia="hr-HR"/>
        </w:rPr>
        <w:t>Benček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196D90" w:rsidP="00196D90" w:rsidR="00196D9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St-36/2018-2</w:t>
      </w:r>
    </w:p>
    <w:p w:rsidRDefault="00196D90" w:rsidP="00196D90" w:rsidR="00196D9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196D90" w:rsidP="00196D90" w:rsidR="00196D9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26. ožujka 2018.</w:t>
      </w:r>
    </w:p>
    <w:p w:rsidRDefault="00196D90" w:rsidP="00196D90" w:rsidR="00196D9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 S u d a c</w:t>
      </w:r>
    </w:p>
    <w:p w:rsidRDefault="00196D90" w:rsidP="00196D90" w:rsidR="00196D9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196D90" w:rsidP="00196D90" w:rsidR="00196D9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196D90" w:rsidP="00196D90" w:rsidR="00196D9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    Jasmina </w:t>
      </w:r>
      <w:proofErr w:type="spellStart"/>
      <w:r>
        <w:rPr>
          <w:lang w:eastAsia="hr-HR"/>
        </w:rPr>
        <w:t>Tubić</w:t>
      </w:r>
      <w:proofErr w:type="spellEnd"/>
    </w:p>
    <w:p w:rsidRDefault="00196D90" w:rsidP="00196D90" w:rsidR="00196D9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196D90" w:rsidP="00196D90" w:rsidR="00196D90">
      <w:pPr>
        <w:autoSpaceDN w:val="false"/>
        <w:jc w:val="both"/>
      </w:pPr>
    </w:p>
    <w:p w:rsidRDefault="00196D90" w:rsidP="00196D90" w:rsidR="00196D90">
      <w:pPr>
        <w:autoSpaceDN w:val="false"/>
        <w:jc w:val="both"/>
      </w:pPr>
    </w:p>
    <w:p w:rsidRDefault="00196D90" w:rsidP="00196D90" w:rsidR="00196D90">
      <w:pPr>
        <w:autoSpaceDN w:val="false"/>
        <w:jc w:val="both"/>
      </w:pPr>
    </w:p>
    <w:p w:rsidRDefault="00196D90" w:rsidP="00196D90" w:rsidR="00196D90">
      <w:pPr>
        <w:autoSpaceDN w:val="false"/>
        <w:jc w:val="both"/>
      </w:pPr>
    </w:p>
    <w:sectPr w:rsidSect="0032366B" w:rsidR="00196D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D90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17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St-36/2018-2</izvorni_sadrzaj>
    <derivirana_varijabla naziv="DomainObject.Oznaka_1">St-36/2018-2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BENČEK TRANSPORT društvo s ograničenom odgovornošću za posredovanje u prometu</izvorni_sadrzaj>
    <derivirana_varijabla naziv="DomainObject.Predmet.ProtustrankaFormated_1">  BENČEK TRANSPORT društvo s ograničenom odgovornošću za posredovanje u prometu</derivirana_varijabla>
  </DomainObject.Predmet.ProtustrankaFormated>
  <DomainObject.Predmet.ProtustrankaFormatedOIB>
    <izvorni_sadrzaj>  BENČEK TRANSPORT društvo s ograničenom odgovornošću za posredovanje u prometu, OIB 96220059207</izvorni_sadrzaj>
    <derivirana_varijabla naziv="DomainObject.Predmet.ProtustrankaFormatedOIB_1">  BENČEK TRANSPORT društvo s ograničenom odgovornošću za posredovanje u prometu, OIB 96220059207</derivirana_varijabla>
  </DomainObject.Predmet.ProtustrankaFormatedOIB>
  <DomainObject.Predmet.ProtustrankaFormatedWithAdress>
    <izvorni_sadrzaj> BENČEK TRANSPORT društvo s ograničenom odgovornošću za posredovanje u prometu, Plitvička 42, 42205 Zamlača</izvorni_sadrzaj>
    <derivirana_varijabla naziv="DomainObject.Predmet.ProtustrankaFormatedWithAdress_1"> BENČEK TRANSPORT društvo s ograničenom odgovornošću za posredovanje u prometu, Plitvička 42, 42205 Zamlača</derivirana_varijabla>
  </DomainObject.Predmet.ProtustrankaFormatedWithAdress>
  <DomainObject.Predmet.ProtustrankaFormatedWithAdressOIB>
    <izvorni_sadrzaj> BENČEK TRANSPORT društvo s ograničenom odgovornošću za posredovanje u prometu, OIB 96220059207, Plitvička 42, 42205 Zamlača</izvorni_sadrzaj>
    <derivirana_varijabla naziv="DomainObject.Predmet.ProtustrankaFormatedWithAdressOIB_1"> BENČEK TRANSPORT društvo s ograničenom odgovornošću za posredovanje u prometu, OIB 96220059207, Plitvička 42, 42205 Zamlača</derivirana_varijabla>
  </DomainObject.Predmet.ProtustrankaFormatedWithAdressOIB>
  <DomainObject.Predmet.ProtustrankaWithAdress>
    <izvorni_sadrzaj>BENČEK TRANSPORT društvo s ograničenom odgovornošću za posredovanje u prometu Plitvička 42, 42205 Zamlača</izvorni_sadrzaj>
    <derivirana_varijabla naziv="DomainObject.Predmet.ProtustrankaWithAdress_1">BENČEK TRANSPORT društvo s ograničenom odgovornošću za posredovanje u prometu Plitvička 42, 42205 Zamlača</derivirana_varijabla>
  </DomainObject.Predmet.ProtustrankaWithAdress>
  <DomainObject.Predmet.ProtustrankaWithAdressOIB>
    <izvorni_sadrzaj>BENČEK TRANSPORT društvo s ograničenom odgovornošću za posredovanje u prometu, OIB 96220059207, Plitvička 42, 42205 Zamlača</izvorni_sadrzaj>
    <derivirana_varijabla naziv="DomainObject.Predmet.ProtustrankaWithAdressOIB_1">BENČEK TRANSPORT društvo s ograničenom odgovornošću za posredovanje u prometu, OIB 96220059207, Plitvička 42, 42205 Zamlača</derivirana_varijabla>
  </DomainObject.Predmet.ProtustrankaWithAdressOIB>
  <DomainObject.Predmet.ProtustrankaNazivFormated>
    <izvorni_sadrzaj>BENČEK TRANSPORT društvo s ograničenom odgovornošću za posredovanje u prometu</izvorni_sadrzaj>
    <derivirana_varijabla naziv="DomainObject.Predmet.ProtustrankaNazivFormated_1">BENČEK TRANSPORT društvo s ograničenom odgovornošću za posredovanje u prometu</derivirana_varijabla>
  </DomainObject.Predmet.ProtustrankaNazivFormated>
  <DomainObject.Predmet.ProtustrankaNazivFormatedOIB>
    <izvorni_sadrzaj>BENČEK TRANSPORT društvo s ograničenom odgovornošću za posredovanje u prometu, OIB 96220059207</izvorni_sadrzaj>
    <derivirana_varijabla naziv="DomainObject.Predmet.ProtustrankaNazivFormatedOIB_1">BENČEK TRANSPORT društvo s ograničenom odgovornošću za posredovanje u prometu, OIB 96220059207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BENČEK TRANSPORT društvo s ograničenom odgovornošću za posredovanje u prometu</item>
    </izvorni_sadrzaj>
    <derivirana_varijabla naziv="DomainObject.Predmet.ProtuStrankaListFormated_1">
      <item>BENČEK TRANSPORT društvo s ograničenom odgovornošću za posredovanje u prometu</item>
    </derivirana_varijabla>
  </DomainObject.Predmet.ProtuStrankaListFormated>
  <DomainObject.Predmet.ProtuStrankaListFormatedOIB>
    <izvorni_sadrzaj>
      <item>BENČEK TRANSPORT društvo s ograničenom odgovornošću za posredovanje u prometu, OIB 96220059207</item>
    </izvorni_sadrzaj>
    <derivirana_varijabla naziv="DomainObject.Predmet.ProtuStrankaListFormatedOIB_1">
      <item>BENČEK TRANSPORT društvo s ograničenom odgovornošću za posredovanje u prometu, OIB 96220059207</item>
    </derivirana_varijabla>
  </DomainObject.Predmet.ProtuStrankaListFormatedOIB>
  <DomainObject.Predmet.ProtuStrankaListFormatedWithAdress>
    <izvorni_sadrzaj>
      <item>BENČEK TRANSPORT društvo s ograničenom odgovornošću za posredovanje u prometu, Plitvička 42, 42205 Zamlača</item>
    </izvorni_sadrzaj>
    <derivirana_varijabla naziv="DomainObject.Predmet.ProtuStrankaListFormatedWithAdress_1">
      <item>BENČEK TRANSPORT društvo s ograničenom odgovornošću za posredovanje u prometu, Plitvička 42, 42205 Zamlača</item>
    </derivirana_varijabla>
  </DomainObject.Predmet.ProtuStrankaListFormatedWithAdress>
  <DomainObject.Predmet.ProtuStrankaListFormatedWithAdressOIB>
    <izvorni_sadrzaj>
      <item>BENČEK TRANSPORT društvo s ograničenom odgovornošću za posredovanje u prometu, OIB 96220059207, Plitvička 42, 42205 Zamlača</item>
    </izvorni_sadrzaj>
    <derivirana_varijabla naziv="DomainObject.Predmet.ProtuStrankaListFormatedWithAdressOIB_1">
      <item>BENČEK TRANSPORT društvo s ograničenom odgovornošću za posredovanje u prometu, OIB 96220059207, Plitvička 42, 42205 Zamlača</item>
    </derivirana_varijabla>
  </DomainObject.Predmet.ProtuStrankaListFormatedWithAdressOIB>
  <DomainObject.Predmet.ProtuStrankaListNazivFormated>
    <izvorni_sadrzaj>
      <item>BENČEK TRANSPORT društvo s ograničenom odgovornošću za posredovanje u prometu</item>
    </izvorni_sadrzaj>
    <derivirana_varijabla naziv="DomainObject.Predmet.ProtuStrankaListNazivFormated_1">
      <item>BENČEK TRANSPORT društvo s ograničenom odgovornošću za posredovanje u prometu</item>
    </derivirana_varijabla>
  </DomainObject.Predmet.ProtuStrankaListNazivFormated>
  <DomainObject.Predmet.ProtuStrankaListNazivFormatedOIB>
    <izvorni_sadrzaj>
      <item>BENČEK TRANSPORT društvo s ograničenom odgovornošću za posredovanje u prometu, OIB 96220059207</item>
    </izvorni_sadrzaj>
    <derivirana_varijabla naziv="DomainObject.Predmet.ProtuStrankaListNazivFormatedOIB_1">
      <item>BENČEK TRANSPORT društvo s ograničenom odgovornošću za posredovanje u prometu, OIB 96220059207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St-36/2018-2</izvorni_sadrzaj>
    <derivirana_varijabla naziv="DomainObject.PoslovniBrojDokumenta_1">St-36/2018-2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BENČEK TRANSPORT društvo s ograničenom odgovornošću za posredovanje u prometu</izvorni_sadrzaj>
    <derivirana_varijabla naziv="DomainObject.Predmet.ProtustrankaIDrugi_1">BENČEK TRANSPORT društvo s ograničenom odgovornošću za posredovanje u prometu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BENČEK TRANSPORT društvo s ograničenom odgovornošću za posredovanje u prometu, OIB 96220059207, Plitvička 42, 42205 Zamlača</izvorni_sadrzaj>
    <derivirana_varijabla naziv="DomainObject.Predmet.ProtustrankaIDrugiAdressOIB_1">BENČEK TRANSPORT društvo s ograničenom odgovornošću za posredovanje u prometu, OIB 96220059207, Plitvička 42,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BENČEK TRANSPORT društvo s ograničenom odgovornošću za posredovanje u prometu</item>
      <item>Financijska agencija - Podružnica Varaždin</item>
    </izvorni_sadrzaj>
    <derivirana_varijabla naziv="DomainObject.Predmet.SudioniciListNaziv_1">
      <item>BENČEK TRANSPORT društvo s ograničenom odgovornošću za posredovanje u prometu</item>
      <item>Financijska agencija - Podružnica Varaždin</item>
    </derivirana_varijabla>
  </DomainObject.Predmet.SudioniciListNaziv>
  <DomainObject.Predmet.SudioniciListAdressOIB>
    <izvorni_sadrzaj>
      <item>BENČEK TRANSPORT društvo s ograničenom odgovornošću za posredovanje u prometu, OIB 96220059207, Plitvička 42,42205 Zamlača</item>
      <item>Financijska agencija - Podružnica Varaždin, OIB 85821130368, A. Cesarca 2,42000 Varaždin</item>
    </izvorni_sadrzaj>
    <derivirana_varijabla naziv="DomainObject.Predmet.SudioniciListAdressOIB_1">
      <item>BENČEK TRANSPORT društvo s ograničenom odgovornošću za posredovanje u prometu, OIB 96220059207, Plitvička 42,42205 Zamlača</item>
      <item>Financijska agencija -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FFE4D-5609-4B6C-808E-85FD09962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5222</properties:Characters>
  <properties:Lines>96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2018-03-26T06:27:00Z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