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bafb" w14:paraId="510bafb" w:rsidRDefault="00801B0F" w:rsidR="00801B0F">
      <w:pPr>
        <w15:collapsed w:val="false"/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F13D4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801B0F" w:rsidR="00801B0F">
            <w:pPr>
              <w:jc w:val="center"/>
            </w:pPr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CF13D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CF13D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CF13D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:rsidRDefault="00CF13D4" w:rsidP="00CF13D4" w:rsidR="008A76E3" w:rsidRPr="008A76E3">
      <w:pPr>
        <w:pStyle w:val="Zaglavlje"/>
        <w:jc w:val="right"/>
      </w:pPr>
      <w:r>
        <w:br w:clear="all" w:type="textWrapping"/>
      </w:r>
      <w:r w:rsidR="008A76E3" w:rsidRPr="008A76E3">
        <w:t>Poslovni broj: 4.St-</w:t>
      </w:r>
      <w:r>
        <w:t>327</w:t>
      </w:r>
      <w:r w:rsidR="008A76E3" w:rsidRPr="008A76E3">
        <w:t>/2018-</w:t>
      </w:r>
      <w:r>
        <w:t>6</w:t>
      </w:r>
    </w:p>
    <w:p w:rsidRDefault="00966BEF" w:rsidP="00CF13D4" w:rsidR="00966BEF" w:rsidRPr="008A76E3">
      <w:pPr>
        <w:rPr>
          <w:lang w:val="hr-HR"/>
        </w:rPr>
      </w:pPr>
    </w:p>
    <w:p w:rsidRDefault="00801B0F" w:rsidP="00CF13D4" w:rsidR="00801B0F">
      <w:pPr>
        <w:pStyle w:val="Naslov2"/>
        <w:rPr>
          <w:bCs/>
          <w:spacing w:val="100"/>
          <w:szCs w:val="24"/>
        </w:rPr>
      </w:pPr>
    </w:p>
    <w:p w:rsidRDefault="008A76E3" w:rsidP="00CF13D4" w:rsidR="00966BEF" w:rsidRPr="008A76E3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01B0F" w:rsidP="00CF13D4" w:rsidR="00801B0F">
      <w:pPr>
        <w:jc w:val="center"/>
        <w:rPr>
          <w:spacing w:val="100"/>
          <w:lang w:val="hr-HR"/>
        </w:rPr>
      </w:pPr>
    </w:p>
    <w:p w:rsidRDefault="008A76E3" w:rsidP="00CF13D4" w:rsid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801B0F" w:rsidP="00CF13D4" w:rsidR="00801B0F" w:rsidRPr="008A76E3">
      <w:pPr>
        <w:jc w:val="center"/>
        <w:rPr>
          <w:spacing w:val="100"/>
          <w:lang w:val="hr-HR"/>
        </w:rPr>
      </w:pPr>
    </w:p>
    <w:p w:rsidRDefault="00966BEF" w:rsidP="00966BEF" w:rsidR="00966BEF" w:rsidRPr="008A76E3">
      <w:pPr>
        <w:rPr>
          <w:lang w:val="hr-HR"/>
        </w:rPr>
      </w:pPr>
    </w:p>
    <w:p w:rsidRDefault="00966BEF" w:rsidP="00CF13D4" w:rsidR="00966BEF" w:rsidRPr="00CF13D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CF13D4" w:rsidRPr="003E6C1D">
        <w:rPr>
          <w:lang w:val="hr-HR"/>
        </w:rPr>
        <w:t>PRSKALO d.o.o.</w:t>
      </w:r>
      <w:r w:rsidR="00CF13D4">
        <w:rPr>
          <w:lang w:val="hr-HR"/>
        </w:rPr>
        <w:t xml:space="preserve">, </w:t>
      </w:r>
      <w:r w:rsidR="00CF13D4" w:rsidRPr="003E6C1D">
        <w:rPr>
          <w:lang w:val="hr-HR"/>
        </w:rPr>
        <w:t>Antuna Gustava Matoša 1</w:t>
      </w:r>
      <w:r w:rsidR="00CF13D4">
        <w:rPr>
          <w:lang w:val="hr-HR"/>
        </w:rPr>
        <w:t xml:space="preserve">, Makarska, OIB: </w:t>
      </w:r>
      <w:r w:rsidR="00CF13D4" w:rsidRPr="003E6C1D">
        <w:rPr>
          <w:lang w:val="hr-HR"/>
        </w:rPr>
        <w:t>57863644730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="00CF13D4">
        <w:rPr>
          <w:szCs w:val="24"/>
          <w:lang w:val="hr-HR"/>
        </w:rPr>
        <w:t>. srpnja 2018.</w:t>
      </w:r>
    </w:p>
    <w:p w:rsidRDefault="00801B0F" w:rsidP="00966BEF" w:rsidR="00801B0F">
      <w:pPr>
        <w:jc w:val="center"/>
        <w:rPr>
          <w:lang w:val="hr-HR"/>
        </w:rPr>
      </w:pPr>
    </w:p>
    <w:p w:rsidRDefault="00966BEF" w:rsidP="00966BEF" w:rsidR="00801B0F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CF13D4" w:rsidRPr="003E6C1D">
        <w:rPr>
          <w:lang w:val="hr-HR"/>
        </w:rPr>
        <w:t>PRSKALO d.o.o.</w:t>
      </w:r>
      <w:r w:rsidR="00CF13D4">
        <w:rPr>
          <w:lang w:val="hr-HR"/>
        </w:rPr>
        <w:t xml:space="preserve">, </w:t>
      </w:r>
      <w:r w:rsidR="00CF13D4" w:rsidRPr="003E6C1D">
        <w:rPr>
          <w:lang w:val="hr-HR"/>
        </w:rPr>
        <w:t>Antuna Gustava Matoša 1</w:t>
      </w:r>
      <w:r w:rsidR="00CF13D4">
        <w:rPr>
          <w:lang w:val="hr-HR"/>
        </w:rPr>
        <w:t xml:space="preserve">, Makarska, OIB: </w:t>
      </w:r>
      <w:r w:rsidR="00CF13D4" w:rsidRPr="003E6C1D">
        <w:rPr>
          <w:lang w:val="hr-HR"/>
        </w:rPr>
        <w:t>57863644730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CF13D4">
        <w:rPr>
          <w:lang w:val="hr-HR"/>
        </w:rPr>
        <w:t>08:</w:t>
      </w:r>
      <w:r w:rsidR="00801B0F">
        <w:rPr>
          <w:lang w:val="hr-HR"/>
        </w:rPr>
        <w:t>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CF13D4">
        <w:t>Marina Mamić, Kruge 9, Zagreb, OIB: 12021589075.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CF13D4" w:rsidRPr="003E6C1D">
        <w:rPr>
          <w:lang w:val="hr-HR"/>
        </w:rPr>
        <w:t>PRSKALO d.o.o.</w:t>
      </w:r>
      <w:r w:rsidR="00CF13D4">
        <w:rPr>
          <w:lang w:val="hr-HR"/>
        </w:rPr>
        <w:t xml:space="preserve">, </w:t>
      </w:r>
      <w:r w:rsidR="00CF13D4" w:rsidRPr="003E6C1D">
        <w:rPr>
          <w:lang w:val="hr-HR"/>
        </w:rPr>
        <w:t>Antuna Gustava Matoša 1</w:t>
      </w:r>
      <w:r w:rsidR="00CF13D4">
        <w:rPr>
          <w:lang w:val="hr-HR"/>
        </w:rPr>
        <w:t xml:space="preserve">, Makarska, OIB: </w:t>
      </w:r>
      <w:r w:rsidR="00CF13D4" w:rsidRPr="003E6C1D">
        <w:rPr>
          <w:lang w:val="hr-HR"/>
        </w:rPr>
        <w:t>57863644730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801B0F" w:rsidP="00966BEF" w:rsidR="00801B0F">
      <w:pPr>
        <w:jc w:val="center"/>
        <w:rPr>
          <w:lang w:val="hr-HR"/>
        </w:rPr>
      </w:pPr>
    </w:p>
    <w:p w:rsidRDefault="00966BEF" w:rsidP="00966BEF" w:rsidR="00966BEF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801B0F" w:rsidP="00966BEF" w:rsidR="00801B0F" w:rsidRPr="008A76E3">
      <w:pPr>
        <w:jc w:val="center"/>
        <w:rPr>
          <w:lang w:val="hr-HR"/>
        </w:rPr>
      </w:pP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CF13D4">
        <w:rPr>
          <w:lang w:val="hr-HR"/>
        </w:rPr>
        <w:t>26. travnja</w:t>
      </w:r>
      <w:r w:rsidRPr="008A76E3">
        <w:rPr>
          <w:lang w:val="hr-HR"/>
        </w:rPr>
        <w:t xml:space="preserve"> 2018. zahtjev za provedbu skraćenog stečajnog postupka nad dužnikom </w:t>
      </w:r>
      <w:r w:rsidR="00CF13D4" w:rsidRPr="003E6C1D">
        <w:rPr>
          <w:lang w:val="hr-HR"/>
        </w:rPr>
        <w:t>PRSKALO d.o.o.</w:t>
      </w:r>
      <w:r w:rsidR="00CF13D4">
        <w:rPr>
          <w:lang w:val="hr-HR"/>
        </w:rPr>
        <w:t xml:space="preserve">, </w:t>
      </w:r>
      <w:r w:rsidR="00CF13D4" w:rsidRPr="003E6C1D">
        <w:rPr>
          <w:lang w:val="hr-HR"/>
        </w:rPr>
        <w:t>Antuna Gustava Matoša 1</w:t>
      </w:r>
      <w:r w:rsidR="00CF13D4">
        <w:rPr>
          <w:lang w:val="hr-HR"/>
        </w:rPr>
        <w:t xml:space="preserve">, Makarska, OIB: </w:t>
      </w:r>
      <w:r w:rsidR="00CF13D4" w:rsidRPr="003E6C1D">
        <w:rPr>
          <w:lang w:val="hr-HR"/>
        </w:rPr>
        <w:t>57863644730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CF13D4">
        <w:rPr>
          <w:lang w:val="hr-HR"/>
        </w:rPr>
        <w:t>20. travnja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CF13D4">
        <w:rPr>
          <w:lang w:val="hr-HR"/>
        </w:rPr>
        <w:t>41.511,39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lastRenderedPageBreak/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CF13D4">
        <w:rPr>
          <w:lang w:val="hr-HR"/>
        </w:rPr>
        <w:t>3. svibnja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CF13D4" w:rsidR="00966BEF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CF13D4" w:rsidP="00CF13D4" w:rsidR="00CF13D4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CF6465" w:rsidR="00CF6465">
      <w:pPr>
        <w:jc w:val="right"/>
      </w:pPr>
      <w:r>
        <w:t xml:space="preserve"> Katarina Mikulić</w:t>
      </w:r>
      <w:r w:rsidR="00CF6465">
        <w:t>,v.r.</w:t>
      </w:r>
    </w:p>
    <w:p w:rsidRDefault="00CF6465" w:rsidP="00CF6465" w:rsidR="00CF6465">
      <w:pPr>
        <w:jc w:val="right"/>
      </w:pPr>
      <w:r>
        <w:t>za točnost otpravka-ovlašteni službenik</w:t>
      </w:r>
    </w:p>
    <w:p w:rsidRDefault="00CF6465" w:rsidP="003D5E9B" w:rsidR="00966BEF" w:rsidRPr="008A76E3">
      <w:pPr>
        <w:ind w:left="7080"/>
      </w:pPr>
      <w:r>
        <w:t xml:space="preserve">Ivana Hajder </w:t>
      </w:r>
      <w:r w:rsidR="003D5E9B">
        <w:t xml:space="preserve"> </w:t>
      </w:r>
    </w:p>
    <w:p w:rsidRDefault="00CF6465" w:rsidR="00CF6465">
      <w:r>
        <w:br w:type="page"/>
      </w: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01B0F" w:rsidP="00966BEF" w:rsidR="00801B0F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</w:p>
    <w:p w:rsidRDefault="00853B3E" w:rsidR="00853B3E" w:rsidRPr="008A76E3"/>
    <w:sectPr w:rsidSect="008A76E3" w:rsidR="00853B3E" w:rsidRPr="008A76E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CF6465" w:rsidRPr="00CF6465">
      <w:rPr>
        <w:noProof/>
        <w:lang w:val="hr-HR"/>
      </w:rPr>
      <w:t>3</w:t>
    </w:r>
    <w:r w:rsidR="00966BEF">
      <w:fldChar w:fldCharType="end"/>
    </w:r>
    <w:r w:rsidR="00966BEF">
      <w:tab/>
    </w:r>
    <w:r w:rsidRPr="008A76E3">
      <w:t>Poslovni broj: 4.St-</w:t>
    </w:r>
    <w:r w:rsidR="00CF13D4">
      <w:t>327</w:t>
    </w:r>
    <w:r w:rsidRPr="008A76E3">
      <w:t>/2018-</w:t>
    </w:r>
    <w:r w:rsidR="00CF13D4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C2F22"/>
    <w:rsid w:val="003D5E9B"/>
    <w:rsid w:val="00417EA6"/>
    <w:rsid w:val="0071519E"/>
    <w:rsid w:val="0076393E"/>
    <w:rsid w:val="007F7A84"/>
    <w:rsid w:val="00801B0F"/>
    <w:rsid w:val="00814EDB"/>
    <w:rsid w:val="00815142"/>
    <w:rsid w:val="00853B3E"/>
    <w:rsid w:val="008A76E3"/>
    <w:rsid w:val="00966BEF"/>
    <w:rsid w:val="00981D37"/>
    <w:rsid w:val="00A51DE9"/>
    <w:rsid w:val="00B7506F"/>
    <w:rsid w:val="00CF13D4"/>
    <w:rsid w:val="00CF6465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F6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F6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PRSKALO društvo s ograničenom odgovornošću za građenje, trgovinu i turizam</izvorni_sadrzaj>
    <derivirana_varijabla naziv="DomainObject.Predmet.ProtustrankaFormated_1">  PRSKALO društvo s ograničenom odgovornošću za građenje, trgovinu i turizam</derivirana_varijabla>
  </DomainObject.Predmet.ProtustrankaFormated>
  <DomainObject.Predmet.ProtustrankaFormatedOIB>
    <izvorni_sadrzaj>  PRSKALO društvo s ograničenom odgovornošću za građenje, trgovinu i turizam, OIB 57863644730</izvorni_sadrzaj>
    <derivirana_varijabla naziv="DomainObject.Predmet.ProtustrankaFormatedOIB_1">  PRSKALO društvo s ograničenom odgovornošću za građenje, trgovinu i turizam, OIB 57863644730</derivirana_varijabla>
  </DomainObject.Predmet.ProtustrankaFormatedOIB>
  <DomainObject.Predmet.ProtustrankaFormatedWithAdress>
    <izvorni_sadrzaj> PRSKALO društvo s ograničenom odgovornošću za građenje, trgovinu i turizam, Antuna Gustava Matoša 1, 21300 Makarska</izvorni_sadrzaj>
    <derivirana_varijabla naziv="DomainObject.Predmet.ProtustrankaFormatedWithAdress_1"> PRSKALO društvo s ograničenom odgovornošću za građenje, trgovinu i turizam, Antuna Gustava Matoša 1, 21300 Makarska</derivirana_varijabla>
  </DomainObject.Predmet.ProtustrankaFormatedWithAdress>
  <DomainObject.Predmet.ProtustrankaFormatedWithAdressOIB>
    <izvorni_sadrzaj> PRSKALO društvo s ograničenom odgovornošću za građenje, trgovinu i turizam, OIB 57863644730, Antuna Gustava Matoša 1, 21300 Makarska</izvorni_sadrzaj>
    <derivirana_varijabla naziv="DomainObject.Predmet.ProtustrankaFormatedWithAdressOIB_1"> PRSKALO društvo s ograničenom odgovornošću za građenje, trgovinu i turizam, OIB 57863644730, Antuna Gustava Matoša 1, 21300 Makarska</derivirana_varijabla>
  </DomainObject.Predmet.ProtustrankaFormatedWithAdressOIB>
  <DomainObject.Predmet.ProtustrankaWithAdress>
    <izvorni_sadrzaj>PRSKALO društvo s ograničenom odgovornošću za građenje, trgovinu i turizam Antuna Gustava Matoša 1, 21300 Makarska</izvorni_sadrzaj>
    <derivirana_varijabla naziv="DomainObject.Predmet.ProtustrankaWithAdress_1">PRSKALO društvo s ograničenom odgovornošću za građenje, trgovinu i turizam Antuna Gustava Matoša 1, 21300 Makarska</derivirana_varijabla>
  </DomainObject.Predmet.ProtustrankaWithAdress>
  <DomainObject.Predmet.ProtustrankaWithAdressOIB>
    <izvorni_sadrzaj>PRSKALO društvo s ograničenom odgovornošću za građenje, trgovinu i turizam, OIB 57863644730, Antuna Gustava Matoša 1, 21300 Makarska</izvorni_sadrzaj>
    <derivirana_varijabla naziv="DomainObject.Predmet.ProtustrankaWithAdressOIB_1">PRSKALO društvo s ograničenom odgovornošću za građenje, trgovinu i turizam, OIB 57863644730, Antuna Gustava Matoša 1, 21300 Makarska</derivirana_varijabla>
  </DomainObject.Predmet.ProtustrankaWithAdressOIB>
  <DomainObject.Predmet.ProtustrankaNazivFormated>
    <izvorni_sadrzaj>PRSKALO društvo s ograničenom odgovornošću za građenje, trgovinu i turizam</izvorni_sadrzaj>
    <derivirana_varijabla naziv="DomainObject.Predmet.ProtustrankaNazivFormated_1">PRSKALO društvo s ograničenom odgovornošću za građenje, trgovinu i turizam</derivirana_varijabla>
  </DomainObject.Predmet.ProtustrankaNazivFormated>
  <DomainObject.Predmet.ProtustrankaNazivFormatedOIB>
    <izvorni_sadrzaj>PRSKALO društvo s ograničenom odgovornošću za građenje, trgovinu i turizam, OIB 57863644730</izvorni_sadrzaj>
    <derivirana_varijabla naziv="DomainObject.Predmet.ProtustrankaNazivFormatedOIB_1">PRSKALO društvo s ograničenom odgovornošću za građenje, trgovinu i turizam, OIB 57863644730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41511.39</izvorni_sadrzaj>
    <derivirana_varijabla naziv="DomainObject.Predmet.TrenutnaVrijednost_1">41511.39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PRSKALO društvo s ograničenom odgovornošću za građenje, trgovinu i turizam</item>
    </izvorni_sadrzaj>
    <derivirana_varijabla naziv="DomainObject.Predmet.ProtuStrankaListFormated_1">
      <item>PRSKALO društvo s ograničenom odgovornošću za građenje, trgovinu i turizam</item>
    </derivirana_varijabla>
  </DomainObject.Predmet.ProtuStrankaListFormated>
  <DomainObject.Predmet.ProtuStrankaListFormatedOIB>
    <izvorni_sadrzaj>
      <item>PRSKALO društvo s ograničenom odgovornošću za građenje, trgovinu i turizam, OIB 57863644730</item>
    </izvorni_sadrzaj>
    <derivirana_varijabla naziv="DomainObject.Predmet.ProtuStrankaListFormatedOIB_1">
      <item>PRSKALO društvo s ograničenom odgovornošću za građenje, trgovinu i turizam, OIB 57863644730</item>
    </derivirana_varijabla>
  </DomainObject.Predmet.ProtuStrankaListFormatedOIB>
  <DomainObject.Predmet.ProtuStrankaListFormatedWithAdress>
    <izvorni_sadrzaj>
      <item>PRSKALO društvo s ograničenom odgovornošću za građenje, trgovinu i turizam, Antuna Gustava Matoša 1, 21300 Makarska</item>
    </izvorni_sadrzaj>
    <derivirana_varijabla naziv="DomainObject.Predmet.ProtuStrankaListFormatedWithAdress_1">
      <item>PRSKALO društvo s ograničenom odgovornošću za građenje, trgovinu i turizam, Antuna Gustava Matoša 1, 21300 Makarska</item>
    </derivirana_varijabla>
  </DomainObject.Predmet.ProtuStrankaListFormatedWithAdress>
  <DomainObject.Predmet.ProtuStrankaListFormatedWithAdressOIB>
    <izvorni_sadrzaj>
      <item>PRSKALO društvo s ograničenom odgovornošću za građenje, trgovinu i turizam, OIB 57863644730, Antuna Gustava Matoša 1, 21300 Makarska</item>
    </izvorni_sadrzaj>
    <derivirana_varijabla naziv="DomainObject.Predmet.ProtuStrankaListFormatedWithAdressOIB_1">
      <item>PRSKALO društvo s ograničenom odgovornošću za građenje, trgovinu i turizam, OIB 57863644730, Antuna Gustava Matoša 1, 21300 Makarska</item>
    </derivirana_varijabla>
  </DomainObject.Predmet.ProtuStrankaListFormatedWithAdressOIB>
  <DomainObject.Predmet.ProtuStrankaListNazivFormated>
    <izvorni_sadrzaj>
      <item>PRSKALO društvo s ograničenom odgovornošću za građenje, trgovinu i turizam</item>
    </izvorni_sadrzaj>
    <derivirana_varijabla naziv="DomainObject.Predmet.ProtuStrankaListNazivFormated_1">
      <item>PRSKALO društvo s ograničenom odgovornošću za građenje, trgovinu i turizam</item>
    </derivirana_varijabla>
  </DomainObject.Predmet.ProtuStrankaListNazivFormated>
  <DomainObject.Predmet.ProtuStrankaListNazivFormatedOIB>
    <izvorni_sadrzaj>
      <item>PRSKALO društvo s ograničenom odgovornošću za građenje, trgovinu i turizam, OIB 57863644730</item>
    </izvorni_sadrzaj>
    <derivirana_varijabla naziv="DomainObject.Predmet.ProtuStrankaListNazivFormatedOIB_1">
      <item>PRSKALO društvo s ograničenom odgovornošću za građenje, trgovinu i turizam, OIB 57863644730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PRSKALO društvo s ograničenom odgovornošću za građenje, trgovinu i turizam</izvorni_sadrzaj>
    <derivirana_varijabla naziv="DomainObject.Predmet.ProtustrankaIDrugi_1">PRSKALO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PRSKALO društvo s ograničenom odgovornošću za građenje, trgovinu i turizam, OIB 57863644730, Antuna Gustava Matoša 1, 21300 Makarska</izvorni_sadrzaj>
    <derivirana_varijabla naziv="DomainObject.Predmet.ProtustrankaIDrugiAdressOIB_1">PRSKALO društvo s ograničenom odgovornošću za građenje, trgovinu i turizam, OIB 57863644730, Antuna Gustava Matoša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PRSKALO društvo s ograničenom odgovornošću za građenje, trgovinu i turizam</item>
      <item>FINANCIJSKA AGENCIJA, RC SPLIT</item>
    </izvorni_sadrzaj>
    <derivirana_varijabla naziv="DomainObject.Predmet.SudioniciListNaziv_1">
      <item>PRSKALO društvo s ograničenom odgovornošću za građenje, trgovinu i turizam</item>
      <item>FINANCIJSKA AGENCIJA, RC SPLIT</item>
    </derivirana_varijabla>
  </DomainObject.Predmet.SudioniciListNaziv>
  <DomainObject.Predmet.SudioniciListAdressOIB>
    <izvorni_sadrzaj>
      <item>PRSKALO društvo s ograničenom odgovornošću za građenje, trgovinu i turizam, OIB 57863644730, Antuna Gustava Matoša 1,21300 Makarska</item>
      <item>FINANCIJSKA AGENCIJA, RC SPLIT, OIB 85821130368, Mažuranićevo šetalište 24 b,21000 Split</item>
    </izvorni_sadrzaj>
    <derivirana_varijabla naziv="DomainObject.Predmet.SudioniciListAdressOIB_1">
      <item>PRSKALO društvo s ograničenom odgovornošću za građenje, trgovinu i turizam, OIB 57863644730, Antuna Gustava Matoša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57863644730</item>
      <item>, OIB 85821130368</item>
    </izvorni_sadrzaj>
    <derivirana_varijabla naziv="DomainObject.Predmet.SudioniciListNazivOIB_1">
      <item>, OIB 57863644730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717</properties:Words>
  <properties:Characters>3983</properties:Characters>
  <properties:Lines>105</properties:Lines>
  <properties:Paragraphs>27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U IME REPUBLIKE HRVATSKE</vt:lpstr>
      <vt:lpstr>        </vt:lpstr>
    </vt:vector>
  </properties:TitlesOfParts>
  <properties:LinksUpToDate>false</properties:LinksUpToDate>
  <properties:CharactersWithSpaces>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2018-07-06T05:55:00Z</cp:lastPrinted>
  <dcterms:modified xmlns:xsi="http://www.w3.org/2001/XMLSchema-instance" xsi:type="dcterms:W3CDTF">2018-07-06T05:55:00Z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