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dc0c" w14:paraId="4d2dc0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759A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Posl.br.7.St.6</w:t>
      </w:r>
      <w:r w:rsidR="00773078">
        <w:rPr>
          <w:b/>
          <w:sz w:val="22"/>
          <w:szCs w:val="22"/>
        </w:rPr>
        <w:t>21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</w:t>
      </w:r>
      <w:r w:rsidR="00773078">
        <w:rPr>
          <w:b/>
          <w:sz w:val="22"/>
          <w:szCs w:val="22"/>
        </w:rPr>
        <w:t>GABRICIJA d.o.o., OIB: 49361407131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773078">
        <w:rPr>
          <w:b/>
          <w:sz w:val="22"/>
          <w:szCs w:val="22"/>
        </w:rPr>
        <w:t>GABRICIJA d.o.o., OIB: 49361407131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773078">
        <w:rPr>
          <w:sz w:val="22"/>
          <w:szCs w:val="22"/>
        </w:rPr>
        <w:t>15.436,43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47135"/>
    <w:rsid w:val="00166031"/>
    <w:rsid w:val="001924E7"/>
    <w:rsid w:val="001D333B"/>
    <w:rsid w:val="00356883"/>
    <w:rsid w:val="004219AA"/>
    <w:rsid w:val="00447F0F"/>
    <w:rsid w:val="004E2A1F"/>
    <w:rsid w:val="00551C92"/>
    <w:rsid w:val="005759A0"/>
    <w:rsid w:val="00581578"/>
    <w:rsid w:val="005A4A4D"/>
    <w:rsid w:val="0060276D"/>
    <w:rsid w:val="006D4923"/>
    <w:rsid w:val="006D498C"/>
    <w:rsid w:val="007615C9"/>
    <w:rsid w:val="00773078"/>
    <w:rsid w:val="007B0FDD"/>
    <w:rsid w:val="007C71CF"/>
    <w:rsid w:val="007D1F61"/>
    <w:rsid w:val="007E3D13"/>
    <w:rsid w:val="00826ED2"/>
    <w:rsid w:val="008324AA"/>
    <w:rsid w:val="00897FD2"/>
    <w:rsid w:val="008B1FE5"/>
    <w:rsid w:val="009278E1"/>
    <w:rsid w:val="00936E96"/>
    <w:rsid w:val="0099043E"/>
    <w:rsid w:val="00A1036C"/>
    <w:rsid w:val="00A60E61"/>
    <w:rsid w:val="00AC519C"/>
    <w:rsid w:val="00B150B6"/>
    <w:rsid w:val="00B27133"/>
    <w:rsid w:val="00B354EA"/>
    <w:rsid w:val="00B77B32"/>
    <w:rsid w:val="00B92796"/>
    <w:rsid w:val="00DC4089"/>
    <w:rsid w:val="00E30C36"/>
    <w:rsid w:val="00E868DC"/>
    <w:rsid w:val="00E91D38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GABRICIJA d.o.o. za trgovinu i turizam</izvorni_sadrzaj>
    <derivirana_varijabla naziv="DomainObject.Predmet.ProtustrankaFormated_1">  GABRICIJA d.o.o. za trgovinu i turizam</derivirana_varijabla>
  </DomainObject.Predmet.ProtustrankaFormated>
  <DomainObject.Predmet.ProtustrankaFormatedOIB>
    <izvorni_sadrzaj>  GABRICIJA d.o.o. za trgovinu i turizam, OIB 49361407131</izvorni_sadrzaj>
    <derivirana_varijabla naziv="DomainObject.Predmet.ProtustrankaFormatedOIB_1">  GABRICIJA d.o.o. za trgovinu i turizam, OIB 49361407131</derivirana_varijabla>
  </DomainObject.Predmet.ProtustrankaFormatedOIB>
  <DomainObject.Predmet.ProtustrankaFormatedWithAdress>
    <izvorni_sadrzaj> GABRICIJA d.o.o. za trgovinu i turizam, Ulica 59, br. 12, 20270 Vela Luka</izvorni_sadrzaj>
    <derivirana_varijabla naziv="DomainObject.Predmet.ProtustrankaFormatedWithAdress_1"> GABRICIJA d.o.o. za trgovinu i turizam, Ulica 59, br. 12, 20270 Vela Luka</derivirana_varijabla>
  </DomainObject.Predmet.ProtustrankaFormatedWithAdress>
  <DomainObject.Predmet.ProtustrankaFormatedWithAdressOIB>
    <izvorni_sadrzaj> GABRICIJA d.o.o. za trgovinu i turizam, OIB 49361407131, Ulica 59, br. 12, 20270 Vela Luka</izvorni_sadrzaj>
    <derivirana_varijabla naziv="DomainObject.Predmet.ProtustrankaFormatedWithAdressOIB_1"> GABRICIJA d.o.o. za trgovinu i turizam, OIB 49361407131, Ulica 59, br. 12, 20270 Vela Luka</derivirana_varijabla>
  </DomainObject.Predmet.ProtustrankaFormatedWithAdressOIB>
  <DomainObject.Predmet.ProtustrankaWithAdress>
    <izvorni_sadrzaj>GABRICIJA d.o.o. za trgovinu i turizam Ulica 59, br. 12, 20270 Vela Luka</izvorni_sadrzaj>
    <derivirana_varijabla naziv="DomainObject.Predmet.ProtustrankaWithAdress_1">GABRICIJA d.o.o. za trgovinu i turizam Ulica 59, br. 12, 20270 Vela Luka</derivirana_varijabla>
  </DomainObject.Predmet.ProtustrankaWithAdress>
  <DomainObject.Predmet.ProtustrankaWithAdressOIB>
    <izvorni_sadrzaj>GABRICIJA d.o.o. za trgovinu i turizam, OIB 49361407131, Ulica 59, br. 12, 20270 Vela Luka</izvorni_sadrzaj>
    <derivirana_varijabla naziv="DomainObject.Predmet.ProtustrankaWithAdressOIB_1">GABRICIJA d.o.o. za trgovinu i turizam, OIB 49361407131, Ulica 59, br. 12, 20270 Vela Luka</derivirana_varijabla>
  </DomainObject.Predmet.ProtustrankaWithAdressOIB>
  <DomainObject.Predmet.ProtustrankaNazivFormated>
    <izvorni_sadrzaj>GABRICIJA d.o.o. za trgovinu i turizam</izvorni_sadrzaj>
    <derivirana_varijabla naziv="DomainObject.Predmet.ProtustrankaNazivFormated_1">GABRICIJA d.o.o. za trgovinu i turizam</derivirana_varijabla>
  </DomainObject.Predmet.ProtustrankaNazivFormated>
  <DomainObject.Predmet.ProtustrankaNazivFormatedOIB>
    <izvorni_sadrzaj>GABRICIJA d.o.o. za trgovinu i turizam, OIB 49361407131</izvorni_sadrzaj>
    <derivirana_varijabla naziv="DomainObject.Predmet.ProtustrankaNazivFormatedOIB_1">GABRICIJA d.o.o. za trgovinu i turizam, OIB 49361407131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GABRICIJA d.o.o. za trgovinu i turizam</item>
    </izvorni_sadrzaj>
    <derivirana_varijabla naziv="DomainObject.Predmet.ProtuStrankaListFormated_1">
      <item>GABRICIJA d.o.o. za trgovinu i turizam</item>
    </derivirana_varijabla>
  </DomainObject.Predmet.ProtuStrankaListFormated>
  <DomainObject.Predmet.ProtuStrankaListFormatedOIB>
    <izvorni_sadrzaj>
      <item>GABRICIJA d.o.o. za trgovinu i turizam, OIB 49361407131</item>
    </izvorni_sadrzaj>
    <derivirana_varijabla naziv="DomainObject.Predmet.ProtuStrankaListFormatedOIB_1">
      <item>GABRICIJA d.o.o. za trgovinu i turizam, OIB 49361407131</item>
    </derivirana_varijabla>
  </DomainObject.Predmet.ProtuStrankaListFormatedOIB>
  <DomainObject.Predmet.ProtuStrankaListFormatedWithAdress>
    <izvorni_sadrzaj>
      <item>GABRICIJA d.o.o. za trgovinu i turizam, Ulica 59, br. 12, 20270 Vela Luka</item>
    </izvorni_sadrzaj>
    <derivirana_varijabla naziv="DomainObject.Predmet.ProtuStrankaListFormatedWithAdress_1">
      <item>GABRICIJA d.o.o. za trgovinu i turizam, Ulica 59, br. 12, 20270 Vela Luka</item>
    </derivirana_varijabla>
  </DomainObject.Predmet.ProtuStrankaListFormatedWithAdress>
  <DomainObject.Predmet.ProtuStrankaListFormatedWithAdressOIB>
    <izvorni_sadrzaj>
      <item>GABRICIJA d.o.o. za trgovinu i turizam, OIB 49361407131, Ulica 59, br. 12, 20270 Vela Luka</item>
    </izvorni_sadrzaj>
    <derivirana_varijabla naziv="DomainObject.Predmet.ProtuStrankaListFormatedWithAdressOIB_1">
      <item>GABRICIJA d.o.o. za trgovinu i turizam, OIB 49361407131, Ulica 59, br. 12, 20270 Vela Luka</item>
    </derivirana_varijabla>
  </DomainObject.Predmet.ProtuStrankaListFormatedWithAdressOIB>
  <DomainObject.Predmet.ProtuStrankaListNazivFormated>
    <izvorni_sadrzaj>
      <item>GABRICIJA d.o.o. za trgovinu i turizam</item>
    </izvorni_sadrzaj>
    <derivirana_varijabla naziv="DomainObject.Predmet.ProtuStrankaListNazivFormated_1">
      <item>GABRICIJA d.o.o. za trgovinu i turizam</item>
    </derivirana_varijabla>
  </DomainObject.Predmet.ProtuStrankaListNazivFormated>
  <DomainObject.Predmet.ProtuStrankaListNazivFormatedOIB>
    <izvorni_sadrzaj>
      <item>GABRICIJA d.o.o. za trgovinu i turizam, OIB 49361407131</item>
    </izvorni_sadrzaj>
    <derivirana_varijabla naziv="DomainObject.Predmet.ProtuStrankaListNazivFormatedOIB_1">
      <item>GABRICIJA d.o.o. za trgovinu i turizam, OIB 49361407131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GABRICIJA d.o.o. za trgovinu i turizam</izvorni_sadrzaj>
    <derivirana_varijabla naziv="DomainObject.Predmet.ProtustrankaIDrugi_1">GABRICIJA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GABRICIJA d.o.o. za trgovinu i turizam, OIB 49361407131, Ulica 59, br. 12, 20270 Vela Luka</izvorni_sadrzaj>
    <derivirana_varijabla naziv="DomainObject.Predmet.ProtustrankaIDrugiAdressOIB_1">GABRICIJA d.o.o. za trgovinu i turizam, OIB 49361407131, Ulica 59, br. 12,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GABRICIJA d.o.o. za trgovinu i turizam</item>
    </izvorni_sadrzaj>
    <derivirana_varijabla naziv="DomainObject.Predmet.SudioniciListNaziv_1">
      <item>FINA, RC Split, Podružnica Dubrovnik</item>
      <item>GABRICIJA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GABRICIJA d.o.o. za trgovinu i turizam, OIB 49361407131, Ulica 59, br. 12,20270 Vela Luka</item>
    </izvorni_sadrzaj>
    <derivirana_varijabla naziv="DomainObject.Predmet.SudioniciListAdressOIB_1">
      <item>FINA, RC Split, Podružnica Dubrovnik, OIB 85821130368, Vukovarska 2,20000 Dubrovnik</item>
      <item>GABRICIJA d.o.o. za trgovinu i turizam, OIB 49361407131, Ulica 59, br. 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49361407131</item>
    </izvorni_sadrzaj>
    <derivirana_varijabla naziv="DomainObject.Predmet.SudioniciListNazivOIB_1">
      <item>, OIB 85821130368</item>
      <item>, OIB 49361407131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2015-12-08T08:22:00Z</dcterms:created>
  <dc:creator>Mirjana Mihović</dc:creator>
  <cp:lastModifiedBy>Mara Marčinko</cp:lastModifiedBy>
  <cp:lastPrinted>2015-12-08T08:23:00Z</cp:lastPrinted>
  <dcterms:modified xmlns:xsi="http://www.w3.org/2001/XMLSchema-instance" xsi:type="dcterms:W3CDTF">2015-12-08T08:41:00Z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