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dc3b" w14:paraId="ac7dc3b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5938B7">
        <w:rPr>
          <w:rFonts w:hAnsi="Times New Roman" w:ascii="Times New Roman"/>
          <w:szCs w:val="24"/>
          <w:lang w:val="hr-HR"/>
        </w:rPr>
        <w:t>8105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938B7" w:rsidRPr="00BA7E0D">
        <w:rPr>
          <w:rFonts w:hAnsi="Times New Roman" w:ascii="Times New Roman"/>
          <w:szCs w:val="24"/>
          <w:lang w:val="hr-HR"/>
        </w:rPr>
        <w:t>HANI-EXPORT društvo za marketing, trgovinu, uvoz i izvoz s ograničenom odgovornošću</w:t>
      </w:r>
      <w:r w:rsidR="005938B7">
        <w:rPr>
          <w:rFonts w:hAnsi="Times New Roman" w:ascii="Times New Roman"/>
          <w:szCs w:val="24"/>
          <w:lang w:val="hr-HR"/>
        </w:rPr>
        <w:t xml:space="preserve">, Zagreb (Grad Zagreb), Kuhačeva 2, OIB: </w:t>
      </w:r>
      <w:r w:rsidR="005938B7" w:rsidRPr="00BA7E0D">
        <w:rPr>
          <w:rFonts w:hAnsi="Times New Roman" w:ascii="Times New Roman"/>
          <w:szCs w:val="24"/>
          <w:lang w:val="hr-HR"/>
        </w:rPr>
        <w:t>68480343152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502F45">
        <w:rPr>
          <w:rFonts w:hAnsi="Times New Roman" w:ascii="Times New Roman"/>
          <w:szCs w:val="24"/>
        </w:rPr>
        <w:t>10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5938B7">
        <w:rPr>
          <w:rFonts w:hAnsi="Times New Roman" w:ascii="Times New Roman"/>
          <w:szCs w:val="24"/>
          <w:lang w:val="hr-HR"/>
        </w:rPr>
        <w:t>8105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9A770F" w:rsidP="009A770F" w:rsidR="005C692F" w:rsidRPr="005C692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77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5938B7">
      <w:rPr>
        <w:rFonts w:hAnsi="Times New Roman" w:ascii="Times New Roman"/>
        <w:lang w:val="hr-HR"/>
      </w:rPr>
      <w:t>8105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5D29"/>
    <w:rsid w:val="00961043"/>
    <w:rsid w:val="0098501C"/>
    <w:rsid w:val="00986AFB"/>
    <w:rsid w:val="009910C5"/>
    <w:rsid w:val="00997BA9"/>
    <w:rsid w:val="009A5D0C"/>
    <w:rsid w:val="009A770F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82861"/>
    <w:rsid w:val="00B9413D"/>
    <w:rsid w:val="00BC6AEA"/>
    <w:rsid w:val="00BE4A2E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8223C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7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7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7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7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7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7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7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7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8105</izvorni_sadrzaj>
    <derivirana_varijabla naziv="DomainObject.Predmet.Broj_1">8105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St-8105/2015</izvorni_sadrzaj>
    <derivirana_varijabla naziv="DomainObject.Predmet.OznakaBroj_1">St-8105/2015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HANI-EXPORT d.o.o. zastupanog po punomoćniku Anto Babić</izvorni_sadrzaj>
    <derivirana_varijabla naziv="DomainObject.Predmet.ProtustrankaFormated_1">  HANI-EXPORT d.o.o. zastupanog po punomoćniku Anto Babić</derivirana_varijabla>
  </DomainObject.Predmet.ProtustrankaFormated>
  <DomainObject.Predmet.ProtustrankaFormatedOIB>
    <izvorni_sadrzaj>  HANI-EXPORT d.o.o., OIB 68480343152 zastupanog po punomoćniku Anto Babić</izvorni_sadrzaj>
    <derivirana_varijabla naziv="DomainObject.Predmet.ProtustrankaFormatedOIB_1">  HANI-EXPORT d.o.o., OIB 68480343152 zastupanog po punomoćniku Anto Babić</derivirana_varijabla>
  </DomainObject.Predmet.ProtustrankaFormatedOIB>
  <DomainObject.Predmet.ProtustrankaFormatedWithAdress>
    <izvorni_sadrzaj> HANI-EXPORT d.o.o., Kuhačeva 2, 10000 Zagreb zastupanog po punomoćniku Anto Babić</izvorni_sadrzaj>
    <derivirana_varijabla naziv="DomainObject.Predmet.ProtustrankaFormatedWithAdress_1"> HANI-EXPORT d.o.o., Kuhačeva 2, 10000 Zagreb zastupanog po punomoćniku Anto Babić</derivirana_varijabla>
  </DomainObject.Predmet.ProtustrankaFormatedWithAdress>
  <DomainObject.Predmet.ProtustrankaFormatedWithAdressOIB>
    <izvorni_sadrzaj> HANI-EXPORT d.o.o., OIB 68480343152, Kuhačeva 2, 10000 Zagreb zastupanog po punomoćniku Anto Babić</izvorni_sadrzaj>
    <derivirana_varijabla naziv="DomainObject.Predmet.ProtustrankaFormatedWithAdressOIB_1"> HANI-EXPORT d.o.o., OIB 68480343152, Kuhačeva 2, 10000 Zagreb zastupanog po punomoćniku Anto Babić</derivirana_varijabla>
  </DomainObject.Predmet.ProtustrankaFormatedWithAdressOIB>
  <DomainObject.Predmet.ProtustrankaWithAdress>
    <izvorni_sadrzaj>HANI-EXPORT d.o.o. Kuhačeva 2, 10000 Zagreb</izvorni_sadrzaj>
    <derivirana_varijabla naziv="DomainObject.Predmet.ProtustrankaWithAdress_1">HANI-EXPORT d.o.o. Kuhačeva 2, 10000 Zagreb</derivirana_varijabla>
  </DomainObject.Predmet.ProtustrankaWithAdress>
  <DomainObject.Predmet.ProtustrankaWithAdressOIB>
    <izvorni_sadrzaj>HANI-EXPORT d.o.o., OIB 68480343152, Kuhačeva 2, 10000 Zagreb</izvorni_sadrzaj>
    <derivirana_varijabla naziv="DomainObject.Predmet.ProtustrankaWithAdressOIB_1">HANI-EXPORT d.o.o., OIB 68480343152, Kuhačeva 2, 10000 Zagreb</derivirana_varijabla>
  </DomainObject.Predmet.ProtustrankaWithAdressOIB>
  <DomainObject.Predmet.ProtustrankaNazivFormated>
    <izvorni_sadrzaj>HANI-EXPORT d.o.o.</izvorni_sadrzaj>
    <derivirana_varijabla naziv="DomainObject.Predmet.ProtustrankaNazivFormated_1">HANI-EXPORT d.o.o.</derivirana_varijabla>
  </DomainObject.Predmet.ProtustrankaNazivFormated>
  <DomainObject.Predmet.ProtustrankaNazivFormatedOIB>
    <izvorni_sadrzaj>HANI-EXPORT d.o.o., OIB 68480343152</izvorni_sadrzaj>
    <derivirana_varijabla naziv="DomainObject.Predmet.ProtustrankaNazivFormatedOIB_1">HANI-EXPORT d.o.o., OIB 68480343152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HANI-EXPORT d.o.o. zastupanog po punomoćniku Anto Babić</item>
    </izvorni_sadrzaj>
    <derivirana_varijabla naziv="DomainObject.Predmet.ProtuStrankaListFormated_1">
      <item>HANI-EXPORT d.o.o. zastupanog po punomoćniku Anto Babić</item>
    </derivirana_varijabla>
  </DomainObject.Predmet.ProtuStrankaListFormated>
  <DomainObject.Predmet.ProtuStrankaListFormatedOIB>
    <izvorni_sadrzaj>
      <item>HANI-EXPORT d.o.o., OIB 68480343152 zastupanog po punomoćniku Anto Babić</item>
    </izvorni_sadrzaj>
    <derivirana_varijabla naziv="DomainObject.Predmet.ProtuStrankaListFormatedOIB_1">
      <item>HANI-EXPORT d.o.o., OIB 68480343152 zastupanog po punomoćniku Anto Babić</item>
    </derivirana_varijabla>
  </DomainObject.Predmet.ProtuStrankaListFormatedOIB>
  <DomainObject.Predmet.ProtuStrankaListFormatedWithAdress>
    <izvorni_sadrzaj>
      <item>HANI-EXPORT d.o.o., Kuhačeva 2, 10000 Zagreb zastupanog po punomoćniku Anto Babić</item>
    </izvorni_sadrzaj>
    <derivirana_varijabla naziv="DomainObject.Predmet.ProtuStrankaListFormatedWithAdress_1">
      <item>HANI-EXPORT d.o.o., Kuhačeva 2, 10000 Zagreb zastupanog po punomoćniku Anto Babić</item>
    </derivirana_varijabla>
  </DomainObject.Predmet.ProtuStrankaListFormatedWithAdress>
  <DomainObject.Predmet.ProtuStrankaListFormatedWithAdressOIB>
    <izvorni_sadrzaj>
      <item>HANI-EXPORT d.o.o., OIB 68480343152, Kuhačeva 2, 10000 Zagreb zastupanog po punomoćniku Anto Babić</item>
    </izvorni_sadrzaj>
    <derivirana_varijabla naziv="DomainObject.Predmet.ProtuStrankaListFormatedWithAdressOIB_1">
      <item>HANI-EXPORT d.o.o., OIB 68480343152, Kuhačeva 2, 10000 Zagreb zastupanog po punomoćniku Anto Babić</item>
    </derivirana_varijabla>
  </DomainObject.Predmet.ProtuStrankaListFormatedWithAdressOIB>
  <DomainObject.Predmet.ProtuStrankaListNazivFormated>
    <izvorni_sadrzaj>
      <item>HANI-EXPORT d.o.o.</item>
    </izvorni_sadrzaj>
    <derivirana_varijabla naziv="DomainObject.Predmet.ProtuStrankaListNazivFormated_1">
      <item>HANI-EXPORT d.o.o.</item>
    </derivirana_varijabla>
  </DomainObject.Predmet.ProtuStrankaListNazivFormated>
  <DomainObject.Predmet.ProtuStrankaListNazivFormatedOIB>
    <izvorni_sadrzaj>
      <item>HANI-EXPORT d.o.o., OIB 68480343152</item>
    </izvorni_sadrzaj>
    <derivirana_varijabla naziv="DomainObject.Predmet.ProtuStrankaListNazivFormatedOIB_1">
      <item>HANI-EXPORT d.o.o., OIB 68480343152</item>
    </derivirana_varijabla>
  </DomainObject.Predmet.ProtuStrankaListNazivFormatedOIB>
  <DomainObject.Predmet.OstaliListFormated>
    <izvorni_sadrzaj>
      <item>Anto Babić punomoćnik sudionika u postupku HANI-EXPORT d.o.o.</item>
    </izvorni_sadrzaj>
    <derivirana_varijabla naziv="DomainObject.Predmet.OstaliListFormated_1">
      <item>Anto Babić punomoćnik sudionika u postupku HANI-EXPORT d.o.o.</item>
    </derivirana_varijabla>
  </DomainObject.Predmet.OstaliListFormated>
  <DomainObject.Predmet.OstaliListFormatedOIB>
    <izvorni_sadrzaj>
      <item>Anto Babić, OIB 48969967354 punomoćnik sudionika u postupku HANI-EXPORT d.o.o.</item>
    </izvorni_sadrzaj>
    <derivirana_varijabla naziv="DomainObject.Predmet.OstaliListFormatedOIB_1">
      <item>Anto Babić, OIB 48969967354 punomoćnik sudionika u postupku HANI-EXPORT d.o.o.</item>
    </derivirana_varijabla>
  </DomainObject.Predmet.OstaliListFormatedOIB>
  <DomainObject.Predmet.OstaliListFormatedWithAdress>
    <izvorni_sadrzaj>
      <item>Anto Babić, Matije Gupca 88, 32252 Otok punomoćnik sudionika u postupku HANI-EXPORT d.o.o.</item>
    </izvorni_sadrzaj>
    <derivirana_varijabla naziv="DomainObject.Predmet.OstaliListFormatedWithAdress_1">
      <item>Anto Babić, Matije Gupca 88, 32252 Otok punomoćnik sudionika u postupku HANI-EXPORT d.o.o.</item>
    </derivirana_varijabla>
  </DomainObject.Predmet.OstaliListFormatedWithAdress>
  <DomainObject.Predmet.OstaliListFormatedWithAdressOIB>
    <izvorni_sadrzaj>
      <item>Anto Babić, OIB 48969967354, Matije Gupca 88, 32252 Otok punomoćnik sudionika u postupku HANI-EXPORT d.o.o.</item>
    </izvorni_sadrzaj>
    <derivirana_varijabla naziv="DomainObject.Predmet.OstaliListFormatedWithAdressOIB_1">
      <item>Anto Babić, OIB 48969967354, Matije Gupca 88, 32252 Otok punomoćnik sudionika u postupku HANI-EXPORT d.o.o.</item>
    </derivirana_varijabla>
  </DomainObject.Predmet.OstaliListFormatedWithAdressOIB>
  <DomainObject.Predmet.OstaliListNazivFormated>
    <izvorni_sadrzaj>
      <item>Anto Babić</item>
    </izvorni_sadrzaj>
    <derivirana_varijabla naziv="DomainObject.Predmet.OstaliListNazivFormated_1">
      <item>Anto Babić</item>
    </derivirana_varijabla>
  </DomainObject.Predmet.OstaliListNazivFormated>
  <DomainObject.Predmet.OstaliListNazivFormatedOIB>
    <izvorni_sadrzaj>
      <item>Anto Babić, OIB 48969967354</item>
    </izvorni_sadrzaj>
    <derivirana_varijabla naziv="DomainObject.Predmet.OstaliListNazivFormatedOIB_1">
      <item>Anto Babić, OIB 48969967354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HANI-EXPORT d.o.o.</izvorni_sadrzaj>
    <derivirana_varijabla naziv="DomainObject.Predmet.ProtustrankaIDrugi_1">HANI-EXPORT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HANI-EXPORT d.o.o., OIB 68480343152, Kuhačeva 2, 10000 Zagreb</izvorni_sadrzaj>
    <derivirana_varijabla naziv="DomainObject.Predmet.ProtustrankaIDrugiAdressOIB_1">HANI-EXPORT d.o.o., OIB 68480343152,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HANI-EXPORT d.o.o.</item>
      <item>Anto Babić</item>
    </izvorni_sadrzaj>
    <derivirana_varijabla naziv="DomainObject.Predmet.SudioniciListNaziv_1">
      <item>FINA Regionalni centar Zagreb</item>
      <item>HANI-EXPORT d.o.o.</item>
      <item>Anto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HANI-EXPORT d.o.o., OIB 68480343152, Kuhačeva 2,10000 Zagreb</item>
      <item>Anto Babić, OIB 48969967354, Matije Gupca 88,32252 Otok</item>
    </izvorni_sadrzaj>
    <derivirana_varijabla naziv="DomainObject.Predmet.SudioniciListAdressOIB_1">
      <item>FINA Regionalni centar Zagreb, OIB 85821130368, Trg svibanjskih žrtava 1995. 1,10000 Zagreb</item>
      <item>HANI-EXPORT d.o.o., OIB 68480343152, Kuhačeva 2,10000 Zagreb</item>
      <item>Anto Babić, OIB 48969967354, Matije Gupca 88,32252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68480343152</item>
      <item>, OIB 48969967354</item>
    </izvorni_sadrzaj>
    <derivirana_varijabla naziv="DomainObject.Predmet.SudioniciListNazivOIB_1">
      <item>, OIB 85821130368</item>
      <item>, OIB 68480343152</item>
      <item>, OIB 48969967354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7B806-EAF4-46D9-8898-496CD695D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2355</properties:Characters>
  <properties:Lines>77</properties:Lines>
  <properties:Paragraphs>34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2016-03-10T07:13:00Z</cp:lastPrinted>
  <dcterms:modified xmlns:xsi="http://www.w3.org/2001/XMLSchema-instance" xsi:type="dcterms:W3CDTF">2016-03-10T07:15:00Z</dcterms:modified>
  <cp:revision>198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