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cd48" w14:paraId="06acd48" w:rsidRDefault="006015F4" w:rsidP="006015F4" w:rsidR="006015F4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6015F4" w:rsidP="006015F4" w:rsidR="006015F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6015F4" w:rsidP="006015F4" w:rsidR="006015F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6015F4" w:rsidP="006015F4" w:rsidR="006015F4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St-485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6015F4" w:rsidP="006015F4" w:rsidR="006015F4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6015F4" w:rsidP="006015F4" w:rsidR="006015F4" w:rsidRPr="004C4B9E">
      <w:pPr>
        <w:jc w:val="both"/>
        <w:rPr>
          <w:sz w:val="23"/>
          <w:szCs w:val="23"/>
        </w:rPr>
      </w:pPr>
    </w:p>
    <w:p w:rsidRDefault="006015F4" w:rsidP="006015F4" w:rsidR="006015F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6015F4" w:rsidP="006015F4" w:rsidR="006015F4" w:rsidRPr="004C4B9E">
      <w:pPr>
        <w:rPr>
          <w:sz w:val="23"/>
          <w:szCs w:val="23"/>
        </w:rPr>
      </w:pPr>
    </w:p>
    <w:p w:rsidRDefault="006015F4" w:rsidP="006015F4" w:rsidR="006015F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6015F4" w:rsidP="006015F4" w:rsidR="006015F4" w:rsidRPr="004C4B9E">
      <w:pPr>
        <w:rPr>
          <w:sz w:val="23"/>
          <w:szCs w:val="23"/>
        </w:rPr>
      </w:pPr>
    </w:p>
    <w:p w:rsidRDefault="006015F4" w:rsidP="006015F4" w:rsidR="006015F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I. M. TRADE d.o.o., Umag, Zemljoradnička 7, OIB: 84756265615, dana 21. ožujka 2016</w:t>
      </w:r>
      <w:r w:rsidRPr="004C4B9E">
        <w:rPr>
          <w:sz w:val="23"/>
          <w:szCs w:val="23"/>
        </w:rPr>
        <w:t xml:space="preserve">. </w:t>
      </w:r>
    </w:p>
    <w:p w:rsidRDefault="006015F4" w:rsidP="006015F4" w:rsidR="006015F4" w:rsidRPr="004C4B9E">
      <w:pPr>
        <w:jc w:val="both"/>
        <w:rPr>
          <w:sz w:val="23"/>
          <w:szCs w:val="23"/>
        </w:rPr>
      </w:pPr>
    </w:p>
    <w:p w:rsidRDefault="006015F4" w:rsidP="006015F4" w:rsidR="006015F4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6015F4" w:rsidP="006015F4" w:rsidR="006015F4">
      <w:pPr>
        <w:jc w:val="both"/>
        <w:rPr>
          <w:sz w:val="23"/>
          <w:szCs w:val="23"/>
        </w:rPr>
      </w:pPr>
    </w:p>
    <w:p w:rsidRDefault="006015F4" w:rsidP="006015F4" w:rsidR="006015F4" w:rsidRPr="004C4B9E">
      <w:pPr>
        <w:jc w:val="both"/>
        <w:rPr>
          <w:sz w:val="23"/>
          <w:szCs w:val="23"/>
        </w:rPr>
      </w:pPr>
    </w:p>
    <w:p w:rsidRDefault="006015F4" w:rsidP="006015F4" w:rsidR="006015F4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I. M. TRADE d.o.o., Umag, Zemljoradnička 7, OIB: 84756265615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2. svibnja 2016. u 12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15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6015F4" w:rsidP="006015F4" w:rsidR="006015F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6015F4" w:rsidP="006015F4" w:rsidR="006015F4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I. M. TRADE d.o.o., Umag, Zemljoradnička 7, OIB: 84756265615</w:t>
      </w:r>
    </w:p>
    <w:p w:rsidRDefault="006015F4" w:rsidP="006015F4" w:rsidR="006015F4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Jadranko Orbanić, Petrovija, Petrovija 42.</w:t>
      </w:r>
    </w:p>
    <w:p w:rsidRDefault="006015F4" w:rsidP="006015F4" w:rsidR="006015F4" w:rsidRPr="004040C4">
      <w:pPr>
        <w:jc w:val="both"/>
        <w:rPr>
          <w:sz w:val="23"/>
          <w:szCs w:val="23"/>
          <w:lang w:val="sv-SE"/>
        </w:rPr>
      </w:pPr>
    </w:p>
    <w:p w:rsidRDefault="006015F4" w:rsidP="006015F4" w:rsidR="006015F4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Jadranko Orbanić, Petrovija, Petrovija 42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I. M. TRADE d.o.o., Umag, Zemljoradnička 7, OIB: 84756265615</w:t>
      </w:r>
      <w:r w:rsidRPr="00D10EBB">
        <w:rPr>
          <w:sz w:val="23"/>
          <w:szCs w:val="23"/>
          <w:lang w:val="sv-SE"/>
        </w:rPr>
        <w:t>.</w:t>
      </w:r>
    </w:p>
    <w:p w:rsidRDefault="006015F4" w:rsidP="006015F4" w:rsidR="006015F4">
      <w:pPr>
        <w:jc w:val="both"/>
        <w:rPr>
          <w:sz w:val="23"/>
          <w:szCs w:val="23"/>
        </w:rPr>
      </w:pPr>
    </w:p>
    <w:p w:rsidRDefault="006015F4" w:rsidP="006015F4" w:rsidR="006015F4" w:rsidRPr="00D10EBB">
      <w:pPr>
        <w:jc w:val="both"/>
        <w:rPr>
          <w:sz w:val="23"/>
          <w:szCs w:val="23"/>
        </w:rPr>
      </w:pPr>
    </w:p>
    <w:p w:rsidRDefault="006015F4" w:rsidP="006015F4" w:rsidR="006015F4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21. ožujka 2016</w:t>
      </w:r>
      <w:r w:rsidRPr="004C4B9E">
        <w:rPr>
          <w:sz w:val="23"/>
          <w:szCs w:val="23"/>
        </w:rPr>
        <w:t>.</w:t>
      </w:r>
    </w:p>
    <w:p w:rsidRDefault="006015F4" w:rsidP="006015F4" w:rsidR="006015F4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6015F4" w:rsidP="006015F4" w:rsidR="006015F4" w:rsidRPr="004C4B9E">
      <w:pPr>
        <w:jc w:val="center"/>
        <w:rPr>
          <w:sz w:val="23"/>
          <w:szCs w:val="23"/>
        </w:rPr>
      </w:pPr>
    </w:p>
    <w:p w:rsidRDefault="006015F4" w:rsidP="006015F4" w:rsidR="006015F4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6015F4" w:rsidP="006015F4" w:rsidR="006015F4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  <w:r>
        <w:rPr>
          <w:sz w:val="23"/>
          <w:szCs w:val="23"/>
        </w:rPr>
        <w:t xml:space="preserve"> </w:t>
      </w:r>
    </w:p>
    <w:p w:rsidRDefault="006015F4" w:rsidP="006015F4" w:rsidR="006015F4">
      <w:pPr>
        <w:jc w:val="center"/>
        <w:rPr>
          <w:sz w:val="23"/>
          <w:szCs w:val="23"/>
        </w:rPr>
      </w:pPr>
    </w:p>
    <w:p w:rsidRDefault="006015F4" w:rsidP="006015F4" w:rsidR="006015F4" w:rsidRPr="004C4B9E">
      <w:pPr>
        <w:jc w:val="both"/>
        <w:rPr>
          <w:sz w:val="23"/>
          <w:szCs w:val="23"/>
        </w:rPr>
      </w:pPr>
    </w:p>
    <w:p w:rsidRDefault="006015F4" w:rsidP="006015F4" w:rsidR="006015F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6015F4" w:rsidP="006015F4" w:rsidR="006015F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6015F4" w:rsidP="006015F4" w:rsidR="006015F4" w:rsidRPr="004C4B9E">
      <w:pPr>
        <w:jc w:val="both"/>
        <w:rPr>
          <w:sz w:val="23"/>
          <w:szCs w:val="23"/>
        </w:rPr>
      </w:pPr>
    </w:p>
    <w:p w:rsidRDefault="006015F4" w:rsidP="006015F4" w:rsidR="006015F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6015F4" w:rsidP="006015F4" w:rsidR="006015F4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6015F4" w:rsidP="006015F4" w:rsidR="006015F4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I. M. TRADE d.o.o., Umag, Zemljoradnička 7</w:t>
      </w:r>
    </w:p>
    <w:p w:rsidRDefault="006015F4" w:rsidP="006015F4" w:rsidR="006015F4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Jadranko Orbanić, Petrovija, Petrovija 42</w:t>
      </w:r>
    </w:p>
    <w:p w:rsidRDefault="006015F4" w:rsidP="006015F4" w:rsidR="006015F4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810286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286" w:rsidR="00000000">
      <w:r>
        <w:separator/>
      </w:r>
    </w:p>
  </w:endnote>
  <w:endnote w:id="0" w:type="continuationSeparator">
    <w:p w:rsidRDefault="0081028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286" w:rsidR="00000000">
      <w:r>
        <w:separator/>
      </w:r>
    </w:p>
  </w:footnote>
  <w:footnote w:id="0" w:type="continuationSeparator">
    <w:p w:rsidRDefault="0081028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15F4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1028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5F4"/>
    <w:rsid w:val="00554328"/>
    <w:rsid w:val="006015F4"/>
    <w:rsid w:val="00810286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15F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15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15F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5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5F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0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28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28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28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28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15F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15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15F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5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5F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0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28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28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28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28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 M. TRADE d.o.o. UMAG</izvorni_sadrzaj>
    <derivirana_varijabla naziv="DomainObject.Predmet.ProtustrankaFormated_1">  I. M. TRADE d.o.o. UMAG</derivirana_varijabla>
  </DomainObject.Predmet.ProtustrankaFormated>
  <DomainObject.Predmet.ProtustrankaFormatedOIB>
    <izvorni_sadrzaj>  I. M. TRADE d.o.o. UMAG, OIB 84756265615</izvorni_sadrzaj>
    <derivirana_varijabla naziv="DomainObject.Predmet.ProtustrankaFormatedOIB_1">  I. M. TRADE d.o.o. UMAG, OIB 84756265615</derivirana_varijabla>
  </DomainObject.Predmet.ProtustrankaFormatedOIB>
  <DomainObject.Predmet.ProtustrankaFormatedWithAdress>
    <izvorni_sadrzaj> I. M. TRADE d.o.o. UMAG, Zemljoradnička 7, 52470 Umag</izvorni_sadrzaj>
    <derivirana_varijabla naziv="DomainObject.Predmet.ProtustrankaFormatedWithAdress_1"> I. M. TRADE d.o.o. UMAG, Zemljoradnička 7, 52470 Umag</derivirana_varijabla>
  </DomainObject.Predmet.ProtustrankaFormatedWithAdress>
  <DomainObject.Predmet.ProtustrankaFormatedWithAdressOIB>
    <izvorni_sadrzaj> I. M. TRADE d.o.o. UMAG, OIB 84756265615, Zemljoradnička 7, 52470 Umag</izvorni_sadrzaj>
    <derivirana_varijabla naziv="DomainObject.Predmet.ProtustrankaFormatedWithAdressOIB_1"> I. M. TRADE d.o.o. UMAG, OIB 84756265615, Zemljoradnička 7, 52470 Umag</derivirana_varijabla>
  </DomainObject.Predmet.ProtustrankaFormatedWithAdressOIB>
  <DomainObject.Predmet.ProtustrankaWithAdress>
    <izvorni_sadrzaj>I. M. TRADE d.o.o. UMAG Zemljoradnička 7, 52470 Umag</izvorni_sadrzaj>
    <derivirana_varijabla naziv="DomainObject.Predmet.ProtustrankaWithAdress_1">I. M. TRADE d.o.o. UMAG Zemljoradnička 7, 52470 Umag</derivirana_varijabla>
  </DomainObject.Predmet.ProtustrankaWithAdress>
  <DomainObject.Predmet.ProtustrankaWithAdressOIB>
    <izvorni_sadrzaj>I. M. TRADE d.o.o. UMAG, OIB 84756265615, Zemljoradnička 7, 52470 Umag</izvorni_sadrzaj>
    <derivirana_varijabla naziv="DomainObject.Predmet.ProtustrankaWithAdressOIB_1">I. M. TRADE d.o.o. UMAG, OIB 84756265615, Zemljoradnička 7, 52470 Umag</derivirana_varijabla>
  </DomainObject.Predmet.ProtustrankaWithAdressOIB>
  <DomainObject.Predmet.ProtustrankaNazivFormated>
    <izvorni_sadrzaj>I. M. TRADE d.o.o. UMAG</izvorni_sadrzaj>
    <derivirana_varijabla naziv="DomainObject.Predmet.ProtustrankaNazivFormated_1">I. M. TRADE d.o.o. UMAG</derivirana_varijabla>
  </DomainObject.Predmet.ProtustrankaNazivFormated>
  <DomainObject.Predmet.ProtustrankaNazivFormatedOIB>
    <izvorni_sadrzaj>I. M. TRADE d.o.o. UMAG, OIB 84756265615</izvorni_sadrzaj>
    <derivirana_varijabla naziv="DomainObject.Predmet.ProtustrankaNazivFormatedOIB_1">I. M. TRADE d.o.o. UMAG, OIB 84756265615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11283.30</izvorni_sadrzaj>
    <derivirana_varijabla naziv="DomainObject.Predmet.TrenutnaVrijednost_1">11283.30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M. TRADE d.o.o. UMAG</item>
    </izvorni_sadrzaj>
    <derivirana_varijabla naziv="DomainObject.Predmet.ProtuStrankaListFormated_1">
      <item>I. M. TRADE d.o.o. UMAG</item>
    </derivirana_varijabla>
  </DomainObject.Predmet.ProtuStrankaListFormated>
  <DomainObject.Predmet.ProtuStrankaListFormatedOIB>
    <izvorni_sadrzaj>
      <item>I. M. TRADE d.o.o. UMAG, OIB 84756265615</item>
    </izvorni_sadrzaj>
    <derivirana_varijabla naziv="DomainObject.Predmet.ProtuStrankaListFormatedOIB_1">
      <item>I. M. TRADE d.o.o. UMAG, OIB 84756265615</item>
    </derivirana_varijabla>
  </DomainObject.Predmet.ProtuStrankaListFormatedOIB>
  <DomainObject.Predmet.ProtuStrankaListFormatedWithAdress>
    <izvorni_sadrzaj>
      <item>I. M. TRADE d.o.o. UMAG, Zemljoradnička 7, 52470 Umag</item>
    </izvorni_sadrzaj>
    <derivirana_varijabla naziv="DomainObject.Predmet.ProtuStrankaListFormatedWithAdress_1">
      <item>I. M. TRADE d.o.o. UMAG, Zemljoradnička 7, 52470 Umag</item>
    </derivirana_varijabla>
  </DomainObject.Predmet.ProtuStrankaListFormatedWithAdress>
  <DomainObject.Predmet.ProtuStrankaListFormatedWithAdressOIB>
    <izvorni_sadrzaj>
      <item>I. M. TRADE d.o.o. UMAG, OIB 84756265615, Zemljoradnička 7, 52470 Umag</item>
    </izvorni_sadrzaj>
    <derivirana_varijabla naziv="DomainObject.Predmet.ProtuStrankaListFormatedWithAdressOIB_1">
      <item>I. M. TRADE d.o.o. UMAG, OIB 84756265615, Zemljoradnička 7, 52470 Umag</item>
    </derivirana_varijabla>
  </DomainObject.Predmet.ProtuStrankaListFormatedWithAdressOIB>
  <DomainObject.Predmet.ProtuStrankaListNazivFormated>
    <izvorni_sadrzaj>
      <item>I. M. TRADE d.o.o. UMAG</item>
    </izvorni_sadrzaj>
    <derivirana_varijabla naziv="DomainObject.Predmet.ProtuStrankaListNazivFormated_1">
      <item>I. M. TRADE d.o.o. UMAG</item>
    </derivirana_varijabla>
  </DomainObject.Predmet.ProtuStrankaListNazivFormated>
  <DomainObject.Predmet.ProtuStrankaListNazivFormatedOIB>
    <izvorni_sadrzaj>
      <item>I. M. TRADE d.o.o. UMAG, OIB 84756265615</item>
    </izvorni_sadrzaj>
    <derivirana_varijabla naziv="DomainObject.Predmet.ProtuStrankaListNazivFormatedOIB_1">
      <item>I. M. TRADE d.o.o. UMAG, OIB 84756265615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M. TRADE d.o.o. UMAG</izvorni_sadrzaj>
    <derivirana_varijabla naziv="DomainObject.Predmet.ProtustrankaIDrugi_1">I. M. TRADE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I. M. TRADE d.o.o. UMAG, OIB 84756265615, Zemljoradnička 7, 52470 Umag</izvorni_sadrzaj>
    <derivirana_varijabla naziv="DomainObject.Predmet.ProtustrankaIDrugiAdressOIB_1">I. M. TRADE d.o.o. UMAG, OIB 84756265615, Zemljoradnička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M. TRADE d.o.o. UMAG</item>
    </izvorni_sadrzaj>
    <derivirana_varijabla naziv="DomainObject.Predmet.SudioniciListNaziv_1">
      <item>FINANCIJSKA AGENCIJA, RC RIJEKA, PODRUŽNICA PULA, PULA</item>
      <item>I. M. TRADE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I. M. TRADE d.o.o. UMAG, OIB 84756265615, Zemljoradnička 7,52470 Umag</item>
    </izvorni_sadrzaj>
    <derivirana_varijabla naziv="DomainObject.Predmet.SudioniciListAdressOIB_1">
      <item>FINANCIJSKA AGENCIJA, RC RIJEKA, PODRUŽNICA PULA, PULA, OIB 85821130368, Ulica grada Vukovara 70,10000 Zagreb</item>
      <item>I. M. TRADE d.o.o. UMAG, OIB 84756265615, Zemljoradnička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84756265615</item>
    </izvorni_sadrzaj>
    <derivirana_varijabla naziv="DomainObject.Predmet.SudioniciListNazivOIB_1">
      <item>, OIB 85821130368</item>
      <item>, OIB 84756265615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1456</properties:Characters>
  <properties:Lines>48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2016-03-21T11:21:00Z</dcterms:created>
  <dc:creator>Jasmina Matika</dc:creator>
  <cp:lastModifiedBy>Jasmina Matika</cp:lastModifiedBy>
  <dcterms:modified xmlns:xsi="http://www.w3.org/2001/XMLSchema-instance" xsi:type="dcterms:W3CDTF">2016-03-21T11:27:00Z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