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3aa13" w14:paraId="e63aa13" w:rsidRDefault="00DF5BB4" w:rsidP="00DF5BB4" w:rsidR="0052745C" w:rsidRPr="00F000C2">
      <w:pPr>
        <w:ind w:firstLine="708"/>
        <w15:collapsed w:val="false"/>
      </w:pPr>
      <w:bookmarkStart w:name="_GoBack" w:id="0"/>
      <w:bookmarkEnd w:id="0"/>
      <w:r w:rsidRPr="00F000C2">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03382" w:rsidP="00DF5BB4" w:rsidR="00103382" w:rsidRPr="00F000C2">
      <w:pPr>
        <w:spacing w:before="100"/>
      </w:pPr>
      <w:r w:rsidRPr="00F000C2">
        <w:t>REPUBLIKA HRVATSKA</w:t>
      </w:r>
      <w:r w:rsidRPr="00F000C2">
        <w:tab/>
      </w:r>
      <w:r w:rsidRPr="00F000C2">
        <w:tab/>
      </w:r>
      <w:r w:rsidRPr="00F000C2">
        <w:tab/>
      </w:r>
      <w:r w:rsidRPr="00F000C2">
        <w:tab/>
      </w:r>
      <w:r w:rsidRPr="00F000C2">
        <w:tab/>
      </w:r>
      <w:r w:rsidRPr="00F000C2">
        <w:tab/>
      </w:r>
    </w:p>
    <w:p w:rsidRDefault="00103382" w:rsidP="00DF5BB4" w:rsidR="00103382" w:rsidRPr="00F000C2">
      <w:pPr>
        <w:jc w:val="both"/>
        <w:rPr>
          <w:rFonts w:eastAsiaTheme="minorHAnsi"/>
          <w:bCs/>
        </w:rPr>
      </w:pPr>
      <w:r w:rsidRPr="00F000C2">
        <w:t>TRGOVAČKI SUD U SPLITU</w:t>
      </w:r>
    </w:p>
    <w:p w:rsidRDefault="00103382" w:rsidP="00DF5BB4" w:rsidR="00103382" w:rsidRPr="00F000C2">
      <w:pPr>
        <w:jc w:val="both"/>
        <w:rPr>
          <w:rFonts w:eastAsiaTheme="minorHAnsi"/>
          <w:bCs/>
        </w:rPr>
      </w:pPr>
      <w:r w:rsidRPr="00F000C2">
        <w:rPr>
          <w:rFonts w:eastAsiaTheme="minorHAnsi"/>
          <w:bCs/>
        </w:rPr>
        <w:t xml:space="preserve">Sukoišanska 6, Split                                        </w:t>
      </w:r>
      <w:r w:rsidRPr="00F000C2">
        <w:rPr>
          <w:rFonts w:eastAsiaTheme="minorHAnsi"/>
        </w:rPr>
        <w:t>                                       </w:t>
      </w:r>
    </w:p>
    <w:p w:rsidRDefault="00103382" w:rsidP="00DF5BB4" w:rsidR="00103382" w:rsidRPr="00F000C2">
      <w:pPr>
        <w:jc w:val="both"/>
      </w:pPr>
    </w:p>
    <w:p w:rsidRDefault="00103382" w:rsidP="00F000C2" w:rsidR="00103382" w:rsidRPr="00F000C2">
      <w:pPr>
        <w:spacing w:after="160" w:before="160"/>
        <w:jc w:val="center"/>
      </w:pPr>
      <w:r w:rsidRPr="00F000C2">
        <w:t>R E P U B L I K A   H R V A T S K A</w:t>
      </w:r>
    </w:p>
    <w:p w:rsidRDefault="00103382" w:rsidP="00F000C2" w:rsidR="00103382" w:rsidRPr="00F000C2">
      <w:pPr>
        <w:spacing w:after="300" w:before="300"/>
        <w:jc w:val="center"/>
        <w:rPr>
          <w:b/>
        </w:rPr>
      </w:pPr>
      <w:r w:rsidRPr="00F000C2">
        <w:t>R J E Š E N J E</w:t>
      </w:r>
    </w:p>
    <w:p w:rsidRDefault="00103382" w:rsidP="00220C60" w:rsidR="00103382" w:rsidRPr="00F000C2">
      <w:pPr>
        <w:ind w:firstLine="708"/>
        <w:jc w:val="both"/>
      </w:pPr>
      <w:r w:rsidRPr="00F000C2">
        <w:t xml:space="preserve">Trgovački sud u Splitu, po stečajnoj sutkinji Ani Golub Gruić, u postupku povodom prijedloga predlagatelja </w:t>
      </w:r>
      <w:r w:rsidRPr="00F000C2">
        <w:rPr>
          <w:rFonts w:eastAsiaTheme="minorHAnsi"/>
        </w:rPr>
        <w:t>Heta</w:t>
      </w:r>
      <w:r w:rsidR="00247F5D" w:rsidRPr="00F000C2">
        <w:rPr>
          <w:rFonts w:eastAsiaTheme="minorHAnsi"/>
        </w:rPr>
        <w:t xml:space="preserve">  </w:t>
      </w:r>
      <w:r w:rsidRPr="00F000C2">
        <w:rPr>
          <w:rFonts w:eastAsiaTheme="minorHAnsi"/>
        </w:rPr>
        <w:t>Asset</w:t>
      </w:r>
      <w:r w:rsidR="00247F5D" w:rsidRPr="00F000C2">
        <w:rPr>
          <w:rFonts w:eastAsiaTheme="minorHAnsi"/>
        </w:rPr>
        <w:t xml:space="preserve"> </w:t>
      </w:r>
      <w:r w:rsidRPr="00F000C2">
        <w:rPr>
          <w:rFonts w:eastAsiaTheme="minorHAnsi"/>
        </w:rPr>
        <w:t>Resolution AG</w:t>
      </w:r>
      <w:r w:rsidRPr="00F000C2">
        <w:t>, Klagenfurt am Wӧrthersee, Alpen-Adria-Platz 1, Republika Austrija, OIB: 90730821413, zastupan po punomoćniku Luki Rimcu, odvjetniku u Zagreb</w:t>
      </w:r>
      <w:r w:rsidR="00357493" w:rsidRPr="00F000C2">
        <w:t>u</w:t>
      </w:r>
      <w:r w:rsidRPr="00F000C2">
        <w:t xml:space="preserve">, </w:t>
      </w:r>
      <w:r w:rsidR="00357493" w:rsidRPr="00F000C2">
        <w:t>za</w:t>
      </w:r>
      <w:r w:rsidRPr="00F000C2">
        <w:t xml:space="preserve"> otvaranj</w:t>
      </w:r>
      <w:r w:rsidR="00357493" w:rsidRPr="00F000C2">
        <w:t>e</w:t>
      </w:r>
      <w:r w:rsidRPr="00F000C2">
        <w:t xml:space="preserve"> stečajnog postupka nad dužnikom ARE</w:t>
      </w:r>
      <w:r w:rsidR="00B84801" w:rsidRPr="00F000C2">
        <w:t>I</w:t>
      </w:r>
      <w:r w:rsidRPr="00F000C2">
        <w:t xml:space="preserve">OS d.o.o. Split, Obala Hrvatskog narodnog preporoda 6, OIB: 60966752592, </w:t>
      </w:r>
      <w:r w:rsidR="00220C60" w:rsidRPr="00F000C2">
        <w:t>zastupanom po punomoćnicima Mladenu Parčini i Jeleni Šarić Mladin, odvjetnicima u Splitu, dana 13. ožujka 2017. godine</w:t>
      </w:r>
    </w:p>
    <w:p w:rsidRDefault="00AD371A" w:rsidP="00DF5BB4" w:rsidR="00AD371A" w:rsidRPr="00F000C2">
      <w:pPr>
        <w:spacing w:after="240" w:before="240"/>
        <w:jc w:val="center"/>
      </w:pPr>
      <w:r w:rsidRPr="00F000C2">
        <w:t xml:space="preserve">r i j e š i o   j e                                               </w:t>
      </w:r>
    </w:p>
    <w:p w:rsidRDefault="002717B7" w:rsidP="003B7D25" w:rsidR="002717B7" w:rsidRPr="00F000C2">
      <w:pPr>
        <w:spacing w:before="160"/>
        <w:ind w:firstLine="709"/>
        <w:jc w:val="both"/>
      </w:pPr>
      <w:r w:rsidRPr="00F000C2">
        <w:t>I. Otvara se stečajni postupak nad dužnikom</w:t>
      </w:r>
      <w:r w:rsidR="00247F5D" w:rsidRPr="00F000C2">
        <w:t xml:space="preserve"> </w:t>
      </w:r>
      <w:r w:rsidR="003B7D25" w:rsidRPr="00F000C2">
        <w:t>AREIOS d.o.o. Split, Obala Hrvatskog narodnog preporoda 6, OIB: 60966752592.</w:t>
      </w:r>
    </w:p>
    <w:p w:rsidRDefault="003B7D25" w:rsidP="00F000C2" w:rsidR="002717B7" w:rsidRPr="00F000C2">
      <w:pPr>
        <w:spacing w:before="200"/>
        <w:ind w:firstLine="709"/>
        <w:jc w:val="both"/>
      </w:pPr>
      <w:r w:rsidRPr="00F000C2">
        <w:t xml:space="preserve"> II. Za stečajnog upravitelja</w:t>
      </w:r>
      <w:r w:rsidR="002717B7" w:rsidRPr="00F000C2">
        <w:t xml:space="preserve"> imenuje se</w:t>
      </w:r>
      <w:r w:rsidR="00247F5D" w:rsidRPr="00F000C2">
        <w:t xml:space="preserve"> </w:t>
      </w:r>
      <w:r w:rsidRPr="00F000C2">
        <w:t>Ante Gabelica iz Splita, Ruđera Boškovića 7/125, OIB: 68765596631.</w:t>
      </w:r>
    </w:p>
    <w:p w:rsidRDefault="002717B7" w:rsidP="00F000C2" w:rsidR="002717B7" w:rsidRPr="00F000C2">
      <w:pPr>
        <w:spacing w:before="200"/>
        <w:ind w:firstLine="709"/>
        <w:jc w:val="both"/>
      </w:pPr>
      <w:r w:rsidRPr="00F000C2">
        <w:t>III. Stečajni postupak otvoren je</w:t>
      </w:r>
      <w:r w:rsidR="007D3E7A" w:rsidRPr="00F000C2">
        <w:t xml:space="preserve"> </w:t>
      </w:r>
      <w:r w:rsidR="003B7D25" w:rsidRPr="00F000C2">
        <w:t>13</w:t>
      </w:r>
      <w:r w:rsidRPr="00F000C2">
        <w:t>. ožujka 2017. godine u 1</w:t>
      </w:r>
      <w:r w:rsidR="00046F09">
        <w:t>3</w:t>
      </w:r>
      <w:r w:rsidRPr="00F000C2">
        <w:t>:00 sati, kojeg dana je rješenje o otvaranju stečajnog postupka istaknuto na mrežnoj stranici e-Oglasna ploča sudova.</w:t>
      </w:r>
    </w:p>
    <w:p w:rsidRDefault="002717B7" w:rsidP="00F000C2" w:rsidR="002717B7" w:rsidRPr="00F000C2">
      <w:pPr>
        <w:spacing w:before="200"/>
        <w:ind w:firstLine="709"/>
        <w:jc w:val="both"/>
      </w:pPr>
      <w:r w:rsidRPr="00F000C2">
        <w:t>IV. Pozivaju se vjerovnici viših isplatnih redova da u roku od 30 dana od isteka 8 dana od dana objave rješenja o otvaranju stečajnog postupka na mrežnoj stranici e-Oglasna ploča sudova prijave svoje tražbine stečajno</w:t>
      </w:r>
      <w:r w:rsidR="003B7D25" w:rsidRPr="00F000C2">
        <w:t>m upravitelj</w:t>
      </w:r>
      <w:r w:rsidR="00F000C2" w:rsidRPr="00F000C2">
        <w:t>u</w:t>
      </w:r>
      <w:r w:rsidRPr="00F000C2">
        <w:t xml:space="preserve"> u skladu sa pravilima Stečajnog zakona i to u dva primjerka s ispravama iz kojih tražbina proizlazi, kao i da stečajno</w:t>
      </w:r>
      <w:r w:rsidR="003B7D25" w:rsidRPr="00F000C2">
        <w:t>m upravitelju</w:t>
      </w:r>
      <w:r w:rsidRPr="00F000C2">
        <w:t xml:space="preserve"> prilože potvrdu o uplaćenoj sudskog pristojbi u iznosu od 2% od vrijednosti prijavljene tražbine, ali ne više od 500,00 kn, koja se uplaćuje na račun prihoda državnog proračuna Republike Hrvatske broj: HR1210010051863000160 - Državne sudske pristojbe, Model: 64, Poziv na broj: 5045-3566-11</w:t>
      </w:r>
      <w:r w:rsidR="003B7D25" w:rsidRPr="00F000C2">
        <w:t>9</w:t>
      </w:r>
      <w:r w:rsidRPr="00F000C2">
        <w:t>-20</w:t>
      </w:r>
      <w:r w:rsidR="003B7D25" w:rsidRPr="00F000C2">
        <w:t>15, opis plaćanja 11.St-119</w:t>
      </w:r>
      <w:r w:rsidRPr="00F000C2">
        <w:t>/2015.</w:t>
      </w:r>
      <w:r w:rsidR="003B7D25" w:rsidRPr="00F000C2">
        <w:t xml:space="preserve"> </w:t>
      </w:r>
      <w:r w:rsidRPr="00F000C2">
        <w:t>U prijavi je potrebno navesti osnov i visinu tražbine u kunama te broj računa vjerovnika. Ako se prijavljuje tražbina o kojoj se vodi parnica prije otvaranja stečajnog postupka, u prijavi je potrebno navesti sud pred kojim se vodi parnica sa naznakom broja spisa.</w:t>
      </w:r>
    </w:p>
    <w:p w:rsidRDefault="002717B7" w:rsidP="00F000C2" w:rsidR="002717B7" w:rsidRPr="00F000C2">
      <w:pPr>
        <w:spacing w:before="200"/>
        <w:ind w:firstLine="709"/>
        <w:jc w:val="both"/>
      </w:pPr>
      <w:r w:rsidRPr="00F000C2">
        <w:t>V. Pozivaju se vjerovnici koji imaju tražbine osigurane razluč</w:t>
      </w:r>
      <w:r w:rsidR="003B7D25" w:rsidRPr="00F000C2">
        <w:t>nim pravom obavijestiti stečajnog upravitelja</w:t>
      </w:r>
      <w:r w:rsidRPr="00F000C2">
        <w:t xml:space="preserve"> u roku od 30 dana od isteka 8 dana od dana objave rješenja o otvaranju stečajnog postupka na mrežnoj stranici e-Oglasna ploča sudova u pisanom obliku o postojanju svojih razlučnih prava, pravnoj osnovi razlučnog prava i dijelu imovine stečajnog dužnika na koji se odnosi njihovo razlučno pravo. Ako razlučni vjerovnici prijavljuju i tražbinu kao stečajni vjerovnici, u prijavi su dužni označiti dio imovine stečajnog dužnika na koji se odnosi </w:t>
      </w:r>
      <w:r w:rsidRPr="00F000C2">
        <w:lastRenderedPageBreak/>
        <w:t>njihovo razlučno pravo i iznos do kojeg njihova tražbina predvidivo neće biti pokrivena razlučnim pravom.</w:t>
      </w:r>
    </w:p>
    <w:p w:rsidRDefault="002717B7" w:rsidP="00F000C2" w:rsidR="002717B7" w:rsidRPr="00F000C2">
      <w:pPr>
        <w:spacing w:before="200"/>
        <w:ind w:firstLine="709"/>
        <w:jc w:val="both"/>
      </w:pPr>
      <w:r w:rsidRPr="00F000C2">
        <w:t>VI. Pozivaju se izlučni vjerovnici u roku od 30 dana od isteka 8 dana od dana objave rješenja o otvaranju stečajnog postupka na mrežnoj stranici e-Oglasna pl</w:t>
      </w:r>
      <w:r w:rsidR="003B7D25" w:rsidRPr="00F000C2">
        <w:t>oča sudova obavijestiti stečajnog upravitelja</w:t>
      </w:r>
      <w:r w:rsidRPr="00F000C2">
        <w:t xml:space="preserve"> o svom izlučnom pravu, pravnoj osnovi izlučnog prava te označiti predmet na koji se njihovo izlučno pravo odnosi, odnosno u obavijesti označiti pravo iz čl. 80. Stečajnog zakona.</w:t>
      </w:r>
    </w:p>
    <w:p w:rsidRDefault="002717B7" w:rsidP="00F000C2" w:rsidR="002717B7" w:rsidRPr="00F000C2">
      <w:pPr>
        <w:spacing w:before="200"/>
        <w:ind w:firstLine="709"/>
        <w:jc w:val="both"/>
      </w:pPr>
      <w:r w:rsidRPr="00F000C2">
        <w:t>VII. Pozivaju se dužnici stečajnog dužnika svoje obvez</w:t>
      </w:r>
      <w:r w:rsidR="003B7D25" w:rsidRPr="00F000C2">
        <w:t>e bez odgode ispuniti stečajnom upravitelju</w:t>
      </w:r>
      <w:r w:rsidRPr="00F000C2">
        <w:t xml:space="preserve"> za stečajnog dužnika.</w:t>
      </w:r>
    </w:p>
    <w:p w:rsidRDefault="002717B7" w:rsidP="00F000C2" w:rsidR="002717B7" w:rsidRPr="00F000C2">
      <w:pPr>
        <w:spacing w:before="200"/>
        <w:ind w:firstLine="709"/>
        <w:jc w:val="both"/>
      </w:pPr>
      <w:r w:rsidRPr="00F000C2">
        <w:t xml:space="preserve">VIII. Određuje se ročište vjerovnika na kojem će se ispitati prijavljene tražbine (opće ispitno ročište) za dan </w:t>
      </w:r>
      <w:r w:rsidR="003B7D25" w:rsidRPr="00F000C2">
        <w:t>22. svibnja</w:t>
      </w:r>
      <w:r w:rsidRPr="00F000C2">
        <w:t xml:space="preserve"> 2017. godine u 08:30 sati, u prostorijama Trgovačkog suda u Splitu, Sukoišanska 6, soba br. </w:t>
      </w:r>
      <w:r w:rsidR="003B7D25" w:rsidRPr="00F000C2">
        <w:t>204 (II. kat)</w:t>
      </w:r>
      <w:r w:rsidRPr="00F000C2">
        <w:t>.</w:t>
      </w:r>
    </w:p>
    <w:p w:rsidRDefault="002717B7" w:rsidP="00F000C2" w:rsidR="002717B7" w:rsidRPr="00F000C2">
      <w:pPr>
        <w:spacing w:before="200"/>
        <w:ind w:firstLine="709"/>
        <w:jc w:val="both"/>
      </w:pPr>
      <w:r w:rsidRPr="00F000C2">
        <w:t xml:space="preserve">IX. Ročište vjerovnika na kojem će se na temelju izvješća stečajnog upravitelja odlučivati o daljnjem tijeku postupka (izvještajno ročište) određuje se za dan </w:t>
      </w:r>
      <w:r w:rsidR="003B7D25" w:rsidRPr="00F000C2">
        <w:t>22. svibnja</w:t>
      </w:r>
      <w:r w:rsidRPr="00F000C2">
        <w:t xml:space="preserve"> 2017. godine u 08:</w:t>
      </w:r>
      <w:r w:rsidR="003B7D25" w:rsidRPr="00F000C2">
        <w:t>4</w:t>
      </w:r>
      <w:r w:rsidRPr="00F000C2">
        <w:t xml:space="preserve">5 sati, u prostorijama Trgovačkog suda u Splitu, Sukoišanska 6, soba br. </w:t>
      </w:r>
      <w:r w:rsidR="003B7D25" w:rsidRPr="00F000C2">
        <w:t>204 (II. kat).</w:t>
      </w:r>
    </w:p>
    <w:p w:rsidRDefault="007D3E7A" w:rsidP="00F000C2" w:rsidR="0052745C" w:rsidRPr="00F000C2">
      <w:pPr>
        <w:spacing w:before="200"/>
        <w:ind w:firstLine="709"/>
        <w:jc w:val="both"/>
      </w:pPr>
      <w:r w:rsidRPr="00F000C2">
        <w:t>X</w:t>
      </w:r>
      <w:r w:rsidR="002717B7" w:rsidRPr="00F000C2">
        <w:t>. Rješenje o otvaranju stečajnog postupka upisat će se u sudskom registru ovog suda i objaviti na mrežnoj stranici e-Oglasna ploča sudova.</w:t>
      </w:r>
    </w:p>
    <w:p w:rsidRDefault="002717B7" w:rsidP="00E85972" w:rsidR="0052745C" w:rsidRPr="00F000C2">
      <w:pPr>
        <w:spacing w:after="120" w:before="240"/>
        <w:jc w:val="center"/>
      </w:pPr>
      <w:r w:rsidRPr="00F000C2">
        <w:t>Obrazloženje</w:t>
      </w:r>
    </w:p>
    <w:p w:rsidRDefault="00487194" w:rsidP="00DF5BB4" w:rsidR="00487194" w:rsidRPr="00F000C2">
      <w:pPr>
        <w:spacing w:before="200"/>
        <w:ind w:firstLine="708"/>
        <w:jc w:val="both"/>
      </w:pPr>
      <w:r w:rsidRPr="00F000C2">
        <w:rPr>
          <w:rFonts w:eastAsiaTheme="minorHAnsi"/>
        </w:rPr>
        <w:t xml:space="preserve">Predlagatelj – vjerovnik </w:t>
      </w:r>
      <w:r w:rsidRPr="00F000C2">
        <w:t>Heta</w:t>
      </w:r>
      <w:r w:rsidR="00E269E5" w:rsidRPr="00F000C2">
        <w:t xml:space="preserve"> </w:t>
      </w:r>
      <w:r w:rsidRPr="00F000C2">
        <w:t>Asset</w:t>
      </w:r>
      <w:r w:rsidR="00E269E5" w:rsidRPr="00F000C2">
        <w:t xml:space="preserve"> </w:t>
      </w:r>
      <w:r w:rsidRPr="00F000C2">
        <w:t>Resolution AG, Klagenfurt am Wӧrthersee, Alpen-Adria-Platz 1, Republika Austrija, OIB: 90730821413</w:t>
      </w:r>
      <w:r w:rsidR="00611CEA" w:rsidRPr="00F000C2">
        <w:t xml:space="preserve"> </w:t>
      </w:r>
      <w:r w:rsidR="00B046E3" w:rsidRPr="00F000C2">
        <w:t>(dalje: predlagatelj),</w:t>
      </w:r>
      <w:r w:rsidRPr="00F000C2">
        <w:t xml:space="preserve"> </w:t>
      </w:r>
      <w:r w:rsidRPr="00F000C2">
        <w:rPr>
          <w:rFonts w:eastAsiaTheme="minorHAnsi"/>
        </w:rPr>
        <w:t xml:space="preserve">podnio je dana 21. kolovoza 2014. godine ovom sudu prijedlog za otvaranje stečajnog postupka nad dužnikom </w:t>
      </w:r>
      <w:r w:rsidR="0022573E" w:rsidRPr="00F000C2">
        <w:t>AREIOS d.o.o. Split, Obala Hrvatskog narodnog preporoda 6, OIB: 60966752592</w:t>
      </w:r>
      <w:r w:rsidR="0022573E" w:rsidRPr="00F000C2">
        <w:rPr>
          <w:szCs w:val="20"/>
        </w:rPr>
        <w:t xml:space="preserve"> (dalje: dužnik)</w:t>
      </w:r>
      <w:r w:rsidR="00EB4D47" w:rsidRPr="00F000C2">
        <w:t>.</w:t>
      </w:r>
    </w:p>
    <w:p w:rsidRDefault="00487194" w:rsidP="00E85972" w:rsidR="00487194" w:rsidRPr="00F000C2">
      <w:pPr>
        <w:spacing w:before="200"/>
        <w:ind w:firstLine="709"/>
        <w:jc w:val="both"/>
        <w:rPr>
          <w:rFonts w:eastAsiaTheme="minorHAnsi"/>
        </w:rPr>
      </w:pPr>
      <w:r w:rsidRPr="00F000C2">
        <w:rPr>
          <w:rFonts w:eastAsiaTheme="minorHAnsi"/>
        </w:rPr>
        <w:t>U svom prijedlogu predlagatelj navodi da kao vjerovnik ima nenamirenu novčanu tražbinu prema dužniku temeljem rješenja Trgovačkog suda u Splitu poslovni broj: R1-129/2012 od 3. lipnja 2013. godine, a koje je postalo ovršno dana 2. listopada 2013. godine. Navedenim rješenjem da je dužniku i drugim osobama navedenim u točki II. dispozitiva naloženo platiti predlagatelju (kao protivniku osiguranja) iznos od ukupno 284.825,00 kn sa pripadajućom zakonskom</w:t>
      </w:r>
      <w:r w:rsidR="00D51C29" w:rsidRPr="00F000C2">
        <w:rPr>
          <w:rFonts w:eastAsiaTheme="minorHAnsi"/>
        </w:rPr>
        <w:t xml:space="preserve"> zateznom kamatom. Dužnik da u O</w:t>
      </w:r>
      <w:r w:rsidRPr="00F000C2">
        <w:rPr>
          <w:rFonts w:eastAsiaTheme="minorHAnsi"/>
        </w:rPr>
        <w:t>čevidniku redoslijeda osnova za plaćanje, koje vodi FINA, ima evidentirane neizvršene osnove za plaćanje u razdoblju duljem od 60 dana, a koje je trebalo, na temelju valjanih osnova za plaćanje, bez daljnjeg pristanka dužnika, naplatiti sa bilo kojeg od njegovih računa, iz čega da proizlazi da je dužnik nesposoban za plaćanje, a što predlagatelj dokazuje Potvrdom FINA-e od 10. veljače 2015. godine koju dostavlja uz prijedlog te Potvrdom FINA-e od 9. lipnja 2015. godine o redoslijedu osnove za plaćanje sa kamatom po osnovi izravne naplate po rješenju Trgovačkog suda u Splitu R1-129/2012. Iz svega navedenog, predlagatelj smatra da je učinio vjerojatnim, odnosno nedvojbeno dokazao postojanje tražbine prema dužniku te postojanje stečajnog razloga nesposobnosti za plaćanje na strani dužnika, radi čega je predložio da sud donese rješenje o pokretanju postupka radi utvrđivanja uvjeta za otvaranje stečajnog postupka.</w:t>
      </w:r>
    </w:p>
    <w:p w:rsidRDefault="0022573E" w:rsidP="00E85972" w:rsidR="00A05BC3" w:rsidRPr="00F000C2">
      <w:pPr>
        <w:spacing w:before="200"/>
        <w:jc w:val="both"/>
        <w:rPr>
          <w:bCs/>
        </w:rPr>
      </w:pPr>
      <w:r w:rsidRPr="00F000C2">
        <w:rPr>
          <w:bCs/>
        </w:rPr>
        <w:tab/>
      </w:r>
      <w:r w:rsidR="00487194" w:rsidRPr="00F000C2">
        <w:rPr>
          <w:bCs/>
        </w:rPr>
        <w:t xml:space="preserve">Ocijenivši da je predlagatelj ovlašten za podnošenje takvog prijedloga, ovaj sud je rješenjem poslovni broj 11. St-114/2015 od 22. rujna 2015. godine </w:t>
      </w:r>
      <w:r w:rsidR="00487194" w:rsidRPr="00F000C2">
        <w:t xml:space="preserve">(list </w:t>
      </w:r>
      <w:r w:rsidR="002717B7" w:rsidRPr="00F000C2">
        <w:t xml:space="preserve">61-65 </w:t>
      </w:r>
      <w:r w:rsidR="00487194" w:rsidRPr="00F000C2">
        <w:t xml:space="preserve">spisa) </w:t>
      </w:r>
      <w:r w:rsidR="00487194" w:rsidRPr="00F000C2">
        <w:rPr>
          <w:bCs/>
        </w:rPr>
        <w:t xml:space="preserve">pokrenuo prethodni postupak radi utvrđivanja uvjeta za otvaranje stečajnog postupka nad dužnikom </w:t>
      </w:r>
      <w:r w:rsidR="00D51C29" w:rsidRPr="00F000C2">
        <w:rPr>
          <w:bCs/>
        </w:rPr>
        <w:t>Areios</w:t>
      </w:r>
      <w:r w:rsidR="00487194" w:rsidRPr="00F000C2">
        <w:rPr>
          <w:bCs/>
        </w:rPr>
        <w:t xml:space="preserve"> d.o.o. Split (točka I. izreke rješenja) i odredio mjeru osiguranja na način da je dužniku postavio privremenu stečajnu upraviteljicu Ljiljanu Poljanić i odredio da dužnik može raspolagati svojom imovinom samo uz prethodnu suglasnost privremene stečajne upraviteljice (točke II. i III. izreke rješenja).</w:t>
      </w:r>
    </w:p>
    <w:p w:rsidRDefault="00A05BC3" w:rsidP="00E85972" w:rsidR="000021EC" w:rsidRPr="00F000C2">
      <w:pPr>
        <w:spacing w:before="200"/>
        <w:jc w:val="both"/>
        <w:rPr>
          <w:bCs/>
        </w:rPr>
      </w:pPr>
      <w:r w:rsidRPr="00F000C2">
        <w:rPr>
          <w:bCs/>
        </w:rPr>
        <w:tab/>
      </w:r>
      <w:r w:rsidR="000021EC" w:rsidRPr="00F000C2">
        <w:rPr>
          <w:bCs/>
        </w:rPr>
        <w:t xml:space="preserve">Dana 15. listopada 2015. godine ovaj sud zaprimio je podnesak predlagatelja </w:t>
      </w:r>
      <w:r w:rsidR="002717B7" w:rsidRPr="00F000C2">
        <w:rPr>
          <w:bCs/>
        </w:rPr>
        <w:t>(</w:t>
      </w:r>
      <w:r w:rsidR="000021EC" w:rsidRPr="00F000C2">
        <w:t xml:space="preserve">list </w:t>
      </w:r>
      <w:r w:rsidR="002717B7" w:rsidRPr="00F000C2">
        <w:t xml:space="preserve">75-81 </w:t>
      </w:r>
      <w:r w:rsidR="000021EC" w:rsidRPr="00F000C2">
        <w:t>spisa)</w:t>
      </w:r>
      <w:r w:rsidR="000021EC" w:rsidRPr="00F000C2">
        <w:rPr>
          <w:bCs/>
        </w:rPr>
        <w:t xml:space="preserve"> u kojem isti navodi da, osim tražbine navedene u prijedlogu za otvaranje stečajnog postupka od 18. kolovoza 2015. godine, predlagatelj kao vjerovnik ima i nenamirenu novčanu tražbinu prema dužniku temeljem zadužnice od 21. srpnja 2011. godine, solemnizirane po javnom bilježniku Sanji Barbarić pod brojem </w:t>
      </w:r>
      <w:r w:rsidR="00A7007B" w:rsidRPr="00F000C2">
        <w:rPr>
          <w:rFonts w:cs="Arial"/>
          <w:shd w:fill="FFFFFF" w:color="auto" w:val="clear"/>
        </w:rPr>
        <w:t>OV-11973/11</w:t>
      </w:r>
      <w:r w:rsidR="000021EC" w:rsidRPr="00F000C2">
        <w:rPr>
          <w:bCs/>
        </w:rPr>
        <w:t>, a koju zadužnicu je podnio FINA-i na naplatu dana 18. srpnja 2013. godine radi naplate iznosa od 10.816.906,86 EUR-a, uvećano za zakonske zatezne kamate. Ista zadužnica da je zavedena u Očevidniku redoslijeda osnova za plaćanje te da nije podmirena. Predlagatelj smatra da su dokazavši postojanje svoje tražbine prema dužniku (čije se postojanje temelji na ovršnoj ispravi – zadužnici od 21. srpnja 2011. godine) te postojanje stečajnog razloga nesposobnosti za plaćanje na strani dužnika ispunjeni uvjeti za otvaranje stečajnog postupka u smislu odredbe čl. 39. st. 2. Stečajnog zakona</w:t>
      </w:r>
      <w:r w:rsidR="00FE46B2" w:rsidRPr="00F000C2">
        <w:rPr>
          <w:bCs/>
        </w:rPr>
        <w:t xml:space="preserve"> („Narodne novine“ broj 44/96, 29/99, 129/00, 123/03, 82/06, 116/10, 25/12, 133/12 i 45/13; dalje SZ/96).</w:t>
      </w:r>
    </w:p>
    <w:p w:rsidRDefault="009F5CBC" w:rsidP="00E85972" w:rsidR="0022573E" w:rsidRPr="00F000C2">
      <w:pPr>
        <w:overflowPunct w:val="false"/>
        <w:autoSpaceDE w:val="false"/>
        <w:autoSpaceDN w:val="false"/>
        <w:adjustRightInd w:val="false"/>
        <w:spacing w:before="200"/>
        <w:jc w:val="both"/>
        <w:textAlignment w:val="baseline"/>
        <w:rPr>
          <w:bCs/>
        </w:rPr>
      </w:pPr>
      <w:r w:rsidRPr="00F000C2">
        <w:rPr>
          <w:b/>
          <w:bCs/>
        </w:rPr>
        <w:tab/>
      </w:r>
      <w:r w:rsidR="0022573E" w:rsidRPr="00F000C2">
        <w:rPr>
          <w:bCs/>
        </w:rPr>
        <w:t xml:space="preserve">Dana 22. listopada 2015. godine zaprimljeno je izvješće privremene stečajne upraviteljice Ljiljane Poljanić </w:t>
      </w:r>
      <w:r w:rsidR="00B05BFA" w:rsidRPr="00F000C2">
        <w:rPr>
          <w:bCs/>
        </w:rPr>
        <w:t>(</w:t>
      </w:r>
      <w:r w:rsidR="0022573E" w:rsidRPr="00F000C2">
        <w:t xml:space="preserve">list </w:t>
      </w:r>
      <w:r w:rsidR="003B7D25" w:rsidRPr="00F000C2">
        <w:t xml:space="preserve">91-96 </w:t>
      </w:r>
      <w:r w:rsidR="0022573E" w:rsidRPr="00F000C2">
        <w:t xml:space="preserve">spisa) </w:t>
      </w:r>
      <w:r w:rsidR="0022573E" w:rsidRPr="00F000C2">
        <w:rPr>
          <w:bCs/>
        </w:rPr>
        <w:t xml:space="preserve">u kojem u </w:t>
      </w:r>
      <w:r w:rsidR="00F46D64" w:rsidRPr="00F000C2">
        <w:rPr>
          <w:bCs/>
        </w:rPr>
        <w:t xml:space="preserve">bitnom </w:t>
      </w:r>
      <w:r w:rsidR="0022573E" w:rsidRPr="00F000C2">
        <w:rPr>
          <w:bCs/>
        </w:rPr>
        <w:t>navodi:</w:t>
      </w:r>
    </w:p>
    <w:p w:rsidRDefault="00612221" w:rsidP="00E85972" w:rsidR="00612221" w:rsidRPr="00F000C2">
      <w:pPr>
        <w:spacing w:before="100"/>
        <w:jc w:val="both"/>
        <w:rPr>
          <w:i/>
        </w:rPr>
      </w:pPr>
      <w:r w:rsidRPr="00F000C2">
        <w:rPr>
          <w:sz w:val="26"/>
          <w:szCs w:val="26"/>
        </w:rPr>
        <w:tab/>
      </w:r>
      <w:r w:rsidR="00E85972" w:rsidRPr="00F000C2">
        <w:rPr>
          <w:i/>
        </w:rPr>
        <w:t>„</w:t>
      </w:r>
      <w:r w:rsidRPr="00F000C2">
        <w:rPr>
          <w:i/>
        </w:rPr>
        <w:t>- d</w:t>
      </w:r>
      <w:r w:rsidR="00E8680D" w:rsidRPr="00F000C2">
        <w:rPr>
          <w:i/>
        </w:rPr>
        <w:t xml:space="preserve">a </w:t>
      </w:r>
      <w:r w:rsidR="00622887" w:rsidRPr="00F000C2">
        <w:rPr>
          <w:i/>
        </w:rPr>
        <w:t>a</w:t>
      </w:r>
      <w:r w:rsidR="00E8680D" w:rsidRPr="00F000C2">
        <w:rPr>
          <w:i/>
        </w:rPr>
        <w:t xml:space="preserve">naliza financijskih izvješća </w:t>
      </w:r>
      <w:r w:rsidR="00622887" w:rsidRPr="00F000C2">
        <w:rPr>
          <w:i/>
        </w:rPr>
        <w:t xml:space="preserve">društva </w:t>
      </w:r>
      <w:r w:rsidR="00E8680D" w:rsidRPr="00F000C2">
        <w:rPr>
          <w:i/>
        </w:rPr>
        <w:t>AREIOS d.o.o., Split,  prema knjigovodstvenoj evidenciji na dan 06.10.2015. godi. pokazuje da društvo nema m</w:t>
      </w:r>
      <w:r w:rsidR="003A5382" w:rsidRPr="00F000C2">
        <w:rPr>
          <w:i/>
        </w:rPr>
        <w:t>aterijalne imovine već ima dug</w:t>
      </w:r>
      <w:r w:rsidR="00E8680D" w:rsidRPr="00F000C2">
        <w:rPr>
          <w:i/>
        </w:rPr>
        <w:t>oročnu financijsku imovinu s osnova poslovnih udjela u povezanim društvima Mejaši 2 do 9 u iznosu 27.513.025,89 kn te kratkoročnu financijsku imovinu s osnova zajmova povezanim društvima, potraživanja s osnova prodaje udjela, potraživanja od kupaca i države u  iznosu  46.643.249,44 kn, ukupno imovina 74.156.275,33 kn.</w:t>
      </w:r>
    </w:p>
    <w:p w:rsidRDefault="00612221" w:rsidP="00E85972" w:rsidR="00E8680D" w:rsidRPr="00F000C2">
      <w:pPr>
        <w:spacing w:before="100"/>
        <w:jc w:val="both"/>
        <w:rPr>
          <w:i/>
        </w:rPr>
      </w:pPr>
      <w:r w:rsidRPr="00F000C2">
        <w:rPr>
          <w:i/>
          <w:sz w:val="26"/>
          <w:szCs w:val="26"/>
        </w:rPr>
        <w:tab/>
      </w:r>
      <w:r w:rsidRPr="00F000C2">
        <w:rPr>
          <w:i/>
        </w:rPr>
        <w:t>-  da se o</w:t>
      </w:r>
      <w:r w:rsidR="00E8680D" w:rsidRPr="00F000C2">
        <w:rPr>
          <w:i/>
        </w:rPr>
        <w:t xml:space="preserve">bveze društva prvenstveno odnose na dugoročne obveze prema ulagačima i investitorima i iznose 112.584.916,56 kn dok su kratkoročne obveze iskazane u iznosu 34.526.950,29 kn i u 99% se odnose na obveze prema ulagačima i investitorima. </w:t>
      </w:r>
    </w:p>
    <w:p w:rsidRDefault="00612221" w:rsidP="00E85972" w:rsidR="00E8680D" w:rsidRPr="00F000C2">
      <w:pPr>
        <w:spacing w:before="100"/>
        <w:jc w:val="both"/>
        <w:rPr>
          <w:i/>
        </w:rPr>
      </w:pPr>
      <w:r w:rsidRPr="00F000C2">
        <w:rPr>
          <w:i/>
        </w:rPr>
        <w:tab/>
        <w:t>-  da u</w:t>
      </w:r>
      <w:r w:rsidR="00E8680D" w:rsidRPr="00F000C2">
        <w:rPr>
          <w:i/>
        </w:rPr>
        <w:t xml:space="preserve"> odnosu na prijedlog za otvaranjem stečajnog postupka predlagatelja </w:t>
      </w:r>
      <w:r w:rsidR="00E8680D" w:rsidRPr="00F000C2">
        <w:rPr>
          <w:bCs/>
          <w:i/>
        </w:rPr>
        <w:t>Heta Asset Resolution AG, Klagenfurt, Austrija, kao pravni slijednik Hypo-Alpe-Adria –Bank Internati</w:t>
      </w:r>
      <w:r w:rsidR="00F000C2">
        <w:rPr>
          <w:bCs/>
          <w:i/>
        </w:rPr>
        <w:t>o</w:t>
      </w:r>
      <w:r w:rsidR="00E8680D" w:rsidRPr="00F000C2">
        <w:rPr>
          <w:bCs/>
          <w:i/>
        </w:rPr>
        <w:t>nal AG, radi namirenja iznosa 23.735,42 kn koje se odnosi na društvo primjenom čl.41st.2. ZOO na ukupno potraživanje od 284.825,00 kn, uvećano za zakonsku kamatu od 04.06.2013. god. do isplate</w:t>
      </w:r>
      <w:r w:rsidRPr="00F000C2">
        <w:rPr>
          <w:bCs/>
          <w:i/>
        </w:rPr>
        <w:t>,</w:t>
      </w:r>
      <w:r w:rsidR="00E8680D" w:rsidRPr="00F000C2">
        <w:rPr>
          <w:bCs/>
          <w:i/>
        </w:rPr>
        <w:t>iz</w:t>
      </w:r>
      <w:r w:rsidR="003A5382" w:rsidRPr="00F000C2">
        <w:rPr>
          <w:bCs/>
          <w:i/>
        </w:rPr>
        <w:t xml:space="preserve"> </w:t>
      </w:r>
      <w:r w:rsidR="00E8680D" w:rsidRPr="00F000C2">
        <w:rPr>
          <w:i/>
        </w:rPr>
        <w:t>kopija swift uplata proizlazi da je društvo ispunilo svoju obvezu prema predlagatelju/vjerovniku u cijelosti.</w:t>
      </w:r>
    </w:p>
    <w:p w:rsidRDefault="00612221" w:rsidP="00E85972" w:rsidR="00E8680D" w:rsidRPr="00F000C2">
      <w:pPr>
        <w:spacing w:before="100"/>
        <w:jc w:val="both"/>
        <w:rPr>
          <w:i/>
        </w:rPr>
      </w:pPr>
      <w:r w:rsidRPr="00F000C2">
        <w:rPr>
          <w:i/>
        </w:rPr>
        <w:tab/>
        <w:t>- da u</w:t>
      </w:r>
      <w:r w:rsidR="00E8680D" w:rsidRPr="00F000C2">
        <w:rPr>
          <w:i/>
        </w:rPr>
        <w:t xml:space="preserve"> odnosu na predlagatelja kao razlučnog vjerovnika iz prethodno podnesenog izvješća proizlazi da vjerovnik ima višestruko vrijedna sredstva osiguranja društva  i povezanih društava temeljem Sporazuma radi osiguranja novčane tražbine zasnivanjem založnog prava na nekretninama i zasnivanjem založnog prava na poslovnim udjelima  i anexa I,II i III Sporazuma u odnosu na obvezu društva i povezanih društava s osnova Ugovora o kreditu HR/1852 i anexa I,</w:t>
      </w:r>
      <w:r w:rsidR="00324993" w:rsidRPr="00F000C2">
        <w:rPr>
          <w:i/>
        </w:rPr>
        <w:t xml:space="preserve"> </w:t>
      </w:r>
      <w:r w:rsidR="00E8680D" w:rsidRPr="00F000C2">
        <w:rPr>
          <w:i/>
        </w:rPr>
        <w:t>II</w:t>
      </w:r>
      <w:r w:rsidR="00324993" w:rsidRPr="00F000C2">
        <w:rPr>
          <w:i/>
        </w:rPr>
        <w:t xml:space="preserve"> </w:t>
      </w:r>
      <w:r w:rsidR="00E8680D" w:rsidRPr="00F000C2">
        <w:rPr>
          <w:i/>
        </w:rPr>
        <w:t>,</w:t>
      </w:r>
      <w:r w:rsidR="00324993" w:rsidRPr="00F000C2">
        <w:rPr>
          <w:i/>
        </w:rPr>
        <w:t xml:space="preserve"> </w:t>
      </w:r>
      <w:r w:rsidR="00E8680D" w:rsidRPr="00F000C2">
        <w:rPr>
          <w:i/>
        </w:rPr>
        <w:t>III i IV ugovora  po kojem je nakon dosp</w:t>
      </w:r>
      <w:r w:rsidR="003A5382" w:rsidRPr="00F000C2">
        <w:rPr>
          <w:i/>
        </w:rPr>
        <w:t>i</w:t>
      </w:r>
      <w:r w:rsidR="00E8680D" w:rsidRPr="00F000C2">
        <w:rPr>
          <w:i/>
        </w:rPr>
        <w:t>jeća preostao neplaćen iznos glavnice od 2.393.428,96 Eura, kamata u iznosu 2.427.020,06 Eura i zateznih kama</w:t>
      </w:r>
      <w:r w:rsidR="00324993" w:rsidRPr="00F000C2">
        <w:rPr>
          <w:i/>
        </w:rPr>
        <w:t>ta u iznosu 5.221.996,50 Eura (</w:t>
      </w:r>
      <w:r w:rsidR="00E8680D" w:rsidRPr="00F000C2">
        <w:rPr>
          <w:i/>
        </w:rPr>
        <w:t>stanje na dan 30.06.2014. god.) ukupno 10.056.459,50 Eura a prema ovrsi vjerovnika na temelju ovršne isprave na nekretninama povezanih društava Mejaši od 2 do 9, na Općinskom sudu u Splitu, br. Ovr-4778/14 od 25.08.2014. radi 10.056.459,50 Eura, zabilježbom ovrhe u zemljišnoj knjizi, utvrđenjem vrijednosti nekretnine, prodajom nekretnina i namirenjem ovrhovoditelja/ vjerovnika  iz iznosa dobivenog  prodajom.</w:t>
      </w:r>
      <w:r w:rsidR="00A05BC3" w:rsidRPr="00F000C2">
        <w:rPr>
          <w:i/>
        </w:rPr>
        <w:t>“</w:t>
      </w:r>
    </w:p>
    <w:p w:rsidRDefault="00BD58EE" w:rsidP="00DF5BB4" w:rsidR="00BD58EE" w:rsidRPr="00F000C2">
      <w:pPr>
        <w:spacing w:before="200"/>
        <w:ind w:firstLine="703"/>
        <w:jc w:val="both"/>
      </w:pPr>
      <w:r w:rsidRPr="00F000C2">
        <w:t xml:space="preserve">Na ročištu radi izjašnjenja o prijedlogu za otvaranje stečajnog postupka održanom dana 23. listopada 2015. </w:t>
      </w:r>
      <w:r w:rsidR="003B7D25" w:rsidRPr="00F000C2">
        <w:t>godine</w:t>
      </w:r>
      <w:r w:rsidRPr="00F000C2">
        <w:t xml:space="preserve"> punomoćnik predlagatelja ostao je pri prijedlogu za otvaranje stečajnog postupka, kao i pri navodima iz podneska od 15. listopada 2015. godine u bitnom ističući:</w:t>
      </w:r>
    </w:p>
    <w:p w:rsidRDefault="00BD58EE" w:rsidP="00046F09" w:rsidR="006014FD" w:rsidRPr="00046F09">
      <w:pPr>
        <w:ind w:firstLine="703"/>
        <w:jc w:val="both"/>
      </w:pPr>
      <w:r w:rsidRPr="00046F09">
        <w:t>- da predlagatelj ima tražbinu po osnovi rješenja Trgovačkog suda u Splitu R1-129/2012 te temeljem zadužnice izdane od strane dužnika dana 21. srpnja 2011. godine ovjerene kod javnog bilježnika Sanje Barbarić iz Zagreba;</w:t>
      </w:r>
    </w:p>
    <w:p w:rsidRDefault="00BD58EE" w:rsidP="00E85972" w:rsidR="00BD58EE" w:rsidRPr="00046F09">
      <w:pPr>
        <w:spacing w:before="100"/>
        <w:ind w:firstLine="703"/>
        <w:jc w:val="both"/>
      </w:pPr>
      <w:r w:rsidRPr="00046F09">
        <w:t>- da je zadužnica apstraktan pravni posao te da je tražbina iz zadužnice osobna tražbina prema dužniku;</w:t>
      </w:r>
    </w:p>
    <w:p w:rsidRDefault="00BD58EE" w:rsidP="00E85972" w:rsidR="00BD58EE" w:rsidRPr="00046F09">
      <w:pPr>
        <w:spacing w:before="100"/>
        <w:ind w:firstLine="703"/>
        <w:jc w:val="both"/>
      </w:pPr>
      <w:r w:rsidRPr="00046F09">
        <w:t>- da radi osiguranja tražbine iz zadužnice predlagatelj nema razlučnih prava te smatra da je učinio vjerojatnim postojanje svoje tražbine, budući da u ovom konkretnom slučaju predlagatelj temelji i dokazuje svoje tražbine na javnoj ispravi, koja je ujedno i ovršna isprava, a osim toga, ukazuje i na odredbu čl. 39. st. 7. Stečajnog zakona da osobe ovlaštene za zastupanje dužnika su dužne same podnijeti prijedlog za otvaranje stečajnog postupka kada postoje stečajni razlozi</w:t>
      </w:r>
      <w:r w:rsidR="00046F09">
        <w:t>.</w:t>
      </w:r>
    </w:p>
    <w:p w:rsidRDefault="00BD58EE" w:rsidP="00E85972" w:rsidR="00BD58EE" w:rsidRPr="00F000C2">
      <w:pPr>
        <w:spacing w:before="200"/>
        <w:ind w:firstLine="703"/>
        <w:jc w:val="both"/>
      </w:pPr>
      <w:r w:rsidRPr="00F000C2">
        <w:t xml:space="preserve">Punomoćnici dužnika usprotivili su se prijedlogu za otvaranje stečajnog postupka u bitnom ističući: </w:t>
      </w:r>
    </w:p>
    <w:p w:rsidRDefault="00BD58EE" w:rsidP="00E85972" w:rsidR="00BD58EE" w:rsidRPr="00046F09">
      <w:pPr>
        <w:spacing w:before="100"/>
        <w:ind w:firstLine="703"/>
        <w:jc w:val="both"/>
      </w:pPr>
      <w:r w:rsidRPr="00046F09">
        <w:t>- da je tražbina iz predmeta R1-129/2012 u iznosu od 284.825,00 kn</w:t>
      </w:r>
      <w:r w:rsidR="00324993" w:rsidRPr="00046F09">
        <w:t xml:space="preserve"> </w:t>
      </w:r>
      <w:r w:rsidRPr="00046F09">
        <w:t>sa pripadajućim kamatama u cijelosti plaćena;</w:t>
      </w:r>
    </w:p>
    <w:p w:rsidRDefault="00BD58EE" w:rsidP="00E85972" w:rsidR="00BD58EE" w:rsidRPr="00046F09">
      <w:pPr>
        <w:spacing w:before="100"/>
        <w:ind w:firstLine="703"/>
        <w:jc w:val="both"/>
      </w:pPr>
      <w:r w:rsidRPr="00046F09">
        <w:t>- da ne postoji niti jedan razlog za otvaranje stečaja (nelikvidnost, nesposobnost za plaćanje, prezaduženost);</w:t>
      </w:r>
    </w:p>
    <w:p w:rsidRDefault="00BD58EE" w:rsidP="00E85972" w:rsidR="00BD58EE" w:rsidRPr="00046F09">
      <w:pPr>
        <w:spacing w:before="100"/>
        <w:ind w:firstLine="703"/>
        <w:jc w:val="both"/>
      </w:pPr>
      <w:r w:rsidRPr="00046F09">
        <w:t>- da je predlagatelj protupravno blokirao dužnika temeljem zadužnica koje su rezultat ništetnog pravnog posla, a sve kako bi ga odveo u stečaj;</w:t>
      </w:r>
    </w:p>
    <w:p w:rsidRDefault="00BD58EE" w:rsidP="00E85972" w:rsidR="00BD58EE" w:rsidRPr="00046F09">
      <w:pPr>
        <w:spacing w:before="100"/>
        <w:ind w:firstLine="703"/>
        <w:jc w:val="both"/>
      </w:pPr>
      <w:r w:rsidRPr="00046F09">
        <w:t>- da je rješenjem Općinskog suda u Splitu poslovni broj Ovr-5204/2013 ovrha po predmetnoj zadužnici odgođena, a zašto to rješenje FINA nije provela dužniku da nije jasno, ali da je radi zaštite svojih prava Ministarstvu financija dužnik podnio zahtjev za nadzorom rada FINA-e, kao i tužbu Trgovačkom sudu u Zagrebu (poslovni broj P-235/2014), a kojom se traži da FINA prestane s izvršavanjem predmetne osnove za plaćanje;</w:t>
      </w:r>
    </w:p>
    <w:p w:rsidRDefault="00BD58EE" w:rsidP="00E85972" w:rsidR="00BD58EE" w:rsidRPr="00046F09">
      <w:pPr>
        <w:spacing w:before="100"/>
        <w:ind w:firstLine="703"/>
        <w:jc w:val="both"/>
      </w:pPr>
      <w:r w:rsidRPr="00046F09">
        <w:t>- dužnik da nije nelikvidan te da je jedini koji ga je blokirao upravo predlagatelj, a da drugih vjerovnika (osim dugoročnih pozajmica povezanih društava) nema;</w:t>
      </w:r>
    </w:p>
    <w:p w:rsidRDefault="00BD58EE" w:rsidP="00E85972" w:rsidR="00BD58EE" w:rsidRPr="00046F09">
      <w:pPr>
        <w:spacing w:before="100"/>
        <w:ind w:firstLine="703"/>
        <w:jc w:val="both"/>
      </w:pPr>
      <w:r w:rsidRPr="00046F09">
        <w:t>- dužnik da nije prezadužen jer da je njegova imovina veća od vrijednosti obveza;</w:t>
      </w:r>
    </w:p>
    <w:p w:rsidRDefault="00324993" w:rsidP="00E85972" w:rsidR="00324993" w:rsidRPr="00046F09">
      <w:pPr>
        <w:spacing w:before="100"/>
        <w:ind w:firstLine="703"/>
        <w:jc w:val="both"/>
      </w:pPr>
      <w:r w:rsidRPr="00046F09">
        <w:t>- da</w:t>
      </w:r>
      <w:r w:rsidR="009349FA" w:rsidRPr="00046F09">
        <w:t xml:space="preserve"> </w:t>
      </w:r>
      <w:r w:rsidRPr="00046F09">
        <w:t>je u konkretnom slučaju dužnik založni dužnik, odnosno da je predlagatelj založni vjerovnik na poslovnim udjelima Mejaši drugi d.o.o. – Mejaši deveti d.o.o. (pr</w:t>
      </w:r>
      <w:r w:rsidR="0008362D" w:rsidRPr="00046F09">
        <w:t xml:space="preserve">ednicima </w:t>
      </w:r>
      <w:r w:rsidRPr="00046F09">
        <w:t>društva Mejaši d.o.o.)</w:t>
      </w:r>
    </w:p>
    <w:p w:rsidRDefault="00BD58EE" w:rsidP="00E85972" w:rsidR="00BD58EE" w:rsidRPr="00046F09">
      <w:pPr>
        <w:spacing w:before="100"/>
        <w:ind w:firstLine="703"/>
        <w:jc w:val="both"/>
      </w:pPr>
      <w:r w:rsidRPr="00046F09">
        <w:t>- da je dužnik zajedno sa povezanim društvima Trgovačkom sudu u Zadru podnio tužbu protiv predlagatelja na ime naknade štete, a kojom potražuje ukupan iznos od oko 50 milijuna EUR-a, kao i povrat predmetne zadužnice;</w:t>
      </w:r>
    </w:p>
    <w:p w:rsidRDefault="00BD58EE" w:rsidP="00E85972" w:rsidR="00BD58EE" w:rsidRPr="00046F09">
      <w:pPr>
        <w:spacing w:before="100"/>
        <w:ind w:firstLine="703"/>
        <w:jc w:val="both"/>
      </w:pPr>
      <w:r w:rsidRPr="00046F09">
        <w:t>- da je dužnik zajedno sa povezanim društvima Trgovačkom sudu u Splitu podnio tužbu kojom traži utvrđenje ništetnosti ugovora temeljem koje je predmetna zadužnica izdana, kao i povrat predmetne zadužnice;</w:t>
      </w:r>
    </w:p>
    <w:p w:rsidRDefault="00BD58EE" w:rsidP="00E85972" w:rsidR="00BD58EE" w:rsidRPr="00046F09">
      <w:pPr>
        <w:spacing w:before="100"/>
        <w:ind w:firstLine="703"/>
        <w:jc w:val="both"/>
      </w:pPr>
      <w:r w:rsidRPr="00046F09">
        <w:t>- da predlagatelj kao razlučni vjerovnik nije učinio vjerojatnim da se njegova tražbina neće moći namiriti iz predmeta na koji se odnosi razlučno pravo;</w:t>
      </w:r>
    </w:p>
    <w:p w:rsidRDefault="00BD58EE" w:rsidP="00E85972" w:rsidR="00BD58EE" w:rsidRPr="00046F09">
      <w:pPr>
        <w:spacing w:before="100"/>
        <w:ind w:firstLine="703"/>
        <w:jc w:val="both"/>
      </w:pPr>
      <w:r w:rsidRPr="00046F09">
        <w:t>- da predlagatelj nije učinio vjerojatnim postojanje svoje druge tražbine, budući sama zadužnica nije dokaz o postojanju tražbine, već prvenstveno sredstvo osiguranja, a da sve ukazuje i na zloupotrebu takvog sredstva osiguranja;</w:t>
      </w:r>
    </w:p>
    <w:p w:rsidRDefault="00BD58EE" w:rsidP="00E85972" w:rsidR="00BD58EE" w:rsidRPr="00046F09">
      <w:pPr>
        <w:spacing w:before="100"/>
        <w:ind w:firstLine="703"/>
        <w:jc w:val="both"/>
      </w:pPr>
      <w:r w:rsidRPr="00046F09">
        <w:t>- da predlagatelj nije dostavio dokaz o pravnom sljedništvu u odnosu na Hypo Alpe-Adria-banku;</w:t>
      </w:r>
    </w:p>
    <w:p w:rsidRDefault="00BD58EE" w:rsidP="00E85972" w:rsidR="00BD58EE" w:rsidRPr="00046F09">
      <w:pPr>
        <w:spacing w:before="100"/>
        <w:ind w:firstLine="703"/>
        <w:jc w:val="both"/>
      </w:pPr>
      <w:r w:rsidRPr="00046F09">
        <w:t>- da je sporna i punomoć za zastupanje predlagatelja</w:t>
      </w:r>
      <w:r w:rsidR="00046F09">
        <w:t>.</w:t>
      </w:r>
    </w:p>
    <w:p w:rsidRDefault="005F16C2" w:rsidP="00046F09" w:rsidR="000021EC" w:rsidRPr="00F000C2">
      <w:pPr>
        <w:spacing w:before="200"/>
        <w:jc w:val="both"/>
        <w:rPr>
          <w:bCs/>
        </w:rPr>
      </w:pPr>
      <w:r w:rsidRPr="00F000C2">
        <w:rPr>
          <w:bCs/>
          <w:color w:val="FF0000"/>
        </w:rPr>
        <w:tab/>
      </w:r>
      <w:r w:rsidR="008234F2" w:rsidRPr="00F000C2">
        <w:rPr>
          <w:bCs/>
        </w:rPr>
        <w:t xml:space="preserve">U podnesku predlagatelja od 9. studenog 2015. godine (list 264-557 spisa) predlagatelj dužnika očitovao se </w:t>
      </w:r>
      <w:r w:rsidR="006014FD" w:rsidRPr="00F000C2">
        <w:rPr>
          <w:bCs/>
        </w:rPr>
        <w:t xml:space="preserve">na zaprimljeno izvješće privremene stečajne upraviteljice i navode </w:t>
      </w:r>
      <w:r w:rsidR="008234F2" w:rsidRPr="00F000C2">
        <w:rPr>
          <w:bCs/>
        </w:rPr>
        <w:t>punomoćnika dužnika, na ročištu od 23. listopada 2015. godine navodeći:</w:t>
      </w:r>
    </w:p>
    <w:p w:rsidRDefault="008234F2" w:rsidP="00E85972" w:rsidR="008234F2" w:rsidRPr="00F000C2">
      <w:pPr>
        <w:spacing w:before="100"/>
        <w:ind w:firstLine="709"/>
        <w:jc w:val="both"/>
        <w:rPr>
          <w:i/>
          <w:shd w:fill="FFFFFF" w:color="auto" w:val="clear"/>
        </w:rPr>
      </w:pPr>
      <w:r w:rsidRPr="00F000C2">
        <w:rPr>
          <w:shd w:fill="FFFFFF" w:color="auto" w:val="clear"/>
        </w:rPr>
        <w:t>„</w:t>
      </w:r>
      <w:r w:rsidRPr="00F000C2">
        <w:rPr>
          <w:i/>
          <w:shd w:fill="FFFFFF" w:color="auto" w:val="clear"/>
        </w:rPr>
        <w:t>Predlagatelj je u svome prijedlogu za otvaranje stečajnog postupka naveo da ima nenamirenu novčanu tražbinu prema dužniku temeljem Rješenja Trgovačkog suda u Splitu posl.br. R1-129/2012 od dana 3. lipnja 2013. godine, koje je postalo ovršno dana 2. listopada 2013. Navedenim je Rješenjem dužniku i drugim osobama navedenima u točki II. dispozitiva cit. Rješenja (kao predlagateljima osiguranja) naloženo platiti predlagatelju (kao protivniku osiguranja) iznos od ukupno 284.825,00 HRK, a na koji iznos glavnice teku zakonske zatezne kamate od dana 4. lipnja 2013. godine pa do dana plaćanja.</w:t>
      </w:r>
    </w:p>
    <w:p w:rsidRDefault="008234F2" w:rsidP="00E85972" w:rsidR="008234F2" w:rsidRPr="00F000C2">
      <w:pPr>
        <w:spacing w:before="100"/>
        <w:ind w:firstLine="709"/>
        <w:jc w:val="both"/>
        <w:rPr>
          <w:i/>
          <w:shd w:fill="FFFFFF" w:color="auto" w:val="clear"/>
        </w:rPr>
      </w:pPr>
      <w:r w:rsidRPr="00F000C2">
        <w:rPr>
          <w:i/>
          <w:shd w:fill="FFFFFF" w:color="auto" w:val="clear"/>
        </w:rPr>
        <w:t>Dužnik je na ročištu održanom dana 23. listopada 2015. godine izjavio da je podmirio navedenu tražbinu te je dostavio presliku swift poruke iz koje proizlazi da je dana 19. listopada 2015. godine društvo Tulipan servis grupa d.o.o. izvršila uplatu dva iznosa i to iznosa od 37.378,33 EUR, s opisom plaćanja "sudski troškovi sukladno odluci 10R1-129 2012" te iznos od 12.919,80 EUR, s opisom plaćanja "k kamate sukladno odluci 10R1-129 2012".</w:t>
      </w:r>
    </w:p>
    <w:p w:rsidRDefault="008234F2" w:rsidP="00E85972" w:rsidR="008234F2" w:rsidRPr="00F000C2">
      <w:pPr>
        <w:spacing w:before="100"/>
        <w:ind w:firstLine="709"/>
        <w:jc w:val="both"/>
        <w:rPr>
          <w:i/>
          <w:shd w:fill="FFFFFF" w:color="auto" w:val="clear"/>
        </w:rPr>
      </w:pPr>
      <w:r w:rsidRPr="00F000C2">
        <w:rPr>
          <w:i/>
          <w:shd w:fill="FFFFFF" w:color="auto" w:val="clear"/>
        </w:rPr>
        <w:t xml:space="preserve">Predlagatelj, nakon provjere navoda dužnika, ovime potvrđuje primitak oba navedena iznosa. Unatoč tome, predlagatelj ističe da uplatu nije izvršio dužnik već treća osoba Tulipan servis grupa d.o.o. koja nije stranka predmetnog postupka R1-129/12 niti je u obvezi izvršiti navedenu uplatu pa ovime poziva dužnika da pojasni pravnu osnovu takvog plaćanja te da potvrdi da je uplatitelj Tulipan servis grupa d.o.o. bio dužan izvršiti takvu uplatu, odnosno da je imao pravni interes izvršiti istu te da ista ne predstavlja stjecanje bez osnove. Ovo prvenstveno imajući u vidu da je dužnik društvo (poslovni subjekt) koji u Jedinstvenom registru računa ima oznaku blokade računa te kojem je zabranjeno obavljati obračunska plaćanja u smislu članka 14. Zakon o provedbi ovrhe na novčanim sredstvima (Narodne novine brojevi 91/2010, 112/2012). </w:t>
      </w:r>
    </w:p>
    <w:p w:rsidRDefault="008234F2" w:rsidP="00E85972" w:rsidR="008234F2" w:rsidRPr="00F000C2">
      <w:pPr>
        <w:spacing w:before="100"/>
        <w:ind w:firstLine="709"/>
        <w:jc w:val="both"/>
        <w:rPr>
          <w:i/>
          <w:shd w:fill="FFFFFF" w:color="auto" w:val="clear"/>
        </w:rPr>
      </w:pPr>
      <w:r w:rsidRPr="00F000C2">
        <w:rPr>
          <w:i/>
          <w:shd w:fill="FFFFFF" w:color="auto" w:val="clear"/>
        </w:rPr>
        <w:t>Sve dok se ne utvrdi pravna narav navedenog plaćanja, predmetna obveza se ne može smatrati namirenom. Osim toga, obzirom da su predmetne uplate izvršene neposredno prije ročišta od dana 23. listopada 2015. godine te da je naslovni sud na ročištu od 23. listopada 2015. godine utvrdio postojanje okolnosti uslijed kojih se predmnijeva postojanje stečajnog razloga, to je prijedlog predlagatelja za otvaranjem stečajnog postupka osnovan i dopušten te je predlagatelj imao povoda isti predlagati i to neovisno o činjenici postojanja drugih tražbina prema dužniku, a koje su detaljnije elaborirane u nastavku ovog podneska.</w:t>
      </w:r>
    </w:p>
    <w:p w:rsidRDefault="008234F2" w:rsidP="00E85972" w:rsidR="008234F2" w:rsidRPr="00F000C2">
      <w:pPr>
        <w:spacing w:before="100"/>
        <w:ind w:firstLine="709"/>
        <w:jc w:val="both"/>
        <w:rPr>
          <w:i/>
          <w:shd w:fill="FFFFFF" w:color="auto" w:val="clear"/>
        </w:rPr>
      </w:pPr>
      <w:r w:rsidRPr="00F000C2">
        <w:rPr>
          <w:i/>
          <w:shd w:fill="FFFFFF" w:color="auto" w:val="clear"/>
        </w:rPr>
        <w:t>Pored navedene tražbine po osnovi Rješenja Trgovačkog suda u Splitu poslovni broj R1-129/2012 od dana 3. lipnja 2013. godine, predlagatelj ima i druge tražbine prema dužniku. U tom smislu, predlagatelj je podneskom od 14. listopada 2015. godine obavijestio naslovi sud o svojoj tražbini po osnovi Zadužnice izdane od strane dužnika dana 21. srpnja 2011. godine, a koja je solemnizirana po javnom bilježniku Sanji Barbarić pod brojem OV-11973/11 (dalje u tekstu: "Zadužnica"). Navedenu Zadužnicu, predlagatelj je podnio Financijskoj Agenciji na naplatu dana 18. lipnja 2013. godine radi naplate iznosa od 10.816.906,86 EUR (desetmilijunaosamstošesnaesttisućadevetstošest eura i osamdesetšest centi), uvećanog za zakonske zatezne kamate. Ista zadužnica je zavedena u Očevidniku redoslijeda osnova za plaćanje koji vodi Financij</w:t>
      </w:r>
      <w:r w:rsidR="00CA5AF4" w:rsidRPr="00F000C2">
        <w:rPr>
          <w:i/>
          <w:shd w:fill="FFFFFF" w:color="auto" w:val="clear"/>
        </w:rPr>
        <w:t>ska agencija te nije podmirena.</w:t>
      </w:r>
    </w:p>
    <w:p w:rsidRDefault="008234F2" w:rsidP="00E85972" w:rsidR="008234F2" w:rsidRPr="00F000C2">
      <w:pPr>
        <w:spacing w:before="100"/>
        <w:ind w:firstLine="709"/>
        <w:jc w:val="both"/>
        <w:rPr>
          <w:i/>
          <w:shd w:fill="FFFFFF" w:color="auto" w:val="clear"/>
        </w:rPr>
      </w:pPr>
      <w:r w:rsidRPr="00F000C2">
        <w:rPr>
          <w:i/>
          <w:shd w:fill="FFFFFF" w:color="auto" w:val="clear"/>
        </w:rPr>
        <w:t>U pogledu pravne naravi zadužnice, kao i tražbine koja proizlazi iz zadužnice, imajući u vidu navode dužnika te privremene stečajne upraviteljice, predlagatelj se očituje kako slijedi.</w:t>
      </w:r>
    </w:p>
    <w:p w:rsidRDefault="008234F2" w:rsidP="00E85972" w:rsidR="008234F2" w:rsidRPr="00F000C2">
      <w:pPr>
        <w:spacing w:before="100"/>
        <w:ind w:firstLine="709"/>
        <w:jc w:val="both"/>
        <w:rPr>
          <w:i/>
          <w:shd w:fill="FFFFFF" w:color="auto" w:val="clear"/>
        </w:rPr>
      </w:pPr>
      <w:r w:rsidRPr="00F000C2">
        <w:rPr>
          <w:i/>
          <w:shd w:fill="FFFFFF" w:color="auto" w:val="clear"/>
        </w:rPr>
        <w:t xml:space="preserve">Zadužnica je jednostrani pravni posao temeljem kojeg je izdavatelj zadužnice (dužnik po zadužnici) preuzeo obvezu da će platiti vjerovniku naznačenom u zadužnici određeni iznos po dospijeću. Dakle, dužnik po zadužnici je osobni dužnik temeljem zadužnice. Slijedom navedenog, predlagatelj je u ovom postupku nedvojbeno dokazao da ima nepodmirenu tražbinu prema dužniku, a koju u ovom postupku dokazuje Zadužnicom te smatra da nema potrebe da dostavlja daljnje dokaze kojima bi dokazivao postojanje osobne obveze dužnika prema predlagatelju. </w:t>
      </w:r>
    </w:p>
    <w:p w:rsidRDefault="008234F2" w:rsidP="00E85972" w:rsidR="008234F2" w:rsidRPr="00F000C2">
      <w:pPr>
        <w:spacing w:before="100"/>
        <w:ind w:firstLine="709"/>
        <w:jc w:val="both"/>
        <w:rPr>
          <w:i/>
          <w:shd w:fill="FFFFFF" w:color="auto" w:val="clear"/>
        </w:rPr>
      </w:pPr>
      <w:r w:rsidRPr="00F000C2">
        <w:rPr>
          <w:i/>
          <w:shd w:fill="FFFFFF" w:color="auto" w:val="clear"/>
        </w:rPr>
        <w:t xml:space="preserve">U pogledu suprotnih navoda dužnika iznesenih na ročištu od dana 23. listopada 2015. godine, koje navode dužnik nije niti dokazao niti učinio vjerojatnim, predlagatelj se očituje kako slijedi.  </w:t>
      </w:r>
    </w:p>
    <w:p w:rsidRDefault="008234F2" w:rsidP="00E85972" w:rsidR="008234F2" w:rsidRPr="00F000C2">
      <w:pPr>
        <w:spacing w:before="100"/>
        <w:ind w:firstLine="709"/>
        <w:jc w:val="both"/>
        <w:rPr>
          <w:i/>
          <w:shd w:fill="FFFFFF" w:color="auto" w:val="clear"/>
        </w:rPr>
      </w:pPr>
      <w:r w:rsidRPr="00F000C2">
        <w:rPr>
          <w:i/>
          <w:shd w:fill="FFFFFF" w:color="auto" w:val="clear"/>
        </w:rPr>
        <w:t>Upravo suprotno navodima dužnika da kod njega ne postoje stečajni razlozi, Financijska agencija je dana 22. listopada 2015. godine dostavila sudu potvrdu o blokadi računa dužnika iz koje jasno proizlazi postojanje stečajnog razloga iz članka 4. stavka 6. Stečajnog zakona kod dužnika i to radi ukupnog duga u iznosu od 103.440.838,15 HRK. Dakle, jasno je da su takvi navodi dužnika paušalni i neosnovani. Osim toga, predlagatelj smatra da kod dužnika postoje i ostali stečajni razlozi.</w:t>
      </w:r>
    </w:p>
    <w:p w:rsidRDefault="008234F2" w:rsidP="00E85972" w:rsidR="008234F2" w:rsidRPr="00F000C2">
      <w:pPr>
        <w:spacing w:before="100"/>
        <w:ind w:firstLine="709"/>
        <w:jc w:val="both"/>
        <w:rPr>
          <w:i/>
          <w:shd w:fill="FFFFFF" w:color="auto" w:val="clear"/>
        </w:rPr>
      </w:pPr>
      <w:r w:rsidRPr="00F000C2">
        <w:rPr>
          <w:i/>
          <w:shd w:fill="FFFFFF" w:color="auto" w:val="clear"/>
        </w:rPr>
        <w:t>U pogledu navoda da dužnik nije dužan predlagatelju ništa platiti po Zadužnici su očito neosnovani i ničime potkrijepljeni. U ovom postupku, predlagatelj je dostavio Zadužnicu temeljem kojeg ima tražbinu prema dužniku. Činjenicu da dužnik nije platio predmetnu tražbinu predlagatelju, dužnik niti ne spori. Dužnik pak pokušava argumentirati takve navode s tvrdnjama da je zadužnica posljedica ništetnog pravnog posla, da je Općinski sud u Splitu odgodio ovrhu pred Financijskom agencijom na temelju Zadužnice, da dužnik nema nikakvih obveza prema predlagatelju temeljem osnovnog pravnog posla i sl. Naravno svi takvi navodi su netočni i irelevantni u ovom postupku.</w:t>
      </w:r>
    </w:p>
    <w:p w:rsidRDefault="008234F2" w:rsidP="00E85972" w:rsidR="008234F2" w:rsidRPr="00F000C2">
      <w:pPr>
        <w:spacing w:before="100"/>
        <w:ind w:firstLine="709"/>
        <w:jc w:val="both"/>
        <w:rPr>
          <w:i/>
          <w:shd w:fill="FFFFFF" w:color="auto" w:val="clear"/>
        </w:rPr>
      </w:pPr>
      <w:r w:rsidRPr="00F000C2">
        <w:rPr>
          <w:i/>
          <w:shd w:fill="FFFFFF" w:color="auto" w:val="clear"/>
        </w:rPr>
        <w:t xml:space="preserve">Naime, zadužnica je apstraktan pravni posao, neovisan od osnovnog pravnog posla tako da eventualno ništetnost osnovnog posla (koja doduše niti ne postoji) ne može uzrokovati nevaljanost tražbine po Zadužnici. </w:t>
      </w:r>
    </w:p>
    <w:p w:rsidRDefault="008234F2" w:rsidP="00E85972" w:rsidR="008234F2" w:rsidRPr="00F000C2">
      <w:pPr>
        <w:spacing w:before="100"/>
        <w:ind w:firstLine="709"/>
        <w:jc w:val="both"/>
        <w:rPr>
          <w:b/>
          <w:i/>
          <w:shd w:fill="FFFFFF" w:color="auto" w:val="clear"/>
        </w:rPr>
      </w:pPr>
      <w:r w:rsidRPr="00F000C2">
        <w:rPr>
          <w:i/>
          <w:shd w:fill="FFFFFF" w:color="auto" w:val="clear"/>
        </w:rPr>
        <w:t>Predmetnu Zadužnicu, dužnik je izdao predlagatelju u okviru obvezno-pravnog odnosa nastalog temeljem Ugovora o kreditnom poslu s inozemstvom broj: HR/1852, kako je isti izmijenjen pripadajućim aneksima (dalje u tekstu: "Ugovor o kreditu HR/1852</w:t>
      </w:r>
      <w:r w:rsidRPr="00F000C2">
        <w:rPr>
          <w:b/>
          <w:i/>
          <w:shd w:fill="FFFFFF" w:color="auto" w:val="clear"/>
        </w:rPr>
        <w:t>"</w:t>
      </w:r>
      <w:r w:rsidRPr="00F000C2">
        <w:rPr>
          <w:i/>
          <w:shd w:fill="FFFFFF" w:color="auto" w:val="clear"/>
        </w:rPr>
        <w:t>), a kojem obvezno-pravnom odnosu je dužnik bezuvjetno i neograničeno pristupio kao sudužnik temeljem Ugovora o pristupanju dugu sklopljenog između predlagatelja i dužnika dana 21.07.2011 te na kojem je ovjeren potpis ovlaštene osobe dužnika po javnoj bilježnici Sanji Barbarić iz Zagreba pod brojem OV-12145/11.</w:t>
      </w:r>
    </w:p>
    <w:p w:rsidRDefault="008234F2" w:rsidP="00E85972" w:rsidR="008234F2" w:rsidRPr="00F000C2">
      <w:pPr>
        <w:spacing w:before="100"/>
        <w:ind w:firstLine="709"/>
        <w:jc w:val="both"/>
        <w:rPr>
          <w:i/>
          <w:shd w:fill="FFFFFF" w:color="auto" w:val="clear"/>
        </w:rPr>
      </w:pPr>
      <w:r w:rsidRPr="00F000C2">
        <w:rPr>
          <w:i/>
          <w:shd w:fill="FFFFFF" w:color="auto" w:val="clear"/>
        </w:rPr>
        <w:t>U pogledu postupaka koje je naveo dužnik na ročištu održanom 23. listopada 2015. godine u ovom predmetu, i to parničnog postupka koji se vodi pred Trgovačkim sudom u Splitu P-747/13 radi utvrđenje ništetnosti Ugovora o pristupanju dugu ili pred Trgovačkim sudom u Zadru radi vraćanja Zadužnice (P-121/12) nisu i ne mogu biti relevantni i to iz više razloga od kojih se posebno ističu slijedeći: (i) tužbe u oba parnična postupka su neosnovane; te, ono što je najbitnije, (ii) tražbina iz Zadužnice je apstraktna te nikakva eventualna ništetnost osnovnog posla (koja doduše niti ne postoji) ne može utjecati na valjanost tražbine po Zadužnici. Iako predlagatelj smatra da navedeni postupci nisu relevantni za ovaj stečajni postupak, ukoliko sud smatra da jesu, predlagatelj ovime predlaže izvršiti uvide u navedene spise i to u spise Trgovačkog suda u Splitu P-747/13 i R1-129/12 te Trgovačkog suda u Zadru P-121/12, pri čemu prvenstveno upućuje na argumentaciju iznesenu u odgovorima na tužbu te os</w:t>
      </w:r>
      <w:r w:rsidR="00CE49B4" w:rsidRPr="00F000C2">
        <w:rPr>
          <w:i/>
          <w:shd w:fill="FFFFFF" w:color="auto" w:val="clear"/>
        </w:rPr>
        <w:t>talim podnescima predlagatelja.</w:t>
      </w:r>
    </w:p>
    <w:p w:rsidRDefault="008234F2" w:rsidP="00E85972" w:rsidR="008234F2" w:rsidRPr="00F000C2">
      <w:pPr>
        <w:spacing w:before="100"/>
        <w:ind w:firstLine="709"/>
        <w:jc w:val="both"/>
        <w:rPr>
          <w:i/>
          <w:shd w:fill="FFFFFF" w:color="auto" w:val="clear"/>
        </w:rPr>
      </w:pPr>
      <w:r w:rsidRPr="00F000C2">
        <w:rPr>
          <w:i/>
          <w:shd w:fill="FFFFFF" w:color="auto" w:val="clear"/>
        </w:rPr>
        <w:t>Isto tako, nezakonito i nepravomoćno rješenje Općinskog suda u Splitu Ovr-5204/13 koje je dužnik dostavio na ročištu od 23. listopada 2015. godine ne gasi obvezu dužnika iz Zadužnice, kako to sugerira dužnik niti sprječava predlagatelja da predlaže otvaranje stečajnog postupka nad dužnikom temeljem Zadužnice. Naime, sagledavanjem izreke navedenog rješenja iz ničega ne proizlazi da je tražbina prestala ili da dužnik istu nije dužan podmiriti, a još manje da predlagatelj ne smije predlagati otvaranje stečajnog postupka nad dužnikom u koliko postoje stečajni razlozi.</w:t>
      </w:r>
    </w:p>
    <w:p w:rsidRDefault="008234F2" w:rsidP="00E85972" w:rsidR="008234F2" w:rsidRPr="00F000C2">
      <w:pPr>
        <w:spacing w:before="100"/>
        <w:ind w:firstLine="709"/>
        <w:jc w:val="both"/>
        <w:rPr>
          <w:i/>
          <w:shd w:fill="FFFFFF" w:color="auto" w:val="clear"/>
        </w:rPr>
      </w:pPr>
      <w:r w:rsidRPr="00F000C2">
        <w:rPr>
          <w:i/>
          <w:shd w:fill="FFFFFF" w:color="auto" w:val="clear"/>
        </w:rPr>
        <w:t>U pogledu pozivanja dužnika na osnovni posao, predlagatelj ponovno ukazuje na činjenicu da je zadužnica apstraktan instrument te da je tražbina iz zadužnice neovisna od tražbine iz osnovnog posla. Ovakav stav je potvrđen i u sudskoj praksi, praksi javnih bilježnika i u pravnoj teoriji o čemu predlagatelj dostavlja odgovarajuće dokaze u prilogu. Štoviše, iz navedenog jasno proizlazi da ne samo da je tražbina iz zadužnica apstraktna i neovisna o osnovnom poslu, već i da dužnik po zadužnici ne može iznositi prigovore iz temeljnog posla u tijeku postupka naplate po zadužnici. Dakle, pravno gledano, to su dvije zasebne tražbine te ih u procesnom smi</w:t>
      </w:r>
      <w:r w:rsidR="00CE49B4" w:rsidRPr="00F000C2">
        <w:rPr>
          <w:i/>
          <w:shd w:fill="FFFFFF" w:color="auto" w:val="clear"/>
        </w:rPr>
        <w:t xml:space="preserve">sli treba zasebno sagledavati. </w:t>
      </w:r>
    </w:p>
    <w:p w:rsidRDefault="008234F2" w:rsidP="00E85972" w:rsidR="008234F2" w:rsidRPr="00F000C2">
      <w:pPr>
        <w:spacing w:before="100"/>
        <w:ind w:firstLine="709"/>
        <w:jc w:val="both"/>
        <w:rPr>
          <w:i/>
          <w:shd w:fill="FFFFFF" w:color="auto" w:val="clear"/>
        </w:rPr>
      </w:pPr>
      <w:r w:rsidRPr="00F000C2">
        <w:rPr>
          <w:i/>
          <w:shd w:fill="FFFFFF" w:color="auto" w:val="clear"/>
        </w:rPr>
        <w:t xml:space="preserve">Unatoč tome, čak niti navodi dužnika da ne duguje predlagatelju ništa temeljem osnovnog pravnog posla nisu točni. Upravo suprotno, predlagatelj ima tražbinu prema dužniku i temeljem osnovnog pravnog posla, tj. Ugovora o kreditu HR/1852. Navedeno jasno proizlazi iz specifikacije duga na dan 30.06.2014. (izvod iz poslovnih knjiga), a što predstavlja vjerodostojnu ispravu u smislu Ovršnog zakona </w:t>
      </w:r>
      <w:r w:rsidR="00CE49B4" w:rsidRPr="00F000C2">
        <w:rPr>
          <w:i/>
          <w:shd w:fill="FFFFFF" w:color="auto" w:val="clear"/>
        </w:rPr>
        <w:t xml:space="preserve">te Ugovora o pristupanju dugu. </w:t>
      </w:r>
    </w:p>
    <w:p w:rsidRDefault="008234F2" w:rsidP="00E85972" w:rsidR="008234F2" w:rsidRPr="00F000C2">
      <w:pPr>
        <w:spacing w:before="100"/>
        <w:ind w:firstLine="709"/>
        <w:jc w:val="both"/>
        <w:rPr>
          <w:i/>
          <w:shd w:fill="FFFFFF" w:color="auto" w:val="clear"/>
        </w:rPr>
      </w:pPr>
      <w:r w:rsidRPr="00F000C2">
        <w:rPr>
          <w:i/>
          <w:shd w:fill="FFFFFF" w:color="auto" w:val="clear"/>
        </w:rPr>
        <w:t>Navodi dužnika da nije osobni dužnik nego samo založni dužnik dakle nisu točni. Navedeno jasno proizlazi iz Ugovora o pristupanju dugu koji je valjan ugovor i koji je stupio na snagu. Postupak koji je pokrenuo dužnik pred naslovnom sudom radi utvrđenja ništetnosti Ugovora o pristupanju dugu (P-747/13) je očito neosnovan te niti jedan od razloga navedenih u tužbi ne uzrokuje ništetnost Ugovora o pristupanju dugu. Osim toga, predlagatelj ovdje svoje navode dokazuje ispravom Ugovora o pristupanju dugu, dok dužnik koji (u navedenoj parnici) niti ne spori da je sklopio predmetni Ugovor o pristupanju dugu, ovdje svoje navode dokazuje isključivo neosnovanom tužbom o kojoj još nije niti prvostupanjski sud odlučio. Sama činjenica da je dužnik pokrenuo neosnovane parnične postupke ne može sprječavati predlagatelja da se koristi svojim zakonskim pravima te predlaže otvaranje stečajnog postupka. U pogledu osnovanosti tužbe u navedenom parničnom postupku, ukoliko sud smatra da je ista relevantan, ovim predlagatelj predlaže izvršiti uvid u sudski spis naslovnog suda P-747/13 te prvenstveno upućuje na argumentacij</w:t>
      </w:r>
      <w:r w:rsidR="00CE49B4" w:rsidRPr="00F000C2">
        <w:rPr>
          <w:i/>
          <w:shd w:fill="FFFFFF" w:color="auto" w:val="clear"/>
        </w:rPr>
        <w:t>u iznesenu u odgovoru na tužbu.</w:t>
      </w:r>
    </w:p>
    <w:p w:rsidRDefault="008234F2" w:rsidP="00E85972" w:rsidR="008234F2" w:rsidRPr="00F000C2">
      <w:pPr>
        <w:spacing w:before="100"/>
        <w:ind w:firstLine="709"/>
        <w:jc w:val="both"/>
        <w:rPr>
          <w:i/>
          <w:shd w:fill="FFFFFF" w:color="auto" w:val="clear"/>
        </w:rPr>
      </w:pPr>
      <w:r w:rsidRPr="00F000C2">
        <w:rPr>
          <w:i/>
          <w:shd w:fill="FFFFFF" w:color="auto" w:val="clear"/>
        </w:rPr>
        <w:t>U pogledu navod</w:t>
      </w:r>
      <w:r w:rsidR="00A84160" w:rsidRPr="00F000C2">
        <w:rPr>
          <w:i/>
          <w:shd w:fill="FFFFFF" w:color="auto" w:val="clear"/>
        </w:rPr>
        <w:t>a dužnika da je društvo Mejaši p</w:t>
      </w:r>
      <w:r w:rsidRPr="00F000C2">
        <w:rPr>
          <w:i/>
          <w:shd w:fill="FFFFFF" w:color="auto" w:val="clear"/>
        </w:rPr>
        <w:t>rvi d.o.o. otplatilo sve njegove obveze temeljem Ugovora o kreditu HR/1852 kako su iste definirane planom podjele društva Mejaši d.o.o., predlagatelj napominje da takvo što nije točno. Osim toga, takvo što niti ne proizlazi iz ničega</w:t>
      </w:r>
      <w:r w:rsidR="00CE49B4" w:rsidRPr="00F000C2">
        <w:rPr>
          <w:i/>
          <w:shd w:fill="FFFFFF" w:color="auto" w:val="clear"/>
        </w:rPr>
        <w:t xml:space="preserve"> dostavljenog u ovom postupku. </w:t>
      </w:r>
    </w:p>
    <w:p w:rsidRDefault="008234F2" w:rsidP="00E85972" w:rsidR="008234F2" w:rsidRPr="00F000C2">
      <w:pPr>
        <w:spacing w:before="100"/>
        <w:ind w:firstLine="709"/>
        <w:jc w:val="both"/>
        <w:rPr>
          <w:i/>
          <w:shd w:fill="FFFFFF" w:color="auto" w:val="clear"/>
        </w:rPr>
      </w:pPr>
      <w:r w:rsidRPr="00F000C2">
        <w:rPr>
          <w:i/>
          <w:shd w:fill="FFFFFF" w:color="auto" w:val="clear"/>
        </w:rPr>
        <w:t>Dakle, predlagatelj opet ponavlja da je tražbina koju ima temeljem Zadužnice apstraktna te da ništa od gore navedenog ne utječe na njezinu valjanost. Osim toga, kao što je predlagatelj obrazložio, predlagatelj nedvojbeno ima prema dužniku i tražbinu temeljem osnovnog posla - Ugovora o kreditu HR/1852, koja tražbina je na dan 30.06.2014 iznosila ukupno 10.056.459,50 EUR, tako da navodi dužnika da nema nikakvih obveza prema predlagatelju nisu točni.</w:t>
      </w:r>
    </w:p>
    <w:p w:rsidRDefault="008234F2" w:rsidP="00E85972" w:rsidR="008234F2" w:rsidRPr="00F000C2">
      <w:pPr>
        <w:spacing w:before="100"/>
        <w:ind w:firstLine="709"/>
        <w:jc w:val="both"/>
        <w:rPr>
          <w:i/>
          <w:shd w:fill="FFFFFF" w:color="auto" w:val="clear"/>
        </w:rPr>
      </w:pPr>
      <w:r w:rsidRPr="00F000C2">
        <w:rPr>
          <w:i/>
          <w:shd w:fill="FFFFFF" w:color="auto" w:val="clear"/>
        </w:rPr>
        <w:t>U pogledu postojanja razlučnih prava, predlagatelj opet ponavlja da tražbina iz Zadužnice, koja je zaseban apstraktan jednostrani pravni posao, nije osigurana nikakvim razlučnim pravima na imovini dužnika.</w:t>
      </w:r>
    </w:p>
    <w:p w:rsidRDefault="008234F2" w:rsidP="00E85972" w:rsidR="008234F2" w:rsidRPr="00F000C2">
      <w:pPr>
        <w:spacing w:before="100"/>
        <w:ind w:firstLine="709"/>
        <w:jc w:val="both"/>
        <w:rPr>
          <w:i/>
          <w:shd w:fill="FFFFFF" w:color="auto" w:val="clear"/>
        </w:rPr>
      </w:pPr>
      <w:r w:rsidRPr="00F000C2">
        <w:rPr>
          <w:i/>
          <w:shd w:fill="FFFFFF" w:color="auto" w:val="clear"/>
        </w:rPr>
        <w:t>Ipak, obzirom na izražene stavove na ročištu od 23. listopada 2015. godine, predlagatelj napominje da radi osiguranja tražbina temeljem Ugovora o kreditu HR/1852 na imovini dužnika ima založna prava na poslovnim udjelima u slijedećim društvima Mejaši drugi d.o.o., Mejaši treći d.o.o., Mejaši četvrti d.o.o., Mejaši peti d.o.o., Mejaši šesti d.o.o., Mejaši sedmi d.o.o., Mejaši osmi d.o.o. te Mejaši deveti d.o.o. Unatoč tome, predlagatelj ponovno ističe apstraktnu narav tražbina iz Zadužnice te činjenicu da ista nije osigura</w:t>
      </w:r>
      <w:r w:rsidR="00CE49B4" w:rsidRPr="00F000C2">
        <w:rPr>
          <w:i/>
          <w:shd w:fill="FFFFFF" w:color="auto" w:val="clear"/>
        </w:rPr>
        <w:t xml:space="preserve">na navedenim založnim pravima. </w:t>
      </w:r>
    </w:p>
    <w:p w:rsidRDefault="008234F2" w:rsidP="00E85972" w:rsidR="008234F2" w:rsidRPr="00F000C2">
      <w:pPr>
        <w:spacing w:before="100"/>
        <w:ind w:firstLine="709"/>
        <w:jc w:val="both"/>
        <w:rPr>
          <w:i/>
          <w:shd w:fill="FFFFFF" w:color="auto" w:val="clear"/>
        </w:rPr>
      </w:pPr>
      <w:r w:rsidRPr="00F000C2">
        <w:rPr>
          <w:i/>
          <w:shd w:fill="FFFFFF" w:color="auto" w:val="clear"/>
        </w:rPr>
        <w:t>Osim toga, ukoliko bi pak naslovni sud zauzeo stajalište da se navedena založna prava imaju smatrati razlučnim pravima čak i u pogledu apstraktne tražbine iz Zadužnice, predlagat</w:t>
      </w:r>
      <w:r w:rsidR="00CE49B4" w:rsidRPr="00F000C2">
        <w:rPr>
          <w:i/>
          <w:shd w:fill="FFFFFF" w:color="auto" w:val="clear"/>
        </w:rPr>
        <w:t>elj skreće pažnju na slijedeće.</w:t>
      </w:r>
    </w:p>
    <w:p w:rsidRDefault="008234F2" w:rsidP="00E85972" w:rsidR="008234F2" w:rsidRPr="00F000C2">
      <w:pPr>
        <w:spacing w:before="100"/>
        <w:ind w:firstLine="709"/>
        <w:jc w:val="both"/>
        <w:rPr>
          <w:i/>
          <w:shd w:fill="FFFFFF" w:color="auto" w:val="clear"/>
        </w:rPr>
      </w:pPr>
      <w:r w:rsidRPr="00F000C2">
        <w:rPr>
          <w:i/>
          <w:shd w:fill="FFFFFF" w:color="auto" w:val="clear"/>
        </w:rPr>
        <w:t>Ukupna tražbina koja je osigurana navedenim založnim pravima iznosi 10.056.459,50 EUR (stanje na dan 30.06.2014.) uvećano za daljnje zatezne kamate koje teku sve do isplate. Za navedenu obvezu, dužnik odgovara osobno cjelokupnom svojom imovinom kao solidarni dužnik u skladu</w:t>
      </w:r>
      <w:r w:rsidR="00CE49B4" w:rsidRPr="00F000C2">
        <w:rPr>
          <w:i/>
          <w:shd w:fill="FFFFFF" w:color="auto" w:val="clear"/>
        </w:rPr>
        <w:t xml:space="preserve"> s Ugovorom o pristupanju dugu.</w:t>
      </w:r>
    </w:p>
    <w:p w:rsidRDefault="008234F2" w:rsidP="00E85972" w:rsidR="008234F2" w:rsidRPr="00F000C2">
      <w:pPr>
        <w:spacing w:before="100"/>
        <w:ind w:firstLine="709"/>
        <w:jc w:val="both"/>
        <w:rPr>
          <w:i/>
          <w:shd w:fill="FFFFFF" w:color="auto" w:val="clear"/>
        </w:rPr>
      </w:pPr>
      <w:r w:rsidRPr="00F000C2">
        <w:rPr>
          <w:i/>
          <w:shd w:fill="FFFFFF" w:color="auto" w:val="clear"/>
        </w:rPr>
        <w:t>Prilikom određivanja vrijednosti predmetnih poslovnih udjela, treba uzeti u obzir činjenicu da su navedena društva prezadužena i nelikvidna te da imaju, svako društvo zasebno, više obveza od imovine. Osim toga, iako predmetna društva imaju u svome (su)vlasništvu nekretnine, predlagatelj ističe da u pogledu većeg dijela takvih nekretnina iste nisu u isključivom vlasništvu odnosnog društva, već je riječ o idealnim udjelima, zbog čeka vrijednost predmetnih nekretnina zasigurno značajno manja. Osim toga, pitanje podjele suvlasničkih udjela, prostorno-planska pitanja te pitanje posje</w:t>
      </w:r>
      <w:r w:rsidR="00CE49B4" w:rsidRPr="00F000C2">
        <w:rPr>
          <w:i/>
          <w:shd w:fill="FFFFFF" w:color="auto" w:val="clear"/>
        </w:rPr>
        <w:t>da su upitna.</w:t>
      </w:r>
    </w:p>
    <w:p w:rsidRDefault="008234F2" w:rsidP="00E85972" w:rsidR="008234F2" w:rsidRPr="00F000C2">
      <w:pPr>
        <w:spacing w:before="100"/>
        <w:ind w:firstLine="709"/>
        <w:jc w:val="both"/>
        <w:rPr>
          <w:i/>
          <w:shd w:fill="FFFFFF" w:color="auto" w:val="clear"/>
        </w:rPr>
      </w:pPr>
      <w:r w:rsidRPr="00F000C2">
        <w:rPr>
          <w:i/>
          <w:shd w:fill="FFFFFF" w:color="auto" w:val="clear"/>
        </w:rPr>
        <w:t>Nadalje, prilikom utvrđenja bi li se predlagatelj mogao namiriti iz takvog razlučnog prava u cijelosti, treba uzeti u obzir i slijedeće činjenice: (i) u ovršnim postupcima predmeti ovrhe se prodaju na dražbama po sniženim cijenama, a ne po punom tržišnoj vrijednosti koja bi se utvrdila u ovršnom postupku; (ii) upitno je bi li se uopće na dražbama za prodaju takvih poslovnih udjela u ovršnim postupcima pojavili eventualni kupci, čak i sa sniženim cijenama, obzirom na velike obveze navedenih društava, kao i potrebu daljnje parcelacije nekretnina u vlasništvu predmetnih društava te druge specifičnosti predmetnih zemljišta; (iii) poslovni udjeli prezaduženih društava kojima prijeti otvaranje stečajnog postupka se u pravilu ne uspiju prodati u ovršnim postupcima; (iv) ovršni postupci traju nekoliko godina, a cijelo to vrijeme teku zatezne kamate na neplaćeni dug, uslijed čega se tražbina predl</w:t>
      </w:r>
      <w:r w:rsidR="00CE49B4" w:rsidRPr="00F000C2">
        <w:rPr>
          <w:i/>
          <w:shd w:fill="FFFFFF" w:color="auto" w:val="clear"/>
        </w:rPr>
        <w:t>agatelja svakim danom povećava.</w:t>
      </w:r>
    </w:p>
    <w:p w:rsidRDefault="008234F2" w:rsidP="00E85972" w:rsidR="008234F2" w:rsidRPr="00F000C2">
      <w:pPr>
        <w:spacing w:before="100"/>
        <w:ind w:firstLine="709"/>
        <w:jc w:val="both"/>
        <w:rPr>
          <w:i/>
          <w:shd w:fill="FFFFFF" w:color="auto" w:val="clear"/>
        </w:rPr>
      </w:pPr>
      <w:r w:rsidRPr="00F000C2">
        <w:rPr>
          <w:i/>
          <w:shd w:fill="FFFFFF" w:color="auto" w:val="clear"/>
        </w:rPr>
        <w:t>Obzirom da tražbina predlagatelja prema dužniku po osnovi Ugovora o kreditu HR/1852 (10.056.459,50 EUR na dan 30.06.2014.) višestruko premašuje knjigovodstvenu vrijednost poslovnih udjela od 27.513.025,89 HRK kuna (pritom se napominje da je očito da navedeni iznos ne uzima u obzir i obveze predmetnih društava), tako je evidentno da se predlagatelj ne bi mogao namiriti n</w:t>
      </w:r>
      <w:r w:rsidR="007466EB" w:rsidRPr="00F000C2">
        <w:rPr>
          <w:i/>
          <w:shd w:fill="FFFFFF" w:color="auto" w:val="clear"/>
        </w:rPr>
        <w:t xml:space="preserve">iti iz takvih razlučnih prava. </w:t>
      </w:r>
    </w:p>
    <w:p w:rsidRDefault="008234F2" w:rsidP="00E85972" w:rsidR="008234F2" w:rsidRPr="00F000C2">
      <w:pPr>
        <w:spacing w:before="100"/>
        <w:ind w:firstLine="709"/>
        <w:jc w:val="both"/>
        <w:rPr>
          <w:i/>
          <w:shd w:fill="FFFFFF" w:color="auto" w:val="clear"/>
        </w:rPr>
      </w:pPr>
      <w:r w:rsidRPr="00F000C2">
        <w:rPr>
          <w:i/>
          <w:shd w:fill="FFFFFF" w:color="auto" w:val="clear"/>
        </w:rPr>
        <w:t>Osim toga, predlagatelj smatra potrebnim ukazati i na distinkciju između pojmova "založno pravo" i razlučno pravo", obzirom da nije svako založno pravo koje osigurava neku tražbinu stečajnog dužnika ujedno i razlučno pravo. Naime, razlučena su prava samo ona založna prava ili prava na namirenje na kojoj stvari ili pravu koja bi ušla u stečajnu masu stečajnog dužnika. Dakle, prilikom utvrđivanja vrijednosti zaloga koji su premet razlučnih prava, u obzir mogu ulaziti samo nekretnine u vlasništvu dužnika, a nikako nekretn</w:t>
      </w:r>
      <w:r w:rsidR="00CE49B4" w:rsidRPr="00F000C2">
        <w:rPr>
          <w:i/>
          <w:shd w:fill="FFFFFF" w:color="auto" w:val="clear"/>
        </w:rPr>
        <w:t xml:space="preserve">ine u vlasništvu trećih osoba. </w:t>
      </w:r>
    </w:p>
    <w:p w:rsidRDefault="008234F2" w:rsidP="00E85972" w:rsidR="008234F2" w:rsidRPr="00F000C2">
      <w:pPr>
        <w:spacing w:before="100"/>
        <w:ind w:firstLine="709"/>
        <w:jc w:val="both"/>
        <w:rPr>
          <w:i/>
          <w:shd w:fill="FFFFFF" w:color="auto" w:val="clear"/>
        </w:rPr>
      </w:pPr>
      <w:r w:rsidRPr="00F000C2">
        <w:rPr>
          <w:i/>
          <w:shd w:fill="FFFFFF" w:color="auto" w:val="clear"/>
        </w:rPr>
        <w:t xml:space="preserve">Dakle, ukoliko bi se zanemarila činjenica da je tražbina iz Zadužnice apstraktna tražbina, za potrebe utvrđivanja aktivne legitimacije predlagatelja za predlaganje otvaranja stečajnog postupak nad dužnikom, potrebno je utvrditi je li vjerojatno da se predlagatelj može namiriti iz nekretnina u vlasništvu dužnika na kojima ima založna prava, uzimajući u </w:t>
      </w:r>
      <w:r w:rsidR="00CE49B4" w:rsidRPr="00F000C2">
        <w:rPr>
          <w:i/>
          <w:shd w:fill="FFFFFF" w:color="auto" w:val="clear"/>
        </w:rPr>
        <w:t xml:space="preserve">obzir gore navedene okolnosti. </w:t>
      </w:r>
    </w:p>
    <w:p w:rsidRDefault="008234F2" w:rsidP="00E85972" w:rsidR="008234F2" w:rsidRPr="00F000C2">
      <w:pPr>
        <w:spacing w:before="100"/>
        <w:ind w:firstLine="709"/>
        <w:jc w:val="both"/>
        <w:rPr>
          <w:i/>
          <w:shd w:fill="FFFFFF" w:color="auto" w:val="clear"/>
        </w:rPr>
      </w:pPr>
      <w:r w:rsidRPr="00F000C2">
        <w:rPr>
          <w:i/>
          <w:shd w:fill="FFFFFF" w:color="auto" w:val="clear"/>
        </w:rPr>
        <w:t>U pogledu izvješća privremene stečajne upraviteljice, isto obiluje netočnim i neprovjerenim navodima iz kojih je nejasno kako je privremena stečajna upraviteljica došla do zaključaka koje prezentira kao činjenice. Npr. nejasno je zašto je privremena stečajna upraviteljica utvrdila da društvo ima kratkotrajnu imovinu po osnovi zajmova povezanim društvima, ako kratkotrajna imovina po osnovi zajmova može iznositi tražbine koje dospijevaju unutar roka od godine dana, a računi dužnika su blokirani duže od godine dana pa nije jasno kako je društvo povezanim osobama moglo dati zajmove ako nema likvidnih sredstava te mu je zabranjeno vršiti obračunska plaćanja. Obzirom na navedeno, predlagatelj opreza radi prigovara nalazu i utvrđenjima privremene stečajne upravitel</w:t>
      </w:r>
      <w:r w:rsidR="00CE49B4" w:rsidRPr="00F000C2">
        <w:rPr>
          <w:i/>
          <w:shd w:fill="FFFFFF" w:color="auto" w:val="clear"/>
        </w:rPr>
        <w:t>jice.</w:t>
      </w:r>
    </w:p>
    <w:p w:rsidRDefault="008234F2" w:rsidP="00E85972" w:rsidR="008234F2" w:rsidRPr="00F000C2">
      <w:pPr>
        <w:spacing w:before="100"/>
        <w:ind w:firstLine="709"/>
        <w:jc w:val="both"/>
        <w:rPr>
          <w:i/>
          <w:shd w:fill="FFFFFF" w:color="auto" w:val="clear"/>
        </w:rPr>
      </w:pPr>
      <w:r w:rsidRPr="00F000C2">
        <w:rPr>
          <w:i/>
          <w:shd w:fill="FFFFFF" w:color="auto" w:val="clear"/>
        </w:rPr>
        <w:t>Slijedom svega navedenog, predlagatelj smatra da je nedvojbeno dokazao da ima aktivnu legitimaciju predlagati otvaranje stečajnog postupka nad dužnikom, kao i da je evidentno postojanje stečajnog razloga obzirom na obavijest Financijske agencije o dugotrajnoj blokadi računa, pa predlaže da naslovni sud donese rješenje o otvaranju s</w:t>
      </w:r>
      <w:r w:rsidR="00CE49B4" w:rsidRPr="00F000C2">
        <w:rPr>
          <w:i/>
          <w:shd w:fill="FFFFFF" w:color="auto" w:val="clear"/>
        </w:rPr>
        <w:t>tečajnog postupka nad dužnikom.</w:t>
      </w:r>
    </w:p>
    <w:p w:rsidRDefault="008234F2" w:rsidP="00E85972" w:rsidR="000021EC" w:rsidRPr="00F000C2">
      <w:pPr>
        <w:spacing w:before="100"/>
        <w:ind w:firstLine="709"/>
        <w:jc w:val="both"/>
        <w:rPr>
          <w:i/>
          <w:shd w:fill="FFFFFF" w:color="auto" w:val="clear"/>
        </w:rPr>
      </w:pPr>
      <w:r w:rsidRPr="00F000C2">
        <w:rPr>
          <w:i/>
          <w:shd w:fill="FFFFFF" w:color="auto" w:val="clear"/>
        </w:rPr>
        <w:t>U pogledu sumnji koje je dužnik iznio u pogledu promjene tvrtke predlagatelja i ovlasti potpisnika punomoći za zastupanje predlagatelja u ovom postupku, predlagatelj ovime dostavlja naslovnom sudu povijesni izvadak iz sudskog registra za predlagatelja iz kojeg se vidi ovlast potpisnik</w:t>
      </w:r>
      <w:r w:rsidR="00CA5AF4" w:rsidRPr="00F000C2">
        <w:rPr>
          <w:i/>
          <w:shd w:fill="FFFFFF" w:color="auto" w:val="clear"/>
        </w:rPr>
        <w:t>a za zastupanje predlagatelja.“</w:t>
      </w:r>
    </w:p>
    <w:p w:rsidRDefault="00E85972" w:rsidP="00E85972" w:rsidR="0022573E" w:rsidRPr="00F000C2">
      <w:pPr>
        <w:tabs>
          <w:tab w:pos="709" w:val="left"/>
        </w:tabs>
        <w:spacing w:before="200"/>
        <w:jc w:val="both"/>
        <w:rPr>
          <w:bCs/>
        </w:rPr>
      </w:pPr>
      <w:r w:rsidRPr="00F000C2">
        <w:rPr>
          <w:bCs/>
        </w:rPr>
        <w:tab/>
      </w:r>
      <w:r w:rsidR="0022573E" w:rsidRPr="00F000C2">
        <w:rPr>
          <w:bCs/>
        </w:rPr>
        <w:t xml:space="preserve">Dana 8. veljače 2017. godine ovaj sud zaprimio je novo izvješće privremene stečajne upraviteljice Ljiljane Poljanić </w:t>
      </w:r>
      <w:r w:rsidR="0022573E" w:rsidRPr="00F000C2">
        <w:t xml:space="preserve">(list </w:t>
      </w:r>
      <w:r w:rsidR="009130E9" w:rsidRPr="00F000C2">
        <w:t xml:space="preserve">564 - 579 </w:t>
      </w:r>
      <w:r w:rsidR="0022573E" w:rsidRPr="00F000C2">
        <w:t>spisa)</w:t>
      </w:r>
      <w:r w:rsidR="0022573E" w:rsidRPr="00F000C2">
        <w:rPr>
          <w:bCs/>
        </w:rPr>
        <w:t xml:space="preserve"> u kojem se u </w:t>
      </w:r>
      <w:r w:rsidR="00850A1C" w:rsidRPr="00F000C2">
        <w:rPr>
          <w:bCs/>
        </w:rPr>
        <w:t xml:space="preserve">zaključku </w:t>
      </w:r>
      <w:r w:rsidR="0022573E" w:rsidRPr="00F000C2">
        <w:rPr>
          <w:bCs/>
        </w:rPr>
        <w:t>navodi:</w:t>
      </w:r>
    </w:p>
    <w:p w:rsidRDefault="00E85972" w:rsidP="00046F09" w:rsidR="00E72692" w:rsidRPr="00F000C2">
      <w:pPr>
        <w:tabs>
          <w:tab w:pos="1125" w:val="left"/>
        </w:tabs>
        <w:spacing w:before="100"/>
        <w:ind w:firstLine="709"/>
        <w:jc w:val="both"/>
        <w:rPr>
          <w:i/>
        </w:rPr>
      </w:pPr>
      <w:r w:rsidRPr="00F000C2">
        <w:rPr>
          <w:i/>
        </w:rPr>
        <w:t>„</w:t>
      </w:r>
      <w:r w:rsidR="00850A1C" w:rsidRPr="00F000C2">
        <w:rPr>
          <w:i/>
        </w:rPr>
        <w:t>- da f</w:t>
      </w:r>
      <w:r w:rsidR="009130E9" w:rsidRPr="00F000C2">
        <w:rPr>
          <w:i/>
        </w:rPr>
        <w:t>inancijska izvješća dužnika</w:t>
      </w:r>
      <w:r w:rsidR="0080018E" w:rsidRPr="00F000C2">
        <w:rPr>
          <w:i/>
        </w:rPr>
        <w:t xml:space="preserve"> AREIOS d.o.o.</w:t>
      </w:r>
      <w:r w:rsidR="00091A92" w:rsidRPr="00F000C2">
        <w:rPr>
          <w:i/>
        </w:rPr>
        <w:t xml:space="preserve"> Split, za 2015.god. pokazuju da dužnik nema nikakve ni dugotrajne ni kratkotrajne materijalne im</w:t>
      </w:r>
      <w:r w:rsidR="009130E9" w:rsidRPr="00F000C2">
        <w:rPr>
          <w:i/>
        </w:rPr>
        <w:t>ovine;</w:t>
      </w:r>
    </w:p>
    <w:p w:rsidRDefault="00E72692" w:rsidP="00E85972" w:rsidR="00091A92" w:rsidRPr="00F000C2">
      <w:pPr>
        <w:spacing w:before="100"/>
        <w:jc w:val="both"/>
        <w:rPr>
          <w:i/>
        </w:rPr>
      </w:pPr>
      <w:r w:rsidRPr="00F000C2">
        <w:rPr>
          <w:i/>
        </w:rPr>
        <w:tab/>
      </w:r>
      <w:r w:rsidR="00A773B7" w:rsidRPr="00F000C2">
        <w:rPr>
          <w:i/>
        </w:rPr>
        <w:t xml:space="preserve"> </w:t>
      </w:r>
      <w:r w:rsidRPr="00F000C2">
        <w:rPr>
          <w:i/>
        </w:rPr>
        <w:t xml:space="preserve">- </w:t>
      </w:r>
      <w:r w:rsidR="00A773B7" w:rsidRPr="00F000C2">
        <w:rPr>
          <w:i/>
        </w:rPr>
        <w:t xml:space="preserve">da se </w:t>
      </w:r>
      <w:r w:rsidR="00091A92" w:rsidRPr="00F000C2">
        <w:rPr>
          <w:i/>
        </w:rPr>
        <w:t xml:space="preserve">imovina </w:t>
      </w:r>
      <w:r w:rsidR="00A773B7" w:rsidRPr="00F000C2">
        <w:rPr>
          <w:i/>
        </w:rPr>
        <w:t xml:space="preserve">iskazana </w:t>
      </w:r>
      <w:r w:rsidR="00091A92" w:rsidRPr="00F000C2">
        <w:rPr>
          <w:i/>
        </w:rPr>
        <w:t xml:space="preserve">u iznosu od 74.166.331 kn odnosi se na dugoročnu financijsku imovinu s osnova poslovnih udjela u povezanim društvima (Mejaši 2 do 9) u iznosu 27.513.026 kn te kratkoročnu financijsku imovinu s osnova zajmova povezanim društvima u iznosu 45.030.426 kn, potraživanja s osnova prodaje udjela u iznosu 1.528.282 kn te </w:t>
      </w:r>
      <w:r w:rsidR="003A5382" w:rsidRPr="00F000C2">
        <w:rPr>
          <w:i/>
        </w:rPr>
        <w:t>po</w:t>
      </w:r>
      <w:r w:rsidR="00091A92" w:rsidRPr="00F000C2">
        <w:rPr>
          <w:i/>
        </w:rPr>
        <w:t xml:space="preserve">traživanja od kupaca i države u iznosu 94.597 kn.  Nad povezanim društvima (Mejaši 2 do 9) vjerovnik/predlagatelj Heta Asset Resolution AG </w:t>
      </w:r>
      <w:r w:rsidR="00F000C2" w:rsidRPr="00F000C2">
        <w:rPr>
          <w:i/>
        </w:rPr>
        <w:t>također</w:t>
      </w:r>
      <w:r w:rsidR="00091A92" w:rsidRPr="00F000C2">
        <w:rPr>
          <w:i/>
        </w:rPr>
        <w:t xml:space="preserve"> je podnio prijedloge z</w:t>
      </w:r>
      <w:r w:rsidR="009130E9" w:rsidRPr="00F000C2">
        <w:rPr>
          <w:i/>
        </w:rPr>
        <w:t>a otvaranjem stečajnog postupka;</w:t>
      </w:r>
    </w:p>
    <w:p w:rsidRDefault="00A773B7" w:rsidP="00E85972" w:rsidR="00091A92" w:rsidRPr="00F000C2">
      <w:pPr>
        <w:spacing w:before="100"/>
        <w:jc w:val="both"/>
        <w:rPr>
          <w:i/>
        </w:rPr>
      </w:pPr>
      <w:r w:rsidRPr="00F000C2">
        <w:rPr>
          <w:i/>
        </w:rPr>
        <w:tab/>
        <w:t>- da o</w:t>
      </w:r>
      <w:r w:rsidR="003A5382" w:rsidRPr="00F000C2">
        <w:rPr>
          <w:i/>
        </w:rPr>
        <w:t>bveze dužnika najveć</w:t>
      </w:r>
      <w:r w:rsidR="00091A92" w:rsidRPr="00F000C2">
        <w:rPr>
          <w:i/>
        </w:rPr>
        <w:t>im dijelom odnose se na obveze prema ulagačima i investitorima i iskazane su u u</w:t>
      </w:r>
      <w:r w:rsidR="009130E9" w:rsidRPr="00F000C2">
        <w:rPr>
          <w:i/>
        </w:rPr>
        <w:t>kupnom iznosu od 150.493.977 kn;</w:t>
      </w:r>
    </w:p>
    <w:p w:rsidRDefault="00A773B7" w:rsidP="00E85972" w:rsidR="00091A92" w:rsidRPr="00F000C2">
      <w:pPr>
        <w:spacing w:before="100"/>
        <w:jc w:val="both"/>
        <w:rPr>
          <w:i/>
        </w:rPr>
      </w:pPr>
      <w:r w:rsidRPr="00F000C2">
        <w:rPr>
          <w:i/>
        </w:rPr>
        <w:tab/>
        <w:t>-</w:t>
      </w:r>
      <w:r w:rsidR="00E760D2" w:rsidRPr="00F000C2">
        <w:rPr>
          <w:i/>
        </w:rPr>
        <w:t xml:space="preserve"> </w:t>
      </w:r>
      <w:r w:rsidRPr="00F000C2">
        <w:rPr>
          <w:i/>
        </w:rPr>
        <w:t>da d</w:t>
      </w:r>
      <w:r w:rsidR="00091A92" w:rsidRPr="00F000C2">
        <w:rPr>
          <w:i/>
        </w:rPr>
        <w:t>užnik nema zaposlenika, ne obavlja poslovanje i ne ostvaruje prihode kojima bi pokrio obveze prema vjerovnicima i osobnim vjerovnicima. Poslovni račun dužnika nalazi se u višegodišnjoj blokadi koja</w:t>
      </w:r>
      <w:r w:rsidR="009130E9" w:rsidRPr="00F000C2">
        <w:rPr>
          <w:i/>
        </w:rPr>
        <w:t xml:space="preserve"> iznosi preko 100.000.000,00 kn;</w:t>
      </w:r>
    </w:p>
    <w:p w:rsidRDefault="0080018E" w:rsidP="00E85972" w:rsidR="00091A92" w:rsidRPr="00F000C2">
      <w:pPr>
        <w:spacing w:before="100"/>
        <w:ind w:firstLine="708"/>
        <w:jc w:val="both"/>
        <w:rPr>
          <w:i/>
        </w:rPr>
      </w:pPr>
      <w:r w:rsidRPr="00F000C2">
        <w:rPr>
          <w:i/>
        </w:rPr>
        <w:t xml:space="preserve">- </w:t>
      </w:r>
      <w:r w:rsidR="001353BE" w:rsidRPr="00F000C2">
        <w:rPr>
          <w:i/>
        </w:rPr>
        <w:t>d</w:t>
      </w:r>
      <w:r w:rsidR="00A773B7" w:rsidRPr="00F000C2">
        <w:rPr>
          <w:i/>
        </w:rPr>
        <w:t>a su s</w:t>
      </w:r>
      <w:r w:rsidR="00091A92" w:rsidRPr="00F000C2">
        <w:rPr>
          <w:i/>
        </w:rPr>
        <w:t>ukladno navedenom ispunjeni su kumula</w:t>
      </w:r>
      <w:r w:rsidR="009130E9" w:rsidRPr="00F000C2">
        <w:rPr>
          <w:i/>
        </w:rPr>
        <w:t>tivno svi stečajni razlozi i to</w:t>
      </w:r>
      <w:r w:rsidR="00091A92" w:rsidRPr="00F000C2">
        <w:rPr>
          <w:i/>
        </w:rPr>
        <w:t>:</w:t>
      </w:r>
    </w:p>
    <w:p w:rsidRDefault="00091A92" w:rsidP="00E85972" w:rsidR="00091A92" w:rsidRPr="00F000C2">
      <w:pPr>
        <w:numPr>
          <w:ilvl w:val="0"/>
          <w:numId w:val="4"/>
        </w:numPr>
        <w:tabs>
          <w:tab w:pos="1068" w:val="clear"/>
          <w:tab w:pos="1418" w:val="num"/>
        </w:tabs>
        <w:jc w:val="both"/>
        <w:rPr>
          <w:i/>
        </w:rPr>
      </w:pPr>
      <w:r w:rsidRPr="00F000C2">
        <w:rPr>
          <w:i/>
        </w:rPr>
        <w:t>Dužniku je poslovni račun blokiran više godina te je dužnik nesposoban za plaćanje  a što ukazuje na stečajni razlog prema čl.4 st.2 SZ,</w:t>
      </w:r>
    </w:p>
    <w:p w:rsidRDefault="00091A92" w:rsidP="00E85972" w:rsidR="00091A92" w:rsidRPr="00F000C2">
      <w:pPr>
        <w:numPr>
          <w:ilvl w:val="0"/>
          <w:numId w:val="4"/>
        </w:numPr>
        <w:tabs>
          <w:tab w:pos="1068" w:val="clear"/>
          <w:tab w:pos="1418" w:val="num"/>
        </w:tabs>
        <w:jc w:val="both"/>
        <w:rPr>
          <w:i/>
        </w:rPr>
      </w:pPr>
      <w:r w:rsidRPr="00F000C2">
        <w:rPr>
          <w:i/>
        </w:rPr>
        <w:t>Dužnik je poslovnu 2015.god. završio sa gubitkom iznad visine kapitala u iznosu 76.327.646 kn te su mu obveze znatno veće od imovine čime su ostvarene pretpostavke iz čl.4 st.8 SZ,</w:t>
      </w:r>
    </w:p>
    <w:p w:rsidRDefault="00091A92" w:rsidP="00E85972" w:rsidR="001353BE" w:rsidRPr="00F000C2">
      <w:pPr>
        <w:numPr>
          <w:ilvl w:val="0"/>
          <w:numId w:val="4"/>
        </w:numPr>
        <w:tabs>
          <w:tab w:pos="1068" w:val="clear"/>
          <w:tab w:pos="1418" w:val="num"/>
        </w:tabs>
        <w:jc w:val="both"/>
        <w:rPr>
          <w:i/>
        </w:rPr>
      </w:pPr>
      <w:r w:rsidRPr="00F000C2">
        <w:rPr>
          <w:i/>
        </w:rPr>
        <w:t>Vjerovnik/predlagatelj traži naplatu iznosa od 10.816.906,86 Eur po zadužnici po kojoj mu je dužnik i osobno odgovoran.</w:t>
      </w:r>
    </w:p>
    <w:p w:rsidRDefault="001353BE" w:rsidP="00E85972" w:rsidR="00091A92" w:rsidRPr="00F000C2">
      <w:pPr>
        <w:pStyle w:val="Odlomakpopisa"/>
        <w:spacing w:before="100"/>
        <w:ind w:left="0"/>
        <w:jc w:val="both"/>
        <w:rPr>
          <w:sz w:val="26"/>
          <w:szCs w:val="26"/>
        </w:rPr>
      </w:pPr>
      <w:r w:rsidRPr="00F000C2">
        <w:rPr>
          <w:i/>
        </w:rPr>
        <w:tab/>
        <w:t>-  da d</w:t>
      </w:r>
      <w:r w:rsidR="00091A92" w:rsidRPr="00F000C2">
        <w:rPr>
          <w:i/>
        </w:rPr>
        <w:t>užnik nema nikakve materijalne imovine koja bi bila unovčiva i dostatna za pokriće troškova stečajnog postupka. Iskazana financijska imovina odnosi se na poslovne udjele i zajmove povezanim poduzećima (Mejaši 2 do 9) nad kojima su podneseni prijedlozi z</w:t>
      </w:r>
      <w:r w:rsidR="009130E9" w:rsidRPr="00F000C2">
        <w:rPr>
          <w:i/>
        </w:rPr>
        <w:t>a otvaranjem stečajnog postupka</w:t>
      </w:r>
      <w:r w:rsidR="00D40A76" w:rsidRPr="00F000C2">
        <w:rPr>
          <w:i/>
        </w:rPr>
        <w:t>“</w:t>
      </w:r>
    </w:p>
    <w:p w:rsidRDefault="001353BE" w:rsidP="00E85972" w:rsidR="00D24342" w:rsidRPr="00F000C2">
      <w:pPr>
        <w:tabs>
          <w:tab w:pos="709" w:val="left"/>
        </w:tabs>
        <w:spacing w:before="200"/>
        <w:jc w:val="both"/>
      </w:pPr>
      <w:r w:rsidRPr="00F000C2">
        <w:rPr>
          <w:bCs/>
        </w:rPr>
        <w:tab/>
      </w:r>
      <w:r w:rsidR="0022573E" w:rsidRPr="00F000C2">
        <w:rPr>
          <w:bCs/>
        </w:rPr>
        <w:t>Na ročištu radi rasprave o uvjetima za otvaranje stečajnog postupka održanom dana 17. veljače 2017. godine (</w:t>
      </w:r>
      <w:r w:rsidR="0022573E" w:rsidRPr="00F000C2">
        <w:t>list</w:t>
      </w:r>
      <w:r w:rsidR="00017008" w:rsidRPr="00F000C2">
        <w:t xml:space="preserve"> 582-585 </w:t>
      </w:r>
      <w:r w:rsidR="0022573E" w:rsidRPr="00F000C2">
        <w:t>spisa)</w:t>
      </w:r>
      <w:r w:rsidR="0022573E" w:rsidRPr="00F000C2">
        <w:rPr>
          <w:bCs/>
        </w:rPr>
        <w:t xml:space="preserve"> punomoćnik predlagatelja ustrajao je u prijedlogu za otvaranje stečajnog postupka </w:t>
      </w:r>
      <w:r w:rsidR="00212654" w:rsidRPr="00F000C2">
        <w:t xml:space="preserve">smatrajući </w:t>
      </w:r>
      <w:r w:rsidR="00D24342" w:rsidRPr="00F000C2">
        <w:t>da su u konkretnom slučaju ispunjena sva tri zakonom propisana stečajna razloga:</w:t>
      </w:r>
    </w:p>
    <w:p w:rsidRDefault="00E85972" w:rsidP="00E85972" w:rsidR="00D24342" w:rsidRPr="00F000C2">
      <w:pPr>
        <w:spacing w:before="100"/>
        <w:ind w:firstLine="709"/>
        <w:jc w:val="both"/>
        <w:rPr>
          <w:i/>
        </w:rPr>
      </w:pPr>
      <w:r w:rsidRPr="00F000C2">
        <w:rPr>
          <w:i/>
        </w:rPr>
        <w:t>„</w:t>
      </w:r>
      <w:r w:rsidR="00D24342" w:rsidRPr="00F000C2">
        <w:rPr>
          <w:i/>
        </w:rPr>
        <w:t>a) nelikvidnost – iznos obveza dužnika objavljenih u godišnjem izvješću za proteklu godinu, a koje je priloženo izvješću privremene stečajne upraviteljice, je 150.493.977,00 kn, a 20% navedenog iznosa je 30.098.795,40 kn; Tražbina predlagatelja po zadužnici je na dan 18. lipnja 2013. godine iznosila 10.816.906,86 EUR-a, a što je približno 70.000.000,00 kn te je od navedenog datuma do danas nenamirena,</w:t>
      </w:r>
    </w:p>
    <w:p w:rsidRDefault="00D24342" w:rsidP="00E85972" w:rsidR="00D24342" w:rsidRPr="00F000C2">
      <w:pPr>
        <w:spacing w:before="100"/>
        <w:ind w:firstLine="709"/>
        <w:jc w:val="both"/>
        <w:rPr>
          <w:i/>
        </w:rPr>
      </w:pPr>
      <w:r w:rsidRPr="00F000C2">
        <w:rPr>
          <w:i/>
        </w:rPr>
        <w:t>b) nesposobnost za plaćanje – razvidno iz potvrde FINA-e,</w:t>
      </w:r>
    </w:p>
    <w:p w:rsidRDefault="00D24342" w:rsidP="00E85972" w:rsidR="00256C13" w:rsidRPr="00F000C2">
      <w:pPr>
        <w:spacing w:before="100"/>
        <w:ind w:firstLine="709"/>
        <w:jc w:val="both"/>
        <w:rPr>
          <w:i/>
        </w:rPr>
      </w:pPr>
      <w:r w:rsidRPr="00F000C2">
        <w:rPr>
          <w:i/>
        </w:rPr>
        <w:t>c) prezaduženost – obzirom da su obveze društva evidentno veće od imovine, a posebno uzimajući u obzir da dužnik nije knjigovodstveno niti evidentirao obvezu prema predlagatelju.</w:t>
      </w:r>
      <w:r w:rsidR="00D40A76" w:rsidRPr="00F000C2">
        <w:rPr>
          <w:i/>
        </w:rPr>
        <w:t>“</w:t>
      </w:r>
    </w:p>
    <w:p w:rsidRDefault="009C08EC" w:rsidP="00E85972" w:rsidR="009C08EC" w:rsidRPr="00F000C2">
      <w:pPr>
        <w:tabs>
          <w:tab w:pos="1125" w:val="left"/>
        </w:tabs>
        <w:spacing w:before="200"/>
        <w:ind w:firstLine="703"/>
        <w:jc w:val="both"/>
        <w:rPr>
          <w:bCs/>
        </w:rPr>
      </w:pPr>
      <w:r w:rsidRPr="00F000C2">
        <w:rPr>
          <w:bCs/>
        </w:rPr>
        <w:t xml:space="preserve">Punomoćnik dužnika na istom ročištu navodi: </w:t>
      </w:r>
    </w:p>
    <w:p w:rsidRDefault="009C08EC" w:rsidP="00E85972" w:rsidR="00D24342" w:rsidRPr="00F000C2">
      <w:pPr>
        <w:spacing w:before="100"/>
        <w:ind w:firstLine="709"/>
        <w:jc w:val="both"/>
        <w:rPr>
          <w:i/>
        </w:rPr>
      </w:pPr>
      <w:r w:rsidRPr="00F000C2">
        <w:rPr>
          <w:i/>
        </w:rPr>
        <w:t xml:space="preserve"> </w:t>
      </w:r>
      <w:r w:rsidR="00D40A76" w:rsidRPr="00F000C2">
        <w:rPr>
          <w:i/>
        </w:rPr>
        <w:t>„</w:t>
      </w:r>
      <w:r w:rsidRPr="00F000C2">
        <w:rPr>
          <w:i/>
        </w:rPr>
        <w:t xml:space="preserve">Punomoćnik dužnika predlaže da se izvrši uvid u </w:t>
      </w:r>
      <w:r w:rsidR="00D91E26" w:rsidRPr="00F000C2">
        <w:rPr>
          <w:i/>
        </w:rPr>
        <w:t>spis Trgovačkog suda u Splitu poslovni broj: P-474/2013, budući je u navedenom predmetu donesena presuda kojom je naloženo da se predmetna zadužnica vrati tvrtci Areios d.o.o. Pozivom na činjenicu da ukoliko se ista ima vratiti, to je jasno da predlagatelj nema tražbinu prema dužniku, a pogotovo imajući u vidu činjenicu da takav dug ne postoji niti u poslovnim knjigama dužnika, što je utvrdila i privremena stečajna upraviteljica. Predlaže se pozvati privremenu stečajnu upraviteljicu da utvrdi kako u poslovnim knjigama predlagatelja, tako i u poslovnim knjigama dužnika, da li postoji dugovanje, a ako postoji koliko je i temeljem čega. Podredno na navedenu okolnost, predlaže se provesti financijsko-knjigovodstveno vještačenje. Ovo iz razloga što je uvjet za otvaranje stečaja postojanje tražbine vjerovnika, a koja tražbina ne postoji. Naime, zadužnica se može i zloupotrijebiti, ne znači automatski da ako netko posjeduje zadužnicu da ima i tražbinu. Naprijed navedena presuda, kao i izvješće privremene stečajne upraviteljice pokazuje da dug ne postoji pa se ustraje u naprijed navedenim prijedlozima. Ujedno se ističe da ukoliko bi dugovanje i postojalo da bi predlagatelj imao i razlučno pravo na poslovnim udjelima, a kako je već privremena stečajna upraviteljica i utvrdila u svom prvom izvješću. U prilogu se dostavlja izvadak iz FINA-e. S obzirom na naprijed dostavljeni izvadak FINA-e i izvješće privremene stečajne upraviteljice, jasno je da se mora utvrditi kolika je tražbina i da li je ista pokrivena razlučnim pravom. Da je tome tako, pokazuje i stav Trgovačkog suda u Splitu koji je u istovjetnim predmetima temeljem istovjetne dokumentacije već zauzeo stav da se radi o razlučnom pravu te da je potrebno utvrditi naprijed navedeno (uvid u spis St-118/2015). Ujedno se moli jedan kraći rok radi očitovanja na izvješće privremene stečajne upraviteljice, a pogotovo kako bi ga komparirao sa prvim izvješćem te dostavio dokaz da dugovanje od 150.000.000,00 kn, ukoliko je takvo, predstavlja dugovanje prema vlasnicima, odnosno povezanim osobama, čije potraživanje nije još ni dospjelo, a ako je i dospjelo, isti će dati izjavu da pristupaju dugu</w:t>
      </w:r>
      <w:r w:rsidR="00D40A76" w:rsidRPr="00F000C2">
        <w:rPr>
          <w:i/>
        </w:rPr>
        <w:t>.“</w:t>
      </w:r>
    </w:p>
    <w:p w:rsidRDefault="00046F09" w:rsidP="00E85972" w:rsidR="00D91E26" w:rsidRPr="00F000C2">
      <w:pPr>
        <w:tabs>
          <w:tab w:pos="1125" w:val="left"/>
        </w:tabs>
        <w:spacing w:before="200"/>
        <w:ind w:firstLine="703"/>
        <w:jc w:val="both"/>
        <w:rPr>
          <w:i/>
        </w:rPr>
      </w:pPr>
      <w:r>
        <w:rPr>
          <w:bCs/>
        </w:rPr>
        <w:t>Na istom ročištu p</w:t>
      </w:r>
      <w:r w:rsidR="001860DA" w:rsidRPr="00F000C2">
        <w:rPr>
          <w:bCs/>
        </w:rPr>
        <w:t xml:space="preserve">rivremena stečajna upraviteljica izložila je kao u </w:t>
      </w:r>
      <w:r w:rsidR="00D40A76" w:rsidRPr="00F000C2">
        <w:rPr>
          <w:bCs/>
        </w:rPr>
        <w:t xml:space="preserve">svom </w:t>
      </w:r>
      <w:r w:rsidR="001860DA" w:rsidRPr="00F000C2">
        <w:rPr>
          <w:bCs/>
        </w:rPr>
        <w:t xml:space="preserve">izvješću od 8. veljače 2017. </w:t>
      </w:r>
      <w:r w:rsidR="00D40A76" w:rsidRPr="00F000C2">
        <w:rPr>
          <w:bCs/>
        </w:rPr>
        <w:t>g</w:t>
      </w:r>
      <w:r w:rsidR="001860DA" w:rsidRPr="00F000C2">
        <w:rPr>
          <w:bCs/>
        </w:rPr>
        <w:t>odine</w:t>
      </w:r>
      <w:r w:rsidR="00D40A76" w:rsidRPr="00F000C2">
        <w:rPr>
          <w:bCs/>
        </w:rPr>
        <w:t xml:space="preserve"> i </w:t>
      </w:r>
      <w:r w:rsidR="00AF73B2" w:rsidRPr="00F000C2">
        <w:rPr>
          <w:bCs/>
        </w:rPr>
        <w:t>nav</w:t>
      </w:r>
      <w:r w:rsidR="00E72692" w:rsidRPr="00F000C2">
        <w:rPr>
          <w:bCs/>
        </w:rPr>
        <w:t>odeći</w:t>
      </w:r>
      <w:r w:rsidR="00E72692" w:rsidRPr="00F000C2">
        <w:rPr>
          <w:bCs/>
          <w:i/>
        </w:rPr>
        <w:t xml:space="preserve"> </w:t>
      </w:r>
      <w:r w:rsidR="00E72692" w:rsidRPr="00F000C2">
        <w:rPr>
          <w:bCs/>
        </w:rPr>
        <w:t>da</w:t>
      </w:r>
      <w:r w:rsidR="00AF73B2" w:rsidRPr="00F000C2">
        <w:rPr>
          <w:bCs/>
        </w:rPr>
        <w:t xml:space="preserve"> u </w:t>
      </w:r>
      <w:r w:rsidR="001860DA" w:rsidRPr="00F000C2">
        <w:rPr>
          <w:bCs/>
        </w:rPr>
        <w:t>odnosu na izjavu dužnika da dug nije evidentiran u poslovnim knjigama smatra</w:t>
      </w:r>
      <w:r w:rsidR="00AF73B2" w:rsidRPr="00F000C2">
        <w:rPr>
          <w:bCs/>
        </w:rPr>
        <w:t xml:space="preserve"> da</w:t>
      </w:r>
      <w:r w:rsidR="001860DA" w:rsidRPr="00F000C2">
        <w:rPr>
          <w:bCs/>
        </w:rPr>
        <w:t xml:space="preserve"> dužnik nije ispravno vodio poslovne knjige, jer je navedeni dug trebao evidentirati ili u sumnjive i sporne obveze ili pak kao izvanbilančne zapise iz razloga što je taj dug prema predlagatelju nastao temeljem zadužnice koju su oni podnijeli na naplatu FINA-i Split i temeljem koje je i račun bio u blokadi. Ako je dužnik smatrao da su zloupotrijebili zadužnicu, trebao je protiv odgovornih osoba pokrenuti kazneni postupak zbog zloupotrebe. U odnosu na obveze dužnika, navodi kako su one doslovno prepisane iz financijskih izvještaja koji su objavljeni za 2015. godinu. I dalje ostaje pri tome da je dužnik prezadužen </w:t>
      </w:r>
      <w:r w:rsidR="00D91E26" w:rsidRPr="00F000C2">
        <w:t>jer, bez obzira na ovaj dug prema vjerovniku, njegove obveze i dalje ostaju 150.000.000,00 kn i ima gubitak iznad visine kapitala od cca 76.000.000,00 kn, a obveze se najviše odnose na zajam gospodina Mate Bodrožića u iznosu od 30.000.000,00 kn. Sve to prema javnoj objavi iz bilješke uz bilancu za 2015. godinu</w:t>
      </w:r>
      <w:r w:rsidR="00D91E26" w:rsidRPr="00F000C2">
        <w:rPr>
          <w:i/>
        </w:rPr>
        <w:t>.</w:t>
      </w:r>
    </w:p>
    <w:p w:rsidRDefault="001B781F" w:rsidP="00E85972" w:rsidR="001B781F" w:rsidRPr="00F000C2">
      <w:pPr>
        <w:spacing w:before="200"/>
        <w:ind w:firstLine="709"/>
        <w:jc w:val="both"/>
      </w:pPr>
      <w:r w:rsidRPr="00F000C2">
        <w:t>Uz podnesak od 27. veljače 2017. godine (list 644-699 spisa)</w:t>
      </w:r>
      <w:r w:rsidR="00D40A76" w:rsidRPr="00F000C2">
        <w:t xml:space="preserve"> </w:t>
      </w:r>
      <w:r w:rsidRPr="00F000C2">
        <w:t>dužnik je dostavio presudu Trgovačkog suda u Splitu poslovni broj 13.P-747/2013 od 23. studenog 2016. godine. Predmetnom presudom usvojen je u cijelosti tužbeni zahtjev tuži</w:t>
      </w:r>
      <w:r w:rsidR="00A84160" w:rsidRPr="00F000C2">
        <w:t>telja Mejaši drugi d.o.o., Mejaši treći d.o.o., Mejaši četvrti d.o.o., Mejaši peti d.o.o., Mejaši šesti d.o.o., Mejaši sedmi d.o.o., Mejaši osmi d.o.o., Mejaši d</w:t>
      </w:r>
      <w:r w:rsidRPr="00F000C2">
        <w:t>eveti d.o.o., Areios d.o.o, Tragos d.o.o., Kristijana Gele i Split Invest Gmbh iz Republike Austrije spram tuženika Heta Asset Resolution AG iz Republike Austrije</w:t>
      </w:r>
      <w:r w:rsidR="00327711" w:rsidRPr="00F000C2">
        <w:t xml:space="preserve">, </w:t>
      </w:r>
      <w:r w:rsidR="00327711" w:rsidRPr="00F000C2">
        <w:rPr>
          <w:bCs/>
        </w:rPr>
        <w:t>na način da je:</w:t>
      </w:r>
    </w:p>
    <w:p w:rsidRDefault="00E85972" w:rsidP="00E85972" w:rsidR="001B781F" w:rsidRPr="00F000C2">
      <w:pPr>
        <w:spacing w:before="100"/>
        <w:ind w:firstLine="709"/>
        <w:jc w:val="both"/>
        <w:rPr>
          <w:i/>
        </w:rPr>
      </w:pPr>
      <w:r w:rsidRPr="00F000C2">
        <w:rPr>
          <w:i/>
        </w:rPr>
        <w:t>„</w:t>
      </w:r>
      <w:r w:rsidR="001B781F" w:rsidRPr="00F000C2">
        <w:rPr>
          <w:i/>
        </w:rPr>
        <w:t>- utvrđen ništetnim Anex br. 3 (tri) uz Sporazum radi osiguranja novčane tražbine zasnivanjem založnoga prava na nekretninama i zasnivanjem založnoga prava na poslovnim udjelima, solemniziran kod javnoga bilježnika u Zagrebu, Sanje Barbarić, Ivana Šibla 13, dana 21. srpnja 2011. godine, pod brojem OV-11986/2011;</w:t>
      </w:r>
    </w:p>
    <w:p w:rsidRDefault="001B781F" w:rsidP="00E85972" w:rsidR="001B781F" w:rsidRPr="00F000C2">
      <w:pPr>
        <w:spacing w:before="100"/>
        <w:ind w:firstLine="709"/>
        <w:jc w:val="both"/>
        <w:rPr>
          <w:i/>
        </w:rPr>
      </w:pPr>
      <w:r w:rsidRPr="00F000C2">
        <w:rPr>
          <w:i/>
        </w:rPr>
        <w:t>- utvrđen ništetnim Anex broj 4. Ugovora o kreditnom poslu s inozemstvom broj HR/1852, ovjeren u potpisu od strane Kristijana Gele i Ernst Mag. Engelbrechta kod javnoga bilježnika Sanje Barbarić, broj OV-12001/11, dana 21. srpnja 2011. godine;</w:t>
      </w:r>
    </w:p>
    <w:p w:rsidRDefault="001B781F" w:rsidP="00E85972" w:rsidR="001B781F" w:rsidRPr="00F000C2">
      <w:pPr>
        <w:spacing w:before="100"/>
        <w:ind w:firstLine="709"/>
        <w:jc w:val="both"/>
        <w:rPr>
          <w:i/>
        </w:rPr>
      </w:pPr>
      <w:r w:rsidRPr="00F000C2">
        <w:rPr>
          <w:i/>
        </w:rPr>
        <w:t xml:space="preserve">- naloženo Financijskog agenciji, Službi upisa, Upisničkom mjestu Split,po pravomoćnosti te presude izvršiti brisanje založnoga prava radi osiguranja potraživanja 30.000.000,00 EUR-a s rokom otplate/krajnjim rokom dospijeća 31. ožujka 2012. godine, koje založno pravo je upisano u korist Hypo Alpe-Adria-Bank International AG, OIB 90730821413, na temelju Aneksa br. 3. (tri) uz Sporazum radi osiguranja novčane tražbine zasnivanjem založnog prava na nekretninama i zasnivanjem založnog prava na poslovnim udjelima solemniziranom po javnom bilježniku Sanji Barbarić iz Zagreba, broj ovjere OV-11986 od 21. srpnja 2011. godine, </w:t>
      </w:r>
    </w:p>
    <w:p w:rsidRDefault="001B781F" w:rsidP="00E85972" w:rsidR="001B781F" w:rsidRPr="00F000C2">
      <w:pPr>
        <w:spacing w:before="100"/>
        <w:ind w:firstLine="709"/>
        <w:jc w:val="both"/>
        <w:rPr>
          <w:i/>
        </w:rPr>
      </w:pPr>
      <w:r w:rsidRPr="00F000C2">
        <w:rPr>
          <w:i/>
        </w:rPr>
        <w:t>- naloženo Financij</w:t>
      </w:r>
      <w:r w:rsidR="00A84160" w:rsidRPr="00F000C2">
        <w:rPr>
          <w:i/>
        </w:rPr>
        <w:t>skoj agenciji da tvrtki Mejaši p</w:t>
      </w:r>
      <w:r w:rsidRPr="00F000C2">
        <w:rPr>
          <w:i/>
        </w:rPr>
        <w:t>eti d.o.o., Split, OIB: 74076131593 vrati zadužnicu na iznos od 30.000.000,00EUR-a, koja zadužnica je potvrđena od strane javnog bilježnika u Zagrebu Sanje Barbarić dana 21. srpnja 2011. godine, pod brojem OV-11973/11.</w:t>
      </w:r>
      <w:r w:rsidR="00AF73B2" w:rsidRPr="00F000C2">
        <w:rPr>
          <w:i/>
        </w:rPr>
        <w:t>“</w:t>
      </w:r>
    </w:p>
    <w:p w:rsidRDefault="001B781F" w:rsidP="00E85972" w:rsidR="001B781F" w:rsidRPr="00F000C2">
      <w:pPr>
        <w:spacing w:before="200"/>
        <w:ind w:firstLine="709"/>
        <w:jc w:val="both"/>
      </w:pPr>
      <w:r w:rsidRPr="00F000C2">
        <w:t>U svom podnesku dužnik dodatno ističe i to:</w:t>
      </w:r>
    </w:p>
    <w:p w:rsidRDefault="001B781F" w:rsidP="00E85972" w:rsidR="001B781F" w:rsidRPr="00F000C2">
      <w:pPr>
        <w:spacing w:before="100"/>
        <w:ind w:firstLine="709"/>
        <w:jc w:val="both"/>
      </w:pPr>
      <w:r w:rsidRPr="00F000C2">
        <w:t>- da je tijekom ovog postupka iz dostavljene dokumentacije i izvješća privremene stečajne upraviteljice utvrđeno da predlagatelj nema tražbinu iz osnove troškova postupka R1-129/2012, a po osnovi koje tražbine je 18. kolovoza 2015. godine predložio otvaranje stečajnog postupka nad dužnikom;</w:t>
      </w:r>
    </w:p>
    <w:p w:rsidRDefault="001B781F" w:rsidP="00E85972" w:rsidR="001B781F" w:rsidRPr="00F000C2">
      <w:pPr>
        <w:spacing w:before="100"/>
        <w:ind w:firstLine="709"/>
        <w:jc w:val="both"/>
      </w:pPr>
      <w:r w:rsidRPr="00F000C2">
        <w:t>- da je podneskom od 19. listopada 2015. godine kojim je istakao i drugu tražbinu – novčanu tražbinu iz za</w:t>
      </w:r>
      <w:r w:rsidR="00B431EE" w:rsidRPr="00F000C2">
        <w:t>dužnice OV-11973</w:t>
      </w:r>
      <w:r w:rsidRPr="00F000C2">
        <w:t>/2011 od 21. srpnja 2011. godine, predlagatelj zapravo podnio novi prijedlog za otvaranje stečajnog postupka te da u odnosu na tu tražbinu predlagatelj ima razlučno pravo;</w:t>
      </w:r>
    </w:p>
    <w:p w:rsidRDefault="001B781F" w:rsidP="00E85972" w:rsidR="001B781F" w:rsidRPr="00F000C2">
      <w:pPr>
        <w:spacing w:before="100"/>
        <w:ind w:firstLine="709"/>
        <w:jc w:val="both"/>
      </w:pPr>
      <w:r w:rsidRPr="00F000C2">
        <w:t>- da se u odnosu na prijedlog od 19. listopada 2015. godine imaju primijeniti odredbe Stečajnog zakona (˝Narodne novine˝ broj 71/15; dalje: SZ/15);</w:t>
      </w:r>
    </w:p>
    <w:p w:rsidRDefault="001B781F" w:rsidP="00E85972" w:rsidR="001B781F" w:rsidRPr="00F000C2">
      <w:pPr>
        <w:spacing w:before="100"/>
        <w:ind w:firstLine="709"/>
        <w:jc w:val="both"/>
      </w:pPr>
      <w:r w:rsidRPr="00F000C2">
        <w:t>- da je predlagatelj razlučni vjerovnik te da njegovo potraživanje proizlazi iz Ugovora o kr</w:t>
      </w:r>
      <w:r w:rsidR="00B431EE" w:rsidRPr="00F000C2">
        <w:t>editu HR1852; zadužnica OV-11973</w:t>
      </w:r>
      <w:r w:rsidRPr="00F000C2">
        <w:t>/2011 od 21. srpnja 2011. godine da je dana kao sredstvo osiguranja te da tražbina predlagatelja ne potječe iz zadužnice, već iz osnovnog pravnog posla;</w:t>
      </w:r>
    </w:p>
    <w:p w:rsidRDefault="001B781F" w:rsidP="00E85972" w:rsidR="001B781F" w:rsidRPr="00F000C2">
      <w:pPr>
        <w:spacing w:before="100"/>
        <w:ind w:firstLine="709"/>
        <w:jc w:val="both"/>
      </w:pPr>
      <w:r w:rsidRPr="00F000C2">
        <w:t>- da predlagatelj kao razlučni vjerovnik nije učinio vjerojatnim da svoju tražbinu neće moći potpuno namiriti iz predmeta na koji se odnosi njegovo razlučno pravo te se u tom pravcu pozvao na zaključke ovog suda od 1. veljače 2017. godine u predmetima poslovni broj St-118/2015 (prijedlog za otvaranje</w:t>
      </w:r>
      <w:r w:rsidR="00A84160" w:rsidRPr="00F000C2">
        <w:t xml:space="preserve"> stečajnog postupka nad Mejaši d</w:t>
      </w:r>
      <w:r w:rsidRPr="00F000C2">
        <w:t>eveti d.o.o. Split), St-112/2015 (prijedlog za otvaranje</w:t>
      </w:r>
      <w:r w:rsidR="00A84160" w:rsidRPr="00F000C2">
        <w:t xml:space="preserve"> stečajnog postupka nad Mejaši t</w:t>
      </w:r>
      <w:r w:rsidRPr="00F000C2">
        <w:t>reći d.o.o. Split), St-117/2015 (prijedlog za otvaranje</w:t>
      </w:r>
      <w:r w:rsidR="00A84160" w:rsidRPr="00F000C2">
        <w:t xml:space="preserve"> stečajnog postupka nad Mejaši o</w:t>
      </w:r>
      <w:r w:rsidRPr="00F000C2">
        <w:t>smi d.o.o. Split) i St-113/2015 (prijedlog za otvaranje</w:t>
      </w:r>
      <w:r w:rsidR="00A84160" w:rsidRPr="00F000C2">
        <w:t xml:space="preserve"> stečajnog postupka nad Mejaši č</w:t>
      </w:r>
      <w:r w:rsidRPr="00F000C2">
        <w:t>etvrti d.o.o. Split) koji proizlaze iz istog kreditnog odnosa u kojima predlagatelj Heta Asset Resolution AG predlaže otvaranje stečajnog postupka, a kojima je odlučeno provesti:</w:t>
      </w:r>
    </w:p>
    <w:p w:rsidRDefault="001B781F" w:rsidP="00E85972" w:rsidR="001B781F" w:rsidRPr="00F000C2">
      <w:pPr>
        <w:spacing w:before="60"/>
        <w:ind w:firstLine="709" w:left="709"/>
        <w:jc w:val="both"/>
      </w:pPr>
      <w:r w:rsidRPr="00F000C2">
        <w:t>a) financijsko računovodstveno vještačenje:</w:t>
      </w:r>
    </w:p>
    <w:p w:rsidRDefault="001B781F" w:rsidP="00E85972" w:rsidR="001B781F" w:rsidRPr="00F000C2">
      <w:pPr>
        <w:ind w:firstLine="709" w:left="709"/>
        <w:jc w:val="both"/>
      </w:pPr>
      <w:r w:rsidRPr="00F000C2">
        <w:t>- radi utvrđenja visine nenamirene novčane tražbine predlagatelja prema svakom pojedinom dužniku, koja tražbina se temelji na Ugovoru o kreditu broj: HR/1852, ovjerenog po javnom bilježniku u Splitu Ivanu Bradariću 8. kolovoza 2008. godine pod brojem: OV-7776/08, a koja tražbina je osigurana razlučnim pravima na imovini dužnika,</w:t>
      </w:r>
    </w:p>
    <w:p w:rsidRDefault="001B781F" w:rsidP="00E85972" w:rsidR="001B781F" w:rsidRPr="00F000C2">
      <w:pPr>
        <w:ind w:firstLine="709" w:left="709"/>
        <w:jc w:val="both"/>
      </w:pPr>
      <w:r w:rsidRPr="00F000C2">
        <w:t>- radi utvrđenja može li se ista tražbina predlagatelja u cijelosti namiriti iz imovine dužnika na kojoj predlagatelj ima razlučno pravo,</w:t>
      </w:r>
    </w:p>
    <w:p w:rsidRDefault="001B781F" w:rsidP="00E85972" w:rsidR="001B781F" w:rsidRPr="00F000C2">
      <w:pPr>
        <w:spacing w:before="60"/>
        <w:ind w:firstLine="709" w:left="709"/>
        <w:jc w:val="both"/>
      </w:pPr>
      <w:r w:rsidRPr="00F000C2">
        <w:t>b) građevinsko vještačenje radi utvrđenja vrijednosti imovine dužnika na kojoj imovini predlagatelj ima razlučno pravo radi namirenja novčane tražbine predlagatelja prema dužniku i koja tražbina je osigurana navedenim razlučnim pravima radi namirenja na istoj imovini,</w:t>
      </w:r>
    </w:p>
    <w:p w:rsidRDefault="001B781F" w:rsidP="00E85972" w:rsidR="001B781F" w:rsidRPr="00F000C2">
      <w:pPr>
        <w:spacing w:before="100"/>
        <w:ind w:firstLine="709"/>
        <w:jc w:val="both"/>
      </w:pPr>
      <w:r w:rsidRPr="00F000C2">
        <w:t>- da je predlagatelj istovremeno podnio prijedlog za otvaranje stečajnog postupka protiv svih pravnih osoba nastalih podjelom društva Mejaši d.o.o. (osim društ</w:t>
      </w:r>
      <w:r w:rsidR="003A5382" w:rsidRPr="00F000C2">
        <w:t>va Mejaši p</w:t>
      </w:r>
      <w:r w:rsidR="00A84160" w:rsidRPr="00F000C2">
        <w:t>rvi d.o.o.): Mejaši drugi d.o.o., Mejaši treći d.o.o., Mejaši četvrti  d.o.o., Mejaši peti d.o.o., Mejaši šesti d.o.o., Mejaši sedmi d.o.o, Mejaši o</w:t>
      </w:r>
      <w:r w:rsidRPr="00F000C2">
        <w:t xml:space="preserve">smi d.o.o. </w:t>
      </w:r>
      <w:r w:rsidR="00A84160" w:rsidRPr="00F000C2">
        <w:t>i Mejaši d</w:t>
      </w:r>
      <w:r w:rsidRPr="00F000C2">
        <w:t>eveti d.o.o. te prijedlog za otvaranje stečajnog postupka nad društvom Areios d.o.o. - imate</w:t>
      </w:r>
      <w:r w:rsidR="009673E4" w:rsidRPr="00F000C2">
        <w:t>ljem udjela u društvima Mejaši drugi d.o.o. - Mejaši d</w:t>
      </w:r>
      <w:r w:rsidRPr="00F000C2">
        <w:t>eveti d.o.o. te da se u tom smislu ima primijeniti odredba čl. 391. SZ/15, odnosno da se ima provesti jedinstveni stečajni postupak nad povezanim društvima;</w:t>
      </w:r>
    </w:p>
    <w:p w:rsidRDefault="001B781F" w:rsidP="00E85972" w:rsidR="001B781F" w:rsidRPr="00F000C2">
      <w:pPr>
        <w:spacing w:before="100"/>
        <w:ind w:firstLine="709"/>
        <w:jc w:val="both"/>
      </w:pPr>
      <w:r w:rsidRPr="00F000C2">
        <w:t>- da punomoć kojom je predlagatelj ovlastio odvjetnike iz Odvjetničkog društva Mamić, Perić, Reberski i Rimac nije potpisana od ovlaštenih osoba;</w:t>
      </w:r>
    </w:p>
    <w:p w:rsidRDefault="001B781F" w:rsidP="00E85972" w:rsidR="001B781F" w:rsidRPr="00F000C2">
      <w:pPr>
        <w:spacing w:before="100"/>
        <w:ind w:firstLine="709"/>
        <w:jc w:val="both"/>
      </w:pPr>
      <w:r w:rsidRPr="00F000C2">
        <w:t>- da je privremena stečajna upraviteljica svoj zaključak u izvješću donijela na temelju podataka iz 2014. i 2015. godine, ne uzimajući u obzir podatke iz 2016. godine, kao i to da se iz njenog izvješća ne može vidjeti koliki je dug protustranke prema predlagatelju te da je ista morala utvrditi, kako iz poslovnih knjiga protustranke, tako i iz poslovnih knjiga predlagatelja, da li postoji i koliki je dug;</w:t>
      </w:r>
    </w:p>
    <w:p w:rsidRDefault="001B781F" w:rsidP="00E85972" w:rsidR="001B781F" w:rsidRPr="00F000C2">
      <w:pPr>
        <w:spacing w:before="100"/>
        <w:ind w:firstLine="709"/>
        <w:jc w:val="both"/>
      </w:pPr>
      <w:r w:rsidRPr="00F000C2">
        <w:t>- da je imovina dužnika daleko vrjednija od one koju je utvrdila privremena stečajna upraviteljica i da se ne sastoji samo od nekretnina iz izvješća, a što da bi privremena stečajna upraviteljica utvrdila da je uzela u obzir i podatke iz 2016. godine prilikom izrade svog izvješća.</w:t>
      </w:r>
    </w:p>
    <w:p w:rsidRDefault="009909D8" w:rsidP="00E85972" w:rsidR="009909D8" w:rsidRPr="00F000C2">
      <w:pPr>
        <w:spacing w:before="200"/>
        <w:ind w:firstLine="709"/>
        <w:jc w:val="both"/>
        <w:rPr>
          <w:bCs/>
        </w:rPr>
      </w:pPr>
      <w:r w:rsidRPr="00F000C2">
        <w:rPr>
          <w:bCs/>
        </w:rPr>
        <w:t>Na ročištu radi rasprave o uvjetima za otvaranje stečajnog postupka, održanom dana 3.</w:t>
      </w:r>
      <w:r w:rsidR="00125943" w:rsidRPr="00F000C2">
        <w:rPr>
          <w:bCs/>
        </w:rPr>
        <w:t xml:space="preserve"> </w:t>
      </w:r>
      <w:r w:rsidRPr="00F000C2">
        <w:rPr>
          <w:bCs/>
        </w:rPr>
        <w:t>ožujka 2017. godine (list  702-706 spisa)</w:t>
      </w:r>
      <w:r w:rsidR="00AF73B2" w:rsidRPr="00F000C2">
        <w:rPr>
          <w:bCs/>
        </w:rPr>
        <w:t xml:space="preserve"> </w:t>
      </w:r>
      <w:r w:rsidRPr="00F000C2">
        <w:rPr>
          <w:bCs/>
        </w:rPr>
        <w:t>ovaj sud je utvrdio da je zaprimljena nova potvrda FINA-e o neizvršenim osnovama za plaćanje za dužnika od 3. ožujka 2017. godine iz koje proizlazi da je na računima i novčanim sredstvima ovršenika (ovdje dužnika) na dan izdavanja potvrde evidentirano 1353 dana neprekidne blokade, odnosno 180 dana blokade u prethodnih 6 mjeseci zbog nepodmirenih osnova za plaćanje evidentiranih u Očevidniku redoslijeda osnova za plaćanje, a nepodmirene obveze na dan izdavanja potvrde da iznose 108.366.701,32 kn (list 701 spisa).</w:t>
      </w:r>
    </w:p>
    <w:p w:rsidRDefault="00E3675D" w:rsidP="00E85972" w:rsidR="00E3675D" w:rsidRPr="00F000C2">
      <w:pPr>
        <w:spacing w:before="200"/>
        <w:ind w:firstLine="709"/>
        <w:jc w:val="both"/>
      </w:pPr>
      <w:r w:rsidRPr="00F000C2">
        <w:t>Punomoćnik predlagatelja ustrajao je kod svog prijedloga z</w:t>
      </w:r>
      <w:r w:rsidR="009C08EC" w:rsidRPr="00F000C2">
        <w:t>a otvaranje stečaja te svih dota</w:t>
      </w:r>
      <w:r w:rsidRPr="00F000C2">
        <w:t>dašnjih navoda. U pogledu dostavljene presude P-474/2013 ponavlja da je riječ o nepravomoćnoj sudskoj odluci koja nema pravnu snagu.</w:t>
      </w:r>
    </w:p>
    <w:p w:rsidRDefault="00E3675D" w:rsidP="00E85972" w:rsidR="00E3675D" w:rsidRPr="00F000C2">
      <w:pPr>
        <w:spacing w:before="200"/>
        <w:ind w:firstLine="709"/>
        <w:jc w:val="both"/>
      </w:pPr>
      <w:r w:rsidRPr="00F000C2">
        <w:t xml:space="preserve">Punomoćnik dužnika ponovno je istakao da nema niti kune duga prema predlagatelju, a što da proizlazi iz njegovih poslovnih knjiga. Predmetna zadužnica da je dana kao sredstvo osiguranja, a sama za sebe nije dokaz o postojanju tražbine. </w:t>
      </w:r>
    </w:p>
    <w:p w:rsidRDefault="00E3675D" w:rsidP="00E85972" w:rsidR="0022573E" w:rsidRPr="00F000C2">
      <w:pPr>
        <w:spacing w:before="200"/>
        <w:ind w:firstLine="709"/>
        <w:jc w:val="both"/>
      </w:pPr>
      <w:r w:rsidRPr="00F000C2">
        <w:t>Nepravomoćnom presudom da je naloženo tuženiku (ovdje predlagatelju) da vrati predmetnu zadužnicu, pa protivnik osiguranja opravdano postavlja pitanje što u slučaju ako ta presuda postane pravomoćna.</w:t>
      </w:r>
      <w:r w:rsidR="0031527A" w:rsidRPr="00F000C2">
        <w:t xml:space="preserve"> </w:t>
      </w:r>
      <w:r w:rsidR="0082709C" w:rsidRPr="00F000C2">
        <w:t xml:space="preserve">Predlaže se sukladno odredbama ZPP-a prekinuti postupak u ovoj pravnoj stvari do pravomoćnog okončanja navedene parnice. Predlagatelj je razlučni vjerovnik, budući isti ima založno pravo na poslovnim udjelima. Ustraje u prijedlogu da se za sve tvrtke Mejaši </w:t>
      </w:r>
      <w:r w:rsidR="009673E4" w:rsidRPr="00F000C2">
        <w:t>drugi d.o.o.</w:t>
      </w:r>
      <w:r w:rsidR="0082709C" w:rsidRPr="00F000C2">
        <w:t xml:space="preserve"> – </w:t>
      </w:r>
      <w:r w:rsidR="009673E4" w:rsidRPr="00F000C2">
        <w:t>Mejaši deveti d.o.o.</w:t>
      </w:r>
      <w:r w:rsidR="0082709C" w:rsidRPr="00F000C2">
        <w:t xml:space="preserve"> i Areios provede jedinstveni postupak</w:t>
      </w:r>
      <w:r w:rsidR="0022573E" w:rsidRPr="00F000C2">
        <w:t xml:space="preserve">. </w:t>
      </w:r>
    </w:p>
    <w:p w:rsidRDefault="00E3675D" w:rsidP="00E85972" w:rsidR="0022573E" w:rsidRPr="00F000C2">
      <w:pPr>
        <w:spacing w:before="200"/>
        <w:ind w:firstLine="709"/>
        <w:jc w:val="both"/>
        <w:rPr>
          <w:color w:themeColor="text2" w:val="1F497D"/>
        </w:rPr>
      </w:pPr>
      <w:r w:rsidRPr="00F000C2">
        <w:t>Nadalje,</w:t>
      </w:r>
      <w:r w:rsidR="0022573E" w:rsidRPr="00F000C2">
        <w:t xml:space="preserve"> ističe da su vlasnici tvrtke Areios d.o.o. strane pravne i fizičke osobe. Sukladno Uredbi vijeća Europske zajednice br. 1346 iz 2000. godine te sukladno odredbi čl. 507.a ZPP-a, odnosno sukladno posebnim odredbama o dostavi prema Uredbi EU 1393 iz 2007. godine, sva pismena se imaju dostavljati izravno i navedenim članovima društva, a ne putem oglasne ploče. U prilogu dostavlja i rješenje Trgovačkog suda u Varaždinu Stž-6/2016 koje upravo ukazuje na navedenu činjenicu da se dostava ima vršiti osobno, a ne putem oglasne ploče. U tom smislu ističe da niti jedno od pismena – bilo sudsko, bilo pismena predlagatelja, odnosno privremene stečajne upraviteljice, nije dostavljeno vlasnicima društva sukladno navedenoj Uredbi.</w:t>
      </w:r>
    </w:p>
    <w:p w:rsidRDefault="0022573E" w:rsidP="00E85972" w:rsidR="0022573E" w:rsidRPr="00F000C2">
      <w:pPr>
        <w:spacing w:before="200"/>
        <w:ind w:firstLine="709"/>
        <w:jc w:val="both"/>
      </w:pPr>
      <w:r w:rsidRPr="00F000C2">
        <w:t xml:space="preserve">Iz niti jednog dokumenta u spisu </w:t>
      </w:r>
      <w:r w:rsidR="00E25C0E" w:rsidRPr="00F000C2">
        <w:t>da</w:t>
      </w:r>
      <w:r w:rsidR="001505D4" w:rsidRPr="00F000C2">
        <w:t xml:space="preserve"> </w:t>
      </w:r>
      <w:r w:rsidRPr="00F000C2">
        <w:t xml:space="preserve">ne proizlazi da je protustranka dužna predlagatelju iti jedan novčani iznos, a navedeno da ne proizlazi niti iz izvješća privremene stečajne upraviteljice, budući ista uopće nije utvrđivala da li po poslovnim knjigama kako predlagatelja, tako i protustranke, postoji navedeno dugovanje. Predlagatelj da tražbinu dokazuje samo zadužnicom, za koju je nepravomoćnom presudom utvrđeno da se mora vratiti. </w:t>
      </w:r>
    </w:p>
    <w:p w:rsidRDefault="0022573E" w:rsidP="00E85972" w:rsidR="0022573E" w:rsidRPr="00F000C2">
      <w:pPr>
        <w:spacing w:before="200"/>
        <w:ind w:firstLine="709"/>
        <w:jc w:val="both"/>
      </w:pPr>
      <w:r w:rsidRPr="00F000C2">
        <w:t xml:space="preserve">Dužnik </w:t>
      </w:r>
      <w:r w:rsidR="00E25C0E" w:rsidRPr="00F000C2">
        <w:t>je dalje ustrajao</w:t>
      </w:r>
      <w:r w:rsidRPr="00F000C2">
        <w:t xml:space="preserve"> da se točno utvrdi da li je protustranka dužna i koliko je dužna pozivom na odluke ovoga suda u u četiri druga predmeta (istovjetna po činjeničnoj i pravnoj osnovi).</w:t>
      </w:r>
    </w:p>
    <w:p w:rsidRDefault="0022573E" w:rsidP="00E85972" w:rsidR="0022573E" w:rsidRPr="00F000C2">
      <w:pPr>
        <w:spacing w:before="200"/>
        <w:ind w:firstLine="709"/>
        <w:jc w:val="both"/>
        <w:rPr>
          <w:b/>
          <w:u w:val="single"/>
        </w:rPr>
      </w:pPr>
      <w:r w:rsidRPr="00F000C2">
        <w:t>U odnosu na prigovor dužnika da dostava nije izvršena u skladu s Uredbom EU 1346/2000 punomoćnik predlagatelja ističe da se čl. 40. na koji se dužnik poziva odnosi na slučajeve u kojima treba obavijestiti poznate vjerovnike društva, a ne i članove društva. Članovi društva bi o postojanju stečajnog razloga trebali izvijestiti direktora</w:t>
      </w:r>
      <w:r w:rsidR="00E25C0E" w:rsidRPr="00F000C2">
        <w:rPr>
          <w:b/>
        </w:rPr>
        <w:t>.</w:t>
      </w:r>
    </w:p>
    <w:p w:rsidRDefault="0031527A" w:rsidP="00E85972" w:rsidR="00A60CF5" w:rsidRPr="00F000C2">
      <w:pPr>
        <w:spacing w:before="200"/>
        <w:ind w:firstLine="709"/>
        <w:jc w:val="both"/>
      </w:pPr>
      <w:r w:rsidRPr="00F000C2">
        <w:t>Punomoćnik dužnika predlo</w:t>
      </w:r>
      <w:r w:rsidR="00A60CF5" w:rsidRPr="00F000C2">
        <w:t>ž</w:t>
      </w:r>
      <w:r w:rsidR="00DF3EFD" w:rsidRPr="00F000C2">
        <w:t>io je</w:t>
      </w:r>
      <w:r w:rsidR="00A60CF5" w:rsidRPr="00F000C2">
        <w:t xml:space="preserve"> da privremena stečajna upraviteljica nesporno utvrdi da li postoje vjerovnici – strane pravne ili fizičke osobe, a budući je ista u svom izvješću utvrdila da postoje kratkoročne, odnosno dugoročne obveze prema pravnim ili fizičkim osobama, a u kontekstu eventualno nezakonite dostave te da u tom pravcu dostavi odgovarajuće ugovore. </w:t>
      </w:r>
    </w:p>
    <w:p w:rsidRDefault="00A60CF5" w:rsidP="00E85972" w:rsidR="00A60CF5">
      <w:pPr>
        <w:spacing w:before="200"/>
        <w:ind w:firstLine="709"/>
        <w:jc w:val="both"/>
      </w:pPr>
      <w:r w:rsidRPr="00F000C2">
        <w:t xml:space="preserve">Privremena stečajna upraviteljica </w:t>
      </w:r>
      <w:r w:rsidR="00DF3EFD" w:rsidRPr="00F000C2">
        <w:t>izložila je</w:t>
      </w:r>
      <w:r w:rsidRPr="00F000C2">
        <w:t xml:space="preserve"> kao u dosadašnjem tijeku postupka, a posebno kao u svom izvješću od 8. veljače 2017. godine.</w:t>
      </w:r>
    </w:p>
    <w:p w:rsidRDefault="008F46AD" w:rsidP="008F46AD" w:rsidR="008F46AD" w:rsidRPr="008F46AD">
      <w:pPr>
        <w:spacing w:before="200"/>
        <w:ind w:firstLine="708"/>
        <w:jc w:val="both"/>
        <w:rPr>
          <w:i/>
        </w:rPr>
      </w:pPr>
      <w:r w:rsidRPr="00905487">
        <w:t>Zastupnik po zakonu dužnika inzistirao je da se zapisnički konstatira</w:t>
      </w:r>
      <w:r w:rsidRPr="001A6CDD">
        <w:rPr>
          <w:color w:themeColor="text2" w:val="1F497D"/>
        </w:rPr>
        <w:t xml:space="preserve"> </w:t>
      </w:r>
      <w:r>
        <w:rPr>
          <w:i/>
        </w:rPr>
        <w:t>„</w:t>
      </w:r>
      <w:r w:rsidRPr="00270117">
        <w:rPr>
          <w:i/>
        </w:rPr>
        <w:t>da je praksa predlagatelja – Heta</w:t>
      </w:r>
      <w:r>
        <w:rPr>
          <w:i/>
        </w:rPr>
        <w:t xml:space="preserve"> </w:t>
      </w:r>
      <w:r w:rsidRPr="00270117">
        <w:rPr>
          <w:i/>
        </w:rPr>
        <w:t>Asset</w:t>
      </w:r>
      <w:r>
        <w:rPr>
          <w:i/>
        </w:rPr>
        <w:t xml:space="preserve"> </w:t>
      </w:r>
      <w:r w:rsidRPr="00270117">
        <w:rPr>
          <w:i/>
        </w:rPr>
        <w:t>Resolution da sredstvo osiguranja vraća tek nakon podnošenja tužbi, odnosno donošenja pravomoćne presude i u okolnostima kada je dug u cijelosti vraćen. Isto da se odnosi i na sredstvo osiguranja, brisanje založnih prava sa udjela, brisanje hipoteka na zemljištu te vraćanja mjenica i zadužnica. Iz tog razloga dužnik je protiv predlagatelja podnio niz tužbi. U ovom slučaju razmatra se i o podnošenju kaznene prijave protiv predlagatelja, odnosno odgovornih osoba predlagatelja, jer su predali zadužnice u vrijednosti preko milijardu kuna, a zadužnice nikako nisu smjeli koristiti i to će biti sljedeći predmet.“</w:t>
      </w:r>
    </w:p>
    <w:p w:rsidRDefault="00DF3EFD" w:rsidP="00E85972" w:rsidR="00D62E61" w:rsidRPr="00F000C2">
      <w:pPr>
        <w:spacing w:before="200"/>
        <w:ind w:firstLine="709"/>
        <w:jc w:val="both"/>
      </w:pPr>
      <w:r w:rsidRPr="00F000C2">
        <w:t>Punomoćnik dužnika ustrajao je</w:t>
      </w:r>
      <w:r w:rsidR="00A60CF5" w:rsidRPr="00F000C2">
        <w:t xml:space="preserve"> u prijedlogu da se na ovaj predmet pripoje predmeti poslovni broj: St-111/2015 (postupk</w:t>
      </w:r>
      <w:r w:rsidR="009673E4" w:rsidRPr="00F000C2">
        <w:t>a nad dužnikom Mejaši d</w:t>
      </w:r>
      <w:r w:rsidR="00A60CF5" w:rsidRPr="00F000C2">
        <w:t>rugi d.o.o. Split), St-112/2015</w:t>
      </w:r>
      <w:r w:rsidR="009673E4" w:rsidRPr="00F000C2">
        <w:t xml:space="preserve"> (postupka nad dužnikom Mejaši t</w:t>
      </w:r>
      <w:r w:rsidR="00A60CF5" w:rsidRPr="00F000C2">
        <w:t>reći d.o.o. Split), St-113 /2015</w:t>
      </w:r>
      <w:r w:rsidR="009673E4" w:rsidRPr="00F000C2">
        <w:t xml:space="preserve"> (postupka nad dužnikom Mejaši č</w:t>
      </w:r>
      <w:r w:rsidR="00A60CF5" w:rsidRPr="00F000C2">
        <w:t>etvrti d.o.o. Split), St-114 /2015 (po</w:t>
      </w:r>
      <w:r w:rsidR="009673E4" w:rsidRPr="00F000C2">
        <w:t>stupka nad dužnikom Mejaši p</w:t>
      </w:r>
      <w:r w:rsidRPr="00F000C2">
        <w:t>e</w:t>
      </w:r>
      <w:r w:rsidR="00A60CF5" w:rsidRPr="00F000C2">
        <w:t>ti d.o.o. Split), St-115/2015 (postupka</w:t>
      </w:r>
      <w:r w:rsidR="009673E4" w:rsidRPr="00F000C2">
        <w:t xml:space="preserve"> nad dužnikom Mejaši š</w:t>
      </w:r>
      <w:r w:rsidR="00A60CF5" w:rsidRPr="00F000C2">
        <w:t>esti d.o.o. Split), St-116/2015</w:t>
      </w:r>
      <w:r w:rsidR="009673E4" w:rsidRPr="00F000C2">
        <w:t xml:space="preserve"> </w:t>
      </w:r>
      <w:r w:rsidR="00A60CF5" w:rsidRPr="00F000C2">
        <w:t xml:space="preserve">(postupka nad </w:t>
      </w:r>
      <w:r w:rsidR="009673E4" w:rsidRPr="00F000C2">
        <w:t>dužnikom Mejaši s</w:t>
      </w:r>
      <w:r w:rsidR="00A60CF5" w:rsidRPr="00F000C2">
        <w:t>edmi d.o.o. Split), St-117/2015</w:t>
      </w:r>
      <w:r w:rsidR="009673E4" w:rsidRPr="00F000C2">
        <w:t xml:space="preserve"> (postupka nad dužnikom Mejaši o</w:t>
      </w:r>
      <w:r w:rsidR="00A60CF5" w:rsidRPr="00F000C2">
        <w:t>smi d.o.o. Split) i St-118/2015</w:t>
      </w:r>
      <w:r w:rsidR="009673E4" w:rsidRPr="00F000C2">
        <w:t xml:space="preserve"> (postupka nad dužnikom Mejaši d</w:t>
      </w:r>
      <w:r w:rsidR="00A60CF5" w:rsidRPr="00F000C2">
        <w:t>eveti d.o.o. Split), radi vođenja jedinstvenog postupka i donošenja zajedničke odluke.</w:t>
      </w:r>
      <w:r w:rsidR="00AE3CEF" w:rsidRPr="00F000C2">
        <w:t xml:space="preserve"> </w:t>
      </w:r>
    </w:p>
    <w:p w:rsidRDefault="00AE3CEF" w:rsidP="00E85972" w:rsidR="00A60CF5" w:rsidRPr="00F000C2">
      <w:pPr>
        <w:spacing w:before="200"/>
        <w:ind w:firstLine="709"/>
        <w:jc w:val="both"/>
        <w:rPr>
          <w:i/>
        </w:rPr>
      </w:pPr>
      <w:r w:rsidRPr="00F000C2">
        <w:t>Nadalje, predlaž</w:t>
      </w:r>
      <w:r w:rsidR="00D62E61" w:rsidRPr="00F000C2">
        <w:t xml:space="preserve">e: </w:t>
      </w:r>
      <w:r w:rsidR="00D62E61" w:rsidRPr="00F000C2">
        <w:rPr>
          <w:i/>
        </w:rPr>
        <w:t>„</w:t>
      </w:r>
      <w:r w:rsidR="00A60CF5" w:rsidRPr="00F000C2">
        <w:rPr>
          <w:i/>
        </w:rPr>
        <w:t>ukoliko ne bi došlo do pripajanja spisa, izvrši uvid u navedene spis iz kojih bi proizašlo da svi navedeni dužnici duguju cca jednu milijardu kuna, a cijeli kredit je iznosio 26 milijuna EUR-a, od kojih je 24 milijuna EUR-a nesporno vraćeno. Navedeno</w:t>
      </w:r>
      <w:r w:rsidRPr="00F000C2">
        <w:rPr>
          <w:i/>
        </w:rPr>
        <w:t xml:space="preserve"> da</w:t>
      </w:r>
      <w:r w:rsidR="00A60CF5" w:rsidRPr="00F000C2">
        <w:rPr>
          <w:i/>
        </w:rPr>
        <w:t xml:space="preserve"> niti je logično,</w:t>
      </w:r>
      <w:r w:rsidRPr="00F000C2">
        <w:rPr>
          <w:i/>
        </w:rPr>
        <w:t xml:space="preserve"> da</w:t>
      </w:r>
      <w:r w:rsidR="00A60CF5" w:rsidRPr="00F000C2">
        <w:rPr>
          <w:i/>
        </w:rPr>
        <w:t xml:space="preserve"> niti je životno pa je nužno i neophodno utvrditi stanje duga. Što se tiče preostala 2</w:t>
      </w:r>
      <w:r w:rsidR="009673E4" w:rsidRPr="00F000C2">
        <w:rPr>
          <w:i/>
        </w:rPr>
        <w:t xml:space="preserve"> milijuna EUR-a, tvrtka Mejaši p</w:t>
      </w:r>
      <w:r w:rsidR="00A60CF5" w:rsidRPr="00F000C2">
        <w:rPr>
          <w:i/>
        </w:rPr>
        <w:t xml:space="preserve">eti d.o.o. i Areios d.o.o. </w:t>
      </w:r>
      <w:r w:rsidRPr="00F000C2">
        <w:rPr>
          <w:i/>
        </w:rPr>
        <w:t xml:space="preserve">da </w:t>
      </w:r>
      <w:r w:rsidR="00A60CF5" w:rsidRPr="00F000C2">
        <w:rPr>
          <w:i/>
        </w:rPr>
        <w:t xml:space="preserve">ne duguju niti kune, a što </w:t>
      </w:r>
      <w:r w:rsidRPr="00F000C2">
        <w:rPr>
          <w:i/>
        </w:rPr>
        <w:t xml:space="preserve">da </w:t>
      </w:r>
      <w:r w:rsidR="00A60CF5" w:rsidRPr="00F000C2">
        <w:rPr>
          <w:i/>
        </w:rPr>
        <w:t xml:space="preserve">proizlazi iz njihove bilance koja je dostavljena uz podnesak od 27. veljače 2017. godine. Preostali dug </w:t>
      </w:r>
      <w:r w:rsidRPr="00F000C2">
        <w:rPr>
          <w:i/>
        </w:rPr>
        <w:t xml:space="preserve">da </w:t>
      </w:r>
      <w:r w:rsidR="00A60CF5" w:rsidRPr="00F000C2">
        <w:rPr>
          <w:i/>
        </w:rPr>
        <w:t>je raspoređen na ostale Mejaše (ali ne na sve). Porezna savjetnica Snježana Galić, kao imenovani sudski vještak,</w:t>
      </w:r>
      <w:r w:rsidRPr="00F000C2">
        <w:rPr>
          <w:i/>
        </w:rPr>
        <w:t xml:space="preserve"> da</w:t>
      </w:r>
      <w:r w:rsidR="00A60CF5" w:rsidRPr="00F000C2">
        <w:rPr>
          <w:i/>
        </w:rPr>
        <w:t xml:space="preserve"> ima nalog da utvrdi koliko dug</w:t>
      </w:r>
      <w:r w:rsidR="009673E4" w:rsidRPr="00F000C2">
        <w:rPr>
          <w:i/>
        </w:rPr>
        <w:t>uju Mejaši treći d.o.o., Mejaši četvrti d.o.o., Mejaši osmi d.o.o. i Mejaši d</w:t>
      </w:r>
      <w:r w:rsidR="00A60CF5" w:rsidRPr="00F000C2">
        <w:rPr>
          <w:i/>
        </w:rPr>
        <w:t>eveti d.o.o. i to upravo iz razloga što prema dokumentaciji predlagatelja (zadužnicama) protivnik duguje milijardu kuna. U niti jednom podnesku</w:t>
      </w:r>
      <w:r w:rsidRPr="00F000C2">
        <w:rPr>
          <w:i/>
        </w:rPr>
        <w:t>,</w:t>
      </w:r>
      <w:r w:rsidR="00A60CF5" w:rsidRPr="00F000C2">
        <w:rPr>
          <w:i/>
        </w:rPr>
        <w:t xml:space="preserve"> u niti jednom predmetu predlagatelj osiguranja </w:t>
      </w:r>
      <w:r w:rsidRPr="00F000C2">
        <w:rPr>
          <w:i/>
        </w:rPr>
        <w:t xml:space="preserve">da </w:t>
      </w:r>
      <w:r w:rsidR="00A60CF5" w:rsidRPr="00F000C2">
        <w:rPr>
          <w:i/>
        </w:rPr>
        <w:t xml:space="preserve">nije želio precizirati svoju tražbinu, već </w:t>
      </w:r>
      <w:r w:rsidRPr="00F000C2">
        <w:rPr>
          <w:i/>
        </w:rPr>
        <w:t xml:space="preserve">da </w:t>
      </w:r>
      <w:r w:rsidR="00A60CF5" w:rsidRPr="00F000C2">
        <w:rPr>
          <w:i/>
        </w:rPr>
        <w:t>se uporno poziva na zadužnicu kao apstraktan pravni posao, a za povrat koje zadužnice postoji presuda. Predlaže se izvršiti uvid u navedene predmete, budući se radi o činjenično i pravno istovjetnoj stvari i odluka u ovom predmetu se ne može donijeti bez utvrđenja stanja stvari u ostalim predmetima.</w:t>
      </w:r>
      <w:r w:rsidR="00D62E61" w:rsidRPr="00F000C2">
        <w:rPr>
          <w:i/>
        </w:rPr>
        <w:t>“</w:t>
      </w:r>
      <w:r w:rsidR="00A60CF5" w:rsidRPr="00F000C2">
        <w:rPr>
          <w:i/>
        </w:rPr>
        <w:t xml:space="preserve"> </w:t>
      </w:r>
    </w:p>
    <w:p w:rsidRDefault="00A60CF5" w:rsidP="00E85972" w:rsidR="00A60CF5" w:rsidRPr="00F000C2">
      <w:pPr>
        <w:spacing w:before="200"/>
        <w:ind w:firstLine="709"/>
        <w:jc w:val="both"/>
      </w:pPr>
      <w:r w:rsidRPr="00F000C2">
        <w:t xml:space="preserve">Punomoćnik dužnika </w:t>
      </w:r>
      <w:r w:rsidR="00F33B72" w:rsidRPr="00F000C2">
        <w:t>istakao je</w:t>
      </w:r>
      <w:r w:rsidRPr="00F000C2">
        <w:t xml:space="preserve"> da je osporio utvrđenje privremene stečajne upraviteljice iz njenog novog izvješća od 8. veljače 2017. godine, da tvrtka Areios nema imovine dostatne za pokriće troškova postupka, a upravo se iz bilance koja je sastavni dio izvješća vidi da ima imovine u vrijednosti preko 30 milijuna EUR-a. U naravi riječ je o udjelima</w:t>
      </w:r>
      <w:r w:rsidR="009673E4" w:rsidRPr="00F000C2">
        <w:t xml:space="preserve"> u trgovačkim društvima Mejaši d</w:t>
      </w:r>
      <w:r w:rsidRPr="00F000C2">
        <w:t xml:space="preserve">rugi d.o.o. – Mejaši </w:t>
      </w:r>
      <w:r w:rsidR="009673E4" w:rsidRPr="00F000C2">
        <w:t>d</w:t>
      </w:r>
      <w:r w:rsidRPr="00F000C2">
        <w:t xml:space="preserve">eveti d.o.o., kao i pozajmicama trećim osobama, a što da proizlazi iz poslovnih knjiga za 2016. godinu koje uopće nisu bile predmet izvješća u ovom postupku. </w:t>
      </w:r>
    </w:p>
    <w:p w:rsidRDefault="00F33B72" w:rsidP="00E85972" w:rsidR="00344E88" w:rsidRPr="00F000C2">
      <w:pPr>
        <w:spacing w:before="200"/>
        <w:ind w:firstLine="709"/>
        <w:jc w:val="both"/>
      </w:pPr>
      <w:r w:rsidRPr="00F000C2">
        <w:t>Na pitanje p</w:t>
      </w:r>
      <w:r w:rsidR="00A60CF5" w:rsidRPr="00F000C2">
        <w:t>rivremen</w:t>
      </w:r>
      <w:r w:rsidRPr="00F000C2">
        <w:t>e</w:t>
      </w:r>
      <w:r w:rsidR="00A60CF5" w:rsidRPr="00F000C2">
        <w:t xml:space="preserve"> stečajn</w:t>
      </w:r>
      <w:r w:rsidRPr="00F000C2">
        <w:t>e</w:t>
      </w:r>
      <w:r w:rsidR="00A60CF5" w:rsidRPr="00F000C2">
        <w:t xml:space="preserve"> upraviteljic</w:t>
      </w:r>
      <w:r w:rsidRPr="00F000C2">
        <w:t>e zastupniku po zakonu dužnika na koji način je</w:t>
      </w:r>
      <w:r w:rsidR="00586A46" w:rsidRPr="00F000C2">
        <w:t xml:space="preserve"> </w:t>
      </w:r>
      <w:r w:rsidRPr="00F000C2">
        <w:t>u 2016. godini</w:t>
      </w:r>
      <w:r w:rsidR="00AA609B" w:rsidRPr="00F000C2">
        <w:t xml:space="preserve"> </w:t>
      </w:r>
      <w:r w:rsidRPr="00F000C2">
        <w:t xml:space="preserve">˝pokrio˝ gubitak iznad visine kapitala, a obzirom na to da prema bilanci na dan 31. prosinca 2015. godine gubitak iznad visine kapitala iznosi 76.327.646,00 kn, da dugoročne obveze iznose 115.616.013,00 kn, </w:t>
      </w:r>
      <w:r w:rsidR="00586A46" w:rsidRPr="00F000C2">
        <w:t>a kratkoročne 34.877.964,00 kn</w:t>
      </w:r>
      <w:r w:rsidR="00A60CF5" w:rsidRPr="00F000C2">
        <w:t xml:space="preserve">, </w:t>
      </w:r>
      <w:r w:rsidRPr="00F000C2">
        <w:t xml:space="preserve">isti je izjavio: </w:t>
      </w:r>
      <w:r w:rsidR="00A60CF5" w:rsidRPr="00F000C2">
        <w:t>˝Sve je pokriveno pozajmicama vlasnika.˝</w:t>
      </w:r>
    </w:p>
    <w:p w:rsidRDefault="00A60CF5" w:rsidP="00E85972" w:rsidR="00A60CF5" w:rsidRPr="00F000C2">
      <w:pPr>
        <w:spacing w:before="200"/>
        <w:ind w:firstLine="709"/>
        <w:jc w:val="both"/>
      </w:pPr>
      <w:r w:rsidRPr="00F000C2">
        <w:t xml:space="preserve">Punomoćnik dužnika </w:t>
      </w:r>
      <w:r w:rsidR="00D62E61" w:rsidRPr="00F000C2">
        <w:t xml:space="preserve">istaknuo je da privremena stečajna upraviteljica </w:t>
      </w:r>
      <w:r w:rsidRPr="00F000C2">
        <w:t xml:space="preserve">prilikom izrade novog izvješća od 8. veljače 2017. godine nije vodilo računa o poslovnim knjigama za 2016. godinu, a isto tako, da je ono u suprotnosti sa </w:t>
      </w:r>
      <w:r w:rsidR="00D62E61" w:rsidRPr="00F000C2">
        <w:t xml:space="preserve">njenim </w:t>
      </w:r>
      <w:r w:rsidRPr="00F000C2">
        <w:t>prvim izvješćem od 22. listopada 2015. godine u dijelu u kojem je naznačeno da uopće nema uvjeta za otvaranje stečajnog postupka jer da protivnik ima višestruko vrjedniju imovinu od sredstava osiguranja</w:t>
      </w:r>
      <w:r w:rsidR="00E603BC" w:rsidRPr="00F000C2">
        <w:t xml:space="preserve"> i predlaže da se izvrši financijsko-knjigovodstveno vještačenje na okolnost postoji li dug, kolika je imovina, kao i da li ima imovine za pokriće stečajnog postupka, a s tim da se uzmu u obzir i poslovne knjige za 2016. godine.</w:t>
      </w:r>
    </w:p>
    <w:p w:rsidRDefault="00A60CF5" w:rsidP="00E85972" w:rsidR="00A60CF5" w:rsidRPr="00F000C2">
      <w:pPr>
        <w:spacing w:before="200"/>
        <w:ind w:firstLine="709"/>
        <w:jc w:val="both"/>
        <w:rPr>
          <w:highlight w:val="lightGray"/>
        </w:rPr>
      </w:pPr>
      <w:r w:rsidRPr="00F000C2">
        <w:t>Privremena stečajna upraviteljica is</w:t>
      </w:r>
      <w:r w:rsidR="0007356E" w:rsidRPr="00F000C2">
        <w:t>takla je</w:t>
      </w:r>
      <w:r w:rsidRPr="00F000C2">
        <w:t xml:space="preserve"> da </w:t>
      </w:r>
      <w:r w:rsidR="0090106F" w:rsidRPr="00F000C2">
        <w:t>joj p</w:t>
      </w:r>
      <w:r w:rsidRPr="00F000C2">
        <w:t xml:space="preserve">rilikom izrade izvješća od 8. veljače 2017. godine izvješće dužnika za 2016. godinu nije bilo dovršeno </w:t>
      </w:r>
      <w:r w:rsidR="0090106F" w:rsidRPr="00F000C2">
        <w:t>pa</w:t>
      </w:r>
      <w:r w:rsidRPr="00F000C2">
        <w:t xml:space="preserve"> ga iz tog razloga </w:t>
      </w:r>
      <w:r w:rsidR="0090106F" w:rsidRPr="00F000C2">
        <w:t xml:space="preserve">i </w:t>
      </w:r>
      <w:r w:rsidRPr="00F000C2">
        <w:t>nije uzela u obzir. Osim toga, sve i da je dužnik takvo izvješće izradio bio ga je dužan dostaviti privremenoj stečajnoj upraviteljici.</w:t>
      </w:r>
    </w:p>
    <w:p w:rsidRDefault="00A60CF5" w:rsidP="00E85972" w:rsidR="00A60CF5" w:rsidRPr="00F000C2">
      <w:pPr>
        <w:spacing w:before="200"/>
        <w:ind w:firstLine="709"/>
        <w:jc w:val="both"/>
      </w:pPr>
      <w:r w:rsidRPr="00F000C2">
        <w:t xml:space="preserve">Punomoćnik predlagatelja </w:t>
      </w:r>
      <w:r w:rsidR="00BB5570" w:rsidRPr="00F000C2">
        <w:t>usprotivio se</w:t>
      </w:r>
      <w:r w:rsidRPr="00F000C2">
        <w:t xml:space="preserve"> svim prijedlozima dužnika. U pogledu prigovora dužnika na izvješće privremene stečajne upraviteljice predlagatelj </w:t>
      </w:r>
      <w:r w:rsidR="0069158E" w:rsidRPr="00F000C2">
        <w:t>je napomenuo</w:t>
      </w:r>
      <w:r w:rsidRPr="00F000C2">
        <w:t xml:space="preserve"> da stečajne razloge utvrđuje sud, a predlagatelj je već u dovoljnoj mjeri obrazložio zašto smatra da isti postoje.</w:t>
      </w:r>
    </w:p>
    <w:p w:rsidRDefault="00144E1D" w:rsidP="00E85972" w:rsidR="00A60CF5" w:rsidRPr="00F000C2">
      <w:pPr>
        <w:spacing w:before="200"/>
        <w:ind w:firstLine="709"/>
        <w:jc w:val="both"/>
      </w:pPr>
      <w:r w:rsidRPr="00F000C2">
        <w:t>Punomoćnik dužnika istakao je</w:t>
      </w:r>
      <w:r w:rsidR="00A60CF5" w:rsidRPr="00F000C2">
        <w:t xml:space="preserve"> da nisu ispunjeni stečajni razlozi iz čl. 4. st. 4. Stečajnog zakona iz razloga što je u međuvremenu, točnije u periodu unutar rokova Stečajnog zakona, izvršeno plaćanje putem cesije, a što bi se lako utvrdilo da se izvršilo uvid u poslovne knjige.</w:t>
      </w:r>
    </w:p>
    <w:p w:rsidRDefault="00697DFD" w:rsidP="00E85972" w:rsidR="00697DFD" w:rsidRPr="00F000C2">
      <w:pPr>
        <w:spacing w:before="200"/>
        <w:ind w:firstLine="709"/>
      </w:pPr>
      <w:r w:rsidRPr="00F000C2">
        <w:t>Ovaj sud je zaključkom na raspravi odlučio:</w:t>
      </w:r>
    </w:p>
    <w:p w:rsidRDefault="00697DFD" w:rsidP="00E85972" w:rsidR="00697DFD" w:rsidRPr="00F000C2">
      <w:pPr>
        <w:pStyle w:val="Odlomakpopisa"/>
        <w:spacing w:before="100"/>
        <w:ind w:left="0"/>
        <w:contextualSpacing w:val="false"/>
        <w:jc w:val="both"/>
      </w:pPr>
      <w:r w:rsidRPr="00F000C2">
        <w:tab/>
        <w:t>-  odbija se prijedlog dužnika da se na ovaj predmet pripoje predmeti poslovni broj: St-111/2015, St-112/2015, St-113/2015, St-114/2015, St-115/2015, St-116/2015, St-117/2015 i St- 118/2015, radi vođenja jedinstvenog postupka i donošenja zajedničke odluke</w:t>
      </w:r>
    </w:p>
    <w:p w:rsidRDefault="00697DFD" w:rsidP="00E85972" w:rsidR="00697DFD" w:rsidRPr="00F000C2">
      <w:pPr>
        <w:pStyle w:val="Odlomakpopisa"/>
        <w:spacing w:before="100"/>
        <w:ind w:left="0"/>
        <w:contextualSpacing w:val="false"/>
        <w:jc w:val="both"/>
      </w:pPr>
      <w:r w:rsidRPr="00F000C2">
        <w:tab/>
        <w:t>-  odbija se prijedlog dužnika da se u ovoj pravnoj stvari odredi prekid postupka do pravomoćnog okončanja sudskog spora koji se kod ovog suda vodi pod poslovnim brojem P-474/2013</w:t>
      </w:r>
    </w:p>
    <w:p w:rsidRDefault="00697DFD" w:rsidP="00E85972" w:rsidR="00697DFD" w:rsidRPr="00F000C2">
      <w:pPr>
        <w:pStyle w:val="Odlomakpopisa"/>
        <w:spacing w:before="100"/>
        <w:ind w:left="0"/>
        <w:contextualSpacing w:val="false"/>
        <w:jc w:val="both"/>
      </w:pPr>
      <w:r w:rsidRPr="00F000C2">
        <w:tab/>
        <w:t>- odbijaju se daljnji</w:t>
      </w:r>
      <w:r w:rsidR="005B4D11" w:rsidRPr="00F000C2">
        <w:t xml:space="preserve"> </w:t>
      </w:r>
      <w:r w:rsidRPr="00F000C2">
        <w:t>dokazni prijedlozi dužnika</w:t>
      </w:r>
    </w:p>
    <w:p w:rsidRDefault="00697DFD" w:rsidP="00E85972" w:rsidR="00697DFD" w:rsidRPr="00F000C2">
      <w:pPr>
        <w:pStyle w:val="Odlomakpopisa"/>
        <w:spacing w:before="100"/>
        <w:ind w:left="0"/>
        <w:contextualSpacing w:val="false"/>
        <w:jc w:val="both"/>
        <w:rPr>
          <w:bCs/>
        </w:rPr>
      </w:pPr>
      <w:r w:rsidRPr="00F000C2">
        <w:tab/>
        <w:t>- zaključuje se ročište radi rasprave o uvjetima za otvaranje stečajnog postupka</w:t>
      </w:r>
      <w:r w:rsidRPr="00F000C2">
        <w:rPr>
          <w:bCs/>
        </w:rPr>
        <w:t>.</w:t>
      </w:r>
    </w:p>
    <w:p w:rsidRDefault="00697DFD" w:rsidP="00E85972" w:rsidR="00697DFD" w:rsidRPr="00F000C2">
      <w:pPr>
        <w:spacing w:before="200"/>
        <w:ind w:firstLine="708"/>
        <w:jc w:val="both"/>
      </w:pPr>
      <w:r w:rsidRPr="00F000C2">
        <w:t>Kod takvog stanja stvari, ovaj sud u provedenom prethodnom postupku utvrđuje postojanje uvjeta za otvaranje stečaja nad dužnikom uz obrazloženje kako slijedi:</w:t>
      </w:r>
    </w:p>
    <w:p w:rsidRDefault="00697DFD" w:rsidP="00E85972" w:rsidR="00697DFD" w:rsidRPr="00F000C2">
      <w:pPr>
        <w:spacing w:before="200"/>
        <w:ind w:firstLine="708"/>
        <w:jc w:val="both"/>
        <w:rPr>
          <w:bCs/>
          <w:i/>
          <w:color w:val="FF0000"/>
        </w:rPr>
      </w:pPr>
      <w:r w:rsidRPr="00F000C2">
        <w:rPr>
          <w:bCs/>
        </w:rPr>
        <w:t xml:space="preserve">U prvom redu valja navesti kako je predlagatelj </w:t>
      </w:r>
      <w:r w:rsidRPr="00F000C2">
        <w:rPr>
          <w:rFonts w:eastAsiaTheme="minorHAnsi"/>
        </w:rPr>
        <w:t>dana 21. kolovoza 2014. godine ovom sudu dostavio prijedlog</w:t>
      </w:r>
      <w:r w:rsidRPr="00F000C2">
        <w:rPr>
          <w:bCs/>
        </w:rPr>
        <w:t xml:space="preserve"> za otvaranje stečajnog postupka nad dužnikom, </w:t>
      </w:r>
      <w:r w:rsidR="005B4D11" w:rsidRPr="00F000C2">
        <w:rPr>
          <w:bCs/>
        </w:rPr>
        <w:t xml:space="preserve">to se u ovom  postupku u ocjeni predlagateljeve ovlaštenosti za podnošenje toga prijedloga imaju primjenjivati odredbe čl. 39. SZ/96, a  temeljem odredbe čl. 441. </w:t>
      </w:r>
      <w:r w:rsidR="00045E08" w:rsidRPr="00F000C2">
        <w:rPr>
          <w:bCs/>
        </w:rPr>
        <w:t>SZ/15</w:t>
      </w:r>
      <w:r w:rsidR="005B4D11" w:rsidRPr="00F000C2">
        <w:rPr>
          <w:bCs/>
        </w:rPr>
        <w:t>.</w:t>
      </w:r>
    </w:p>
    <w:p w:rsidRDefault="00697DFD" w:rsidP="00E85972" w:rsidR="00697DFD" w:rsidRPr="00F000C2">
      <w:pPr>
        <w:spacing w:before="200"/>
        <w:ind w:firstLine="708"/>
        <w:jc w:val="both"/>
        <w:rPr>
          <w:bCs/>
          <w:highlight w:val="magenta"/>
        </w:rPr>
      </w:pPr>
      <w:r w:rsidRPr="00F000C2">
        <w:rPr>
          <w:bCs/>
        </w:rPr>
        <w:t>Odredbom čl. 39. st. 2. SZ/96, propisano je da je vjerovnik ovlašten podnijeti prijedlog za otvaranje stečajnog postupka ako učini vjerojatnim postojanje svoje tražbine i kojega od stečajnih razloga, a odredbom st. 3. istoga čl. da razlučni vjerovnici mogu predlagati otvaranje stečajnog postupka nad dužnikom samo ako učine vjerojatnim da se njihova tražbina neće moći potpuno namiriti iz predmeta na koji se odnosi njihovo razlučno pravo.</w:t>
      </w:r>
    </w:p>
    <w:p w:rsidRDefault="00697DFD" w:rsidP="00E85972" w:rsidR="00697DFD" w:rsidRPr="00F000C2">
      <w:pPr>
        <w:spacing w:before="200"/>
        <w:ind w:firstLine="708"/>
        <w:jc w:val="both"/>
        <w:rPr>
          <w:b/>
        </w:rPr>
      </w:pPr>
      <w:r w:rsidRPr="00F000C2">
        <w:t>Stečajni postupak je vanparnični i po svojoj naravi hitan postupak suk</w:t>
      </w:r>
      <w:r w:rsidR="004D44BA" w:rsidRPr="00F000C2">
        <w:t xml:space="preserve">ladno odredbi članaka 7. st. 2. </w:t>
      </w:r>
      <w:r w:rsidR="00BC098F" w:rsidRPr="00F000C2">
        <w:t>SZ/96</w:t>
      </w:r>
      <w:r w:rsidRPr="00F000C2">
        <w:t>, u kojemu se o postojanja ovlaštenja (aktivna legitimacija) za podnošenje prijedloga za otvaranje stečajnog postupka ocjenjuje na osnovu to</w:t>
      </w:r>
      <w:r w:rsidR="0031527A" w:rsidRPr="00F000C2">
        <w:t>ga je li vjerovnik učinio vjeroj</w:t>
      </w:r>
      <w:r w:rsidRPr="00F000C2">
        <w:t>atnim postojanje njegove tražbine, odnosno učin</w:t>
      </w:r>
      <w:r w:rsidR="0031527A" w:rsidRPr="00F000C2">
        <w:t>io vjeroj</w:t>
      </w:r>
      <w:r w:rsidRPr="00F000C2">
        <w:t>atnim da se njegova tražbina neće moći u c</w:t>
      </w:r>
      <w:r w:rsidR="0031527A" w:rsidRPr="00F000C2">
        <w:t>i</w:t>
      </w:r>
      <w:r w:rsidRPr="00F000C2">
        <w:t>jelosti namiriti iz predmeta na kojem on ima razlučno pravo i  kojega od stečajnih razloga (čl. 39. st 2.</w:t>
      </w:r>
      <w:r w:rsidR="004D44BA" w:rsidRPr="00F000C2">
        <w:t xml:space="preserve"> </w:t>
      </w:r>
      <w:r w:rsidRPr="00F000C2">
        <w:t xml:space="preserve">i 3. SZ/96), pa se u tom smislu stečajni postupak ne može prekidati radi pravomoćnog utvrđenja vjerovnikove tražbine (odnosno izvjesnosti stupnja njegovog namirenja) </w:t>
      </w:r>
      <w:r w:rsidRPr="00F000C2">
        <w:rPr>
          <w:bCs/>
        </w:rPr>
        <w:t>i kojega od stečajnih razloga,</w:t>
      </w:r>
      <w:r w:rsidRPr="00F000C2">
        <w:t xml:space="preserve"> a u parničnom postupku (prethodno pitanje).</w:t>
      </w:r>
    </w:p>
    <w:p w:rsidRDefault="00697DFD" w:rsidP="00E85972" w:rsidR="00697DFD" w:rsidRPr="00F000C2">
      <w:pPr>
        <w:spacing w:before="200"/>
        <w:ind w:firstLine="708"/>
        <w:jc w:val="both"/>
        <w:rPr>
          <w:b/>
        </w:rPr>
      </w:pPr>
      <w:r w:rsidRPr="00F000C2">
        <w:t>Nadalje, valja istaći da Ustavni sud u svojoj odluci U-III-4963/2008 od 30. ožujka 2011. godine između ostalog osporava i ona stajalište po kojem ne postoji obveza suda na temelju koje bi dužniku trebalo omogućiti očitovanje o relevantnim činjenicama, a kojim bi dužnik mogao otkloniti pokretanje stečajnog postupka</w:t>
      </w:r>
      <w:r w:rsidRPr="00F000C2">
        <w:rPr>
          <w:rFonts w:hAnsiTheme="minorHAnsi" w:asciiTheme="minorHAnsi"/>
        </w:rPr>
        <w:t>.</w:t>
      </w:r>
    </w:p>
    <w:p w:rsidRDefault="00697DFD" w:rsidP="00E85972" w:rsidR="00697DFD" w:rsidRPr="00F000C2">
      <w:pPr>
        <w:spacing w:before="200"/>
        <w:jc w:val="both"/>
        <w:rPr>
          <w:bCs/>
        </w:rPr>
      </w:pPr>
      <w:r w:rsidRPr="00F000C2">
        <w:rPr>
          <w:bCs/>
        </w:rPr>
        <w:tab/>
        <w:t>Prema ocjeni ovog suda, strankama je u ovom postupku omogućeno očitovanje o svim relevantnim činjenicama. Svoje pravo na očitovanje obje strane u postupku iskoristile su dostavom relevantne dokumentacije i iznošenjem vlastitih pravnih stavova, a koje je i ovaj sud kritički sagledavao pri donošenju vlastitih stanovišta i odluka.</w:t>
      </w:r>
    </w:p>
    <w:p w:rsidRDefault="00697DFD" w:rsidP="00E85972" w:rsidR="00697DFD" w:rsidRPr="00F000C2">
      <w:pPr>
        <w:spacing w:before="200"/>
        <w:ind w:firstLine="709"/>
        <w:jc w:val="both"/>
        <w:rPr>
          <w:bCs/>
        </w:rPr>
      </w:pPr>
      <w:r w:rsidRPr="00F000C2">
        <w:rPr>
          <w:bCs/>
        </w:rPr>
        <w:t>Neosnovan je navod kojim dužnik osporava predlagateljevu aktivnu legitimaciju jer iz ovjerovljenog prijevoda izvoda iz sudskog registra Zemaljskog suda u Klagenfurtu od 11. studenog 2014. (list 6-7 spisa) proizlazi da je predlagatelj pravni sljednik društva Hypo Alpe-Adria Bank International AG.</w:t>
      </w:r>
    </w:p>
    <w:p w:rsidRDefault="004D44BA" w:rsidP="00E85972" w:rsidR="00697DFD" w:rsidRPr="00F000C2">
      <w:pPr>
        <w:spacing w:before="200"/>
        <w:ind w:firstLine="709"/>
        <w:jc w:val="both"/>
        <w:rPr>
          <w:bCs/>
          <w:color w:val="FF0000"/>
        </w:rPr>
      </w:pPr>
      <w:r w:rsidRPr="00F000C2">
        <w:rPr>
          <w:bCs/>
        </w:rPr>
        <w:t xml:space="preserve">Tvrdnju dužnika da punomoć kojom je predlagatelj ovlastio odvjetnike iz Odvjetničkog društva Mamić, Perić, Reberski i Rimac nije i potpisana od ovlaštenih osoba čija su imena strojno ispisana na originalnoj punomoći priloženoj u spis (list </w:t>
      </w:r>
      <w:r w:rsidR="008A6D98" w:rsidRPr="00F000C2">
        <w:rPr>
          <w:bCs/>
        </w:rPr>
        <w:t>44-45</w:t>
      </w:r>
      <w:r w:rsidRPr="00F000C2">
        <w:rPr>
          <w:bCs/>
        </w:rPr>
        <w:t xml:space="preserve"> spisa) ovaj sud ne nalazi opravdanom.</w:t>
      </w:r>
    </w:p>
    <w:p w:rsidRDefault="009443E3" w:rsidP="00E85972" w:rsidR="00697DFD" w:rsidRPr="00F000C2">
      <w:pPr>
        <w:spacing w:before="200"/>
        <w:ind w:firstLine="709"/>
        <w:jc w:val="both"/>
        <w:rPr>
          <w:bCs/>
        </w:rPr>
      </w:pPr>
      <w:r w:rsidRPr="00F000C2">
        <w:rPr>
          <w:bCs/>
        </w:rPr>
        <w:t>N</w:t>
      </w:r>
      <w:r w:rsidR="00697DFD" w:rsidRPr="00F000C2">
        <w:rPr>
          <w:bCs/>
        </w:rPr>
        <w:t>astavno na prethodno, ovaj sud uvidom izreku presude Trgovačkog suda u Splitu broj 13. P-747/13 od 23. studenog 2016. donesenoj po tužbi</w:t>
      </w:r>
      <w:r w:rsidR="004D44BA" w:rsidRPr="00F000C2">
        <w:rPr>
          <w:bCs/>
        </w:rPr>
        <w:t xml:space="preserve"> </w:t>
      </w:r>
      <w:r w:rsidR="00697DFD" w:rsidRPr="00F000C2">
        <w:rPr>
          <w:bCs/>
        </w:rPr>
        <w:t>t</w:t>
      </w:r>
      <w:r w:rsidR="004D44BA" w:rsidRPr="00F000C2">
        <w:rPr>
          <w:bCs/>
        </w:rPr>
        <w:t>užitelj</w:t>
      </w:r>
      <w:r w:rsidR="003F58E5" w:rsidRPr="00F000C2">
        <w:rPr>
          <w:bCs/>
        </w:rPr>
        <w:t>a Mejaši d</w:t>
      </w:r>
      <w:r w:rsidR="00697DFD" w:rsidRPr="00F000C2">
        <w:rPr>
          <w:bCs/>
        </w:rPr>
        <w:t xml:space="preserve">rugi d.o.o. i dr. (među kojima je i </w:t>
      </w:r>
      <w:r w:rsidR="00622887" w:rsidRPr="00F000C2">
        <w:t>Areios d.o.o</w:t>
      </w:r>
      <w:r w:rsidR="00622887" w:rsidRPr="00F000C2">
        <w:rPr>
          <w:color w:val="C00000"/>
        </w:rPr>
        <w:t>.</w:t>
      </w:r>
      <w:r w:rsidR="00697DFD" w:rsidRPr="00F000C2">
        <w:rPr>
          <w:bCs/>
        </w:rPr>
        <w:t xml:space="preserve"> - ovdje dužnik) protiv tuženika Heta</w:t>
      </w:r>
      <w:r w:rsidR="004D44BA" w:rsidRPr="00F000C2">
        <w:rPr>
          <w:bCs/>
        </w:rPr>
        <w:t xml:space="preserve"> </w:t>
      </w:r>
      <w:r w:rsidR="00697DFD" w:rsidRPr="00F000C2">
        <w:rPr>
          <w:bCs/>
        </w:rPr>
        <w:t>Asset</w:t>
      </w:r>
      <w:r w:rsidR="004D44BA" w:rsidRPr="00F000C2">
        <w:rPr>
          <w:bCs/>
        </w:rPr>
        <w:t xml:space="preserve"> </w:t>
      </w:r>
      <w:r w:rsidR="00697DFD" w:rsidRPr="00F000C2">
        <w:rPr>
          <w:bCs/>
        </w:rPr>
        <w:t xml:space="preserve">Resolution AG (i tamo zastupanom po </w:t>
      </w:r>
      <w:r w:rsidRPr="00F000C2">
        <w:rPr>
          <w:bCs/>
        </w:rPr>
        <w:t>o</w:t>
      </w:r>
      <w:r w:rsidR="0067704A" w:rsidRPr="00F000C2">
        <w:rPr>
          <w:bCs/>
        </w:rPr>
        <w:t>dvjetničkom društvu</w:t>
      </w:r>
      <w:r w:rsidR="00697DFD" w:rsidRPr="00F000C2">
        <w:rPr>
          <w:bCs/>
        </w:rPr>
        <w:t xml:space="preserve"> Mamić, Perić, Reberski i Rimac) utvrđuje da je upravo ovdje dužnik (a tamo jedan od tužitelja) kao tuženika označio Heta</w:t>
      </w:r>
      <w:r w:rsidR="004D44BA" w:rsidRPr="00F000C2">
        <w:rPr>
          <w:bCs/>
        </w:rPr>
        <w:t xml:space="preserve"> </w:t>
      </w:r>
      <w:r w:rsidR="00697DFD" w:rsidRPr="00F000C2">
        <w:rPr>
          <w:bCs/>
        </w:rPr>
        <w:t>Asset</w:t>
      </w:r>
      <w:r w:rsidR="004D44BA" w:rsidRPr="00F000C2">
        <w:rPr>
          <w:bCs/>
        </w:rPr>
        <w:t xml:space="preserve"> </w:t>
      </w:r>
      <w:r w:rsidR="00697DFD" w:rsidRPr="00F000C2">
        <w:rPr>
          <w:bCs/>
        </w:rPr>
        <w:t xml:space="preserve">Resolution AG uz naznaku „ranije: Hypo Alpe-Adria Bank International AG“. </w:t>
      </w:r>
    </w:p>
    <w:p w:rsidRDefault="004414F1" w:rsidP="00E85972" w:rsidR="004D44BA" w:rsidRPr="00F000C2">
      <w:pPr>
        <w:spacing w:before="200"/>
        <w:ind w:firstLine="709"/>
        <w:jc w:val="both"/>
        <w:rPr>
          <w:bCs/>
        </w:rPr>
      </w:pPr>
      <w:r w:rsidRPr="00F000C2">
        <w:rPr>
          <w:bCs/>
        </w:rPr>
        <w:t>U odnosu na prigovor dužnika da vlasnicima društva Areios (koji je osnivač dužnika Mejaši peti d.o.o. Split) niti jedno od pismena nije dostavljeno izravno u smislu Uredbi vijeća Europske zajednice br. 1346 iz 2000. godine te sukladno odredbi čl. 507.a ZPP-a, odnosno sukladno posebnim odredbama o dostavi prema Uredbi EU 1393 iz 2007. godine ističe se da se, prema ocjeni ovog suda obveza stečajnog upravitelja odnosi na poznate vjerovnike dužnika, a ne i na osnivače/članove društva. Uostalom, u prema mišljenju ovoga suda, zastupnik po zakonu dužnika koji je imao saznanja o podnošenju prijedloga za otvaranje stečajnog postupka, bio je u obvezi taj podatak dostaviti svim tijelima dužnika.</w:t>
      </w:r>
    </w:p>
    <w:p w:rsidRDefault="00697DFD" w:rsidP="00E85972" w:rsidR="00944FE5" w:rsidRPr="00F000C2">
      <w:pPr>
        <w:spacing w:before="200"/>
        <w:ind w:firstLine="709"/>
        <w:jc w:val="both"/>
        <w:rPr>
          <w:b/>
          <w:color w:val="C00000"/>
          <w:u w:val="single"/>
        </w:rPr>
      </w:pPr>
      <w:r w:rsidRPr="00F000C2">
        <w:rPr>
          <w:bCs/>
        </w:rPr>
        <w:t>Konačno, prijedlog dužnika da se izvrši pripajanje svih predmeta ovoga suda formiranih po prijedlogu Heta</w:t>
      </w:r>
      <w:r w:rsidR="003F58E5" w:rsidRPr="00F000C2">
        <w:rPr>
          <w:bCs/>
        </w:rPr>
        <w:t xml:space="preserve"> </w:t>
      </w:r>
      <w:r w:rsidRPr="00F000C2">
        <w:rPr>
          <w:bCs/>
        </w:rPr>
        <w:t>Asset</w:t>
      </w:r>
      <w:r w:rsidR="003F58E5" w:rsidRPr="00F000C2">
        <w:rPr>
          <w:bCs/>
        </w:rPr>
        <w:t xml:space="preserve"> </w:t>
      </w:r>
      <w:r w:rsidRPr="00F000C2">
        <w:rPr>
          <w:bCs/>
        </w:rPr>
        <w:t>Resolution AG za otvaranje stečajnih postupaka nad dužnicima</w:t>
      </w:r>
      <w:r w:rsidR="004D44BA" w:rsidRPr="00F000C2">
        <w:rPr>
          <w:bCs/>
        </w:rPr>
        <w:t xml:space="preserve"> </w:t>
      </w:r>
      <w:r w:rsidR="003F58E5" w:rsidRPr="00F000C2">
        <w:rPr>
          <w:bCs/>
        </w:rPr>
        <w:t>Mejaši drugi d.o.o., Mejaši treći d.o.o., Mejaši č</w:t>
      </w:r>
      <w:r w:rsidR="00797D43" w:rsidRPr="00F000C2">
        <w:rPr>
          <w:bCs/>
        </w:rPr>
        <w:t>etvrti  d.o.o., Mejaši peti d.o.o., Mejaši š</w:t>
      </w:r>
      <w:r w:rsidRPr="00F000C2">
        <w:rPr>
          <w:bCs/>
        </w:rPr>
        <w:t>es</w:t>
      </w:r>
      <w:r w:rsidR="00797D43" w:rsidRPr="00F000C2">
        <w:rPr>
          <w:bCs/>
        </w:rPr>
        <w:t>ti d.o.o., Mejaši sedmi d.o.o, Mejaši osmi d.o.o. i Mejaši d</w:t>
      </w:r>
      <w:r w:rsidRPr="00F000C2">
        <w:rPr>
          <w:bCs/>
        </w:rPr>
        <w:t>eveti d.o.o. te prijedlog za otvaranje stečajnog postupka nad društvom Areios d.o.o. (u kojim predmetima su već pokrenuti prethodni postupci), u smislu odredbe čl. 391. SZ/15, ovaj sud nalazi neosnovanim u smislu odredbe čl. 441. SZ/15 jer su radnje na koje se taj članak odnose započet</w:t>
      </w:r>
      <w:r w:rsidR="00B5155F" w:rsidRPr="00F000C2">
        <w:rPr>
          <w:bCs/>
        </w:rPr>
        <w:t>e prije stupanja na snagu SZ/15</w:t>
      </w:r>
      <w:r w:rsidRPr="00F000C2">
        <w:rPr>
          <w:bCs/>
        </w:rPr>
        <w:t xml:space="preserve">. </w:t>
      </w:r>
    </w:p>
    <w:p w:rsidRDefault="00697DFD" w:rsidP="00F000C2" w:rsidR="00697DFD" w:rsidRPr="00F000C2">
      <w:pPr>
        <w:pStyle w:val="Odlomakpopisa"/>
        <w:numPr>
          <w:ilvl w:val="0"/>
          <w:numId w:val="2"/>
        </w:numPr>
        <w:spacing w:before="300"/>
        <w:ind w:hanging="284" w:left="993"/>
        <w:contextualSpacing w:val="false"/>
        <w:jc w:val="both"/>
        <w:rPr>
          <w:b/>
        </w:rPr>
      </w:pPr>
      <w:r w:rsidRPr="00F000C2">
        <w:rPr>
          <w:b/>
        </w:rPr>
        <w:t xml:space="preserve">U odnosu na vjerojatnost postojanja tražbine </w:t>
      </w:r>
    </w:p>
    <w:p w:rsidRDefault="00697DFD" w:rsidP="00E85972" w:rsidR="00697DFD" w:rsidRPr="00F000C2">
      <w:pPr>
        <w:spacing w:before="100"/>
        <w:ind w:firstLine="703"/>
        <w:jc w:val="both"/>
        <w:rPr>
          <w:bCs/>
        </w:rPr>
      </w:pPr>
      <w:r w:rsidRPr="00F000C2">
        <w:rPr>
          <w:bCs/>
        </w:rPr>
        <w:t>U</w:t>
      </w:r>
      <w:r w:rsidR="00E85972" w:rsidRPr="00F000C2">
        <w:rPr>
          <w:bCs/>
        </w:rPr>
        <w:t xml:space="preserve"> </w:t>
      </w:r>
      <w:r w:rsidRPr="00F000C2">
        <w:t>okolnosti kada je privreme</w:t>
      </w:r>
      <w:r w:rsidR="00045E08" w:rsidRPr="00F000C2">
        <w:t>na stečajna upraviteljica utvrd</w:t>
      </w:r>
      <w:r w:rsidRPr="00F000C2">
        <w:t xml:space="preserve">ila da je tijekom trajanja prethodnog postupka dužnik (preko treće osobe) ispunio svoju obvezu prema predlagatelju/vjerovniku  iz rješenja Trgovačkog suda u Splitu poslovni broj: R1-129/2012 od 3. lipnja 2013. godine, a po osnovi koje tražbine je ovaj sud i donio rješenje o pokretanju prethodnog postupka, uplatom na račun predlagatelja novčanog iznosa od </w:t>
      </w:r>
      <w:r w:rsidRPr="00F000C2">
        <w:rPr>
          <w:bCs/>
        </w:rPr>
        <w:t>23.735,42 kn, a koji iznos je srazmjeran dio dužnikove obveze kao solidarnog dužnika prema ukupnom  potraživanju vjerovnika od 284.825,00 kn, uvećanog za zakonsku kamatu od 04.06.2013. godine do isplate</w:t>
      </w:r>
      <w:r w:rsidRPr="00F000C2">
        <w:t xml:space="preserve"> u smislu </w:t>
      </w:r>
      <w:r w:rsidRPr="00F000C2">
        <w:rPr>
          <w:bCs/>
        </w:rPr>
        <w:t xml:space="preserve">odredbe članka 41. Zakona o obveznim odnosima ("Narodne novine", broj 35/05, 41/08 i 125/11; dalje ZOO), to je u ovom postupku dalje valjalo ocjenjivati postojanje druge predlagateljeve tražbine iz zadužnice izdane od strane dužnika dana 21. srpnja 2011. godine </w:t>
      </w:r>
      <w:r w:rsidR="007409BA" w:rsidRPr="00F000C2">
        <w:rPr>
          <w:bCs/>
        </w:rPr>
        <w:t>i</w:t>
      </w:r>
      <w:r w:rsidR="004D44BA" w:rsidRPr="00F000C2">
        <w:rPr>
          <w:bCs/>
        </w:rPr>
        <w:t xml:space="preserve"> </w:t>
      </w:r>
      <w:r w:rsidRPr="00F000C2">
        <w:rPr>
          <w:bCs/>
        </w:rPr>
        <w:t xml:space="preserve">ovjerene kod javnog bilježnika Sanje Barbarić iz Zagreba pod poslovnim brojem </w:t>
      </w:r>
      <w:r w:rsidR="002B3BB9" w:rsidRPr="00F000C2">
        <w:rPr>
          <w:rFonts w:cs="Arial"/>
          <w:shd w:fill="FFFFFF" w:color="auto" w:val="clear"/>
        </w:rPr>
        <w:t>OV-11973/1</w:t>
      </w:r>
      <w:r w:rsidR="00EF49FD" w:rsidRPr="00F000C2">
        <w:rPr>
          <w:bCs/>
        </w:rPr>
        <w:t xml:space="preserve"> </w:t>
      </w:r>
      <w:r w:rsidRPr="00F000C2">
        <w:rPr>
          <w:bCs/>
        </w:rPr>
        <w:t>(na iznos od 10.816.906,86 EUR-a, uvećanog za zakonske zatezne kamate), a koje nije uspio naplatiti i makar ju je 18. lipnja 2013. godine podnio FINA-i na naplatu.</w:t>
      </w:r>
    </w:p>
    <w:p w:rsidRDefault="00697DFD" w:rsidP="00E85972" w:rsidR="00697DFD" w:rsidRPr="00F000C2">
      <w:pPr>
        <w:spacing w:before="200"/>
        <w:jc w:val="both"/>
      </w:pPr>
      <w:r w:rsidRPr="00F000C2">
        <w:rPr>
          <w:bCs/>
        </w:rPr>
        <w:tab/>
      </w:r>
      <w:r w:rsidRPr="00F000C2">
        <w:t>U odnosu na ocjenu vjerojatnosti valja navesti da Ustavni sud RH u svojoj odluci U-III-4963/2008 od 30. ožujka 2011. godine ističe da snaga ukupnih argumenata koji govore u prilog uvjerenju o postojanju relevantnih činjenica znači onu odlučnu okolnost koja će činiti razliku između izvjesnosti, odnosno vjerojatnosti postojanja tražbine u stečajnom postupku te da je jasno da vjerojatnost pretpostavlja manji stupanj uvjerenja u odnosu na izvjesnost.</w:t>
      </w:r>
    </w:p>
    <w:p w:rsidRDefault="00697DFD" w:rsidP="00E85972" w:rsidR="00697DFD" w:rsidRPr="00F000C2">
      <w:pPr>
        <w:spacing w:before="200"/>
        <w:ind w:firstLine="708"/>
        <w:jc w:val="both"/>
      </w:pPr>
      <w:r w:rsidRPr="00F000C2">
        <w:t>Kroz provedeni prethodni postupak ukazuje se da dužnik u meritumu ne spori vjerodostojnost dokumentacije kojom predlagatelj raspolaže (zadužnica), već on isključivo ističe da je zadužnica dana kao sredstvo osiguranja ništetnog pravnog posla, a za koje utvrđenje ništetnosti da je pokrenuo parnične postupke (sa adekvatnim tužbenim zahtjevima, kako su i citirane u kronološkom narativnom dijelu obrazloženja ovoga rješenja)  pa da sukladno tome predmetna zadužnica ne može proizvoditi ni učinke (kao što bi proizvodila da opisane ništetnosti nema).</w:t>
      </w:r>
    </w:p>
    <w:p w:rsidRDefault="00697DFD" w:rsidP="00E85972" w:rsidR="00697DFD" w:rsidRPr="00F000C2">
      <w:pPr>
        <w:spacing w:before="200"/>
        <w:ind w:firstLine="708"/>
        <w:jc w:val="both"/>
      </w:pPr>
      <w:r w:rsidRPr="00F000C2">
        <w:t>U odnosu na utvrđenu vjerojatnost postojanja predlagateljeve tražbine, dužnik se u ovom stečajnom postupku prema mišljenju ovoga suda ne može valjano pozivati tek na samu činjenicu da je pokrenuo parnicu protiv predlagatelja radi utvrđenja ništetnosti pravnog posla po osnovu kojega pravnog posla predlagatelj i ima nenamirenu tražbinu (aktiviranu zadužnicu).</w:t>
      </w:r>
    </w:p>
    <w:p w:rsidRDefault="00697DFD" w:rsidP="00E85972" w:rsidR="00697DFD" w:rsidRPr="00F000C2">
      <w:pPr>
        <w:spacing w:before="200"/>
        <w:ind w:firstLine="703"/>
        <w:jc w:val="both"/>
      </w:pPr>
      <w:r w:rsidRPr="00F000C2">
        <w:t>Naime, institut zadužnice nastao je kao efikasno sredstvo za rješavanje problema naplate, a uz pristanak dužnika, kada vjerovnik sam odlučuje kada će pokrenuti postupak naplate podnošenjem zadužnice na naplatu.</w:t>
      </w:r>
    </w:p>
    <w:p w:rsidRDefault="00697DFD" w:rsidP="00E85972" w:rsidR="00697DFD" w:rsidRPr="00F000C2">
      <w:pPr>
        <w:spacing w:before="200"/>
        <w:ind w:firstLine="703"/>
        <w:jc w:val="both"/>
      </w:pPr>
      <w:r w:rsidRPr="00F000C2">
        <w:t xml:space="preserve">Za zadužnicu je karakteristično da predstavlja apstraktnu (nezavisnu) obvezu koju dužnik (jamac platac) ima prema vjerovniku, s tim da iako je ta zadužnica nastala u vezi s temeljnim poslom, ipak nije vezana za temeljni odnos između dužnika i vjerovnika. Dakle, značajke zadužnice su samostalnost, neakcesornost i ovršnost. </w:t>
      </w:r>
    </w:p>
    <w:p w:rsidRDefault="00697DFD" w:rsidP="00E85972" w:rsidR="00697DFD" w:rsidRPr="00F000C2">
      <w:pPr>
        <w:spacing w:before="200"/>
        <w:ind w:firstLine="703"/>
        <w:jc w:val="both"/>
      </w:pPr>
      <w:r w:rsidRPr="00F000C2">
        <w:t>Apstraktna narav zadužnice (ovršne isprave) osigurava da se naplata po istoj ne može pobijati niti event</w:t>
      </w:r>
      <w:r w:rsidR="0031527A" w:rsidRPr="00F000C2">
        <w:t>ual</w:t>
      </w:r>
      <w:r w:rsidRPr="00F000C2">
        <w:t xml:space="preserve">nim pozivanjima na ništetnost osnovnog posla. </w:t>
      </w:r>
    </w:p>
    <w:p w:rsidRDefault="00697DFD" w:rsidP="00E85972" w:rsidR="00697DFD" w:rsidRPr="00F000C2">
      <w:pPr>
        <w:spacing w:before="200"/>
        <w:ind w:firstLine="703"/>
        <w:jc w:val="both"/>
      </w:pPr>
      <w:r w:rsidRPr="00F000C2">
        <w:t>Stoga, stav dužnika da predlagatelj nije učinio vjerojatnim postojanje tražbina po zadužnici, jer da samo postojanje naloga za naplatom po zadužnici nije i dokaz o postojanju tražbine, već da je zadužnica  prvenstveno sredstvo osiguranja, koje je zlouporabljena od strane predlagatelja, ovaj sud ne prihvaća.</w:t>
      </w:r>
    </w:p>
    <w:p w:rsidRDefault="00697DFD" w:rsidP="00E85972" w:rsidR="00697DFD" w:rsidRPr="00F000C2">
      <w:pPr>
        <w:spacing w:before="200"/>
        <w:ind w:firstLine="703"/>
        <w:jc w:val="both"/>
      </w:pPr>
      <w:r w:rsidRPr="00F000C2">
        <w:t xml:space="preserve">Apstraktna narav tražbine naznačene u zadužnici (ovršnoj ispravi) upućuje da ona ne može biti predmetom posebnog ispitivanja, odnosno da su za utvrđivanje </w:t>
      </w:r>
      <w:r w:rsidR="00F000C2" w:rsidRPr="00F000C2">
        <w:t>postojanja</w:t>
      </w:r>
      <w:r w:rsidRPr="00F000C2">
        <w:t xml:space="preserve"> i visine tražbine mjerodavne samo izjave naznačene u toj zadužnici (na koju je ovršenik i dao svoju  suglasnost). </w:t>
      </w:r>
      <w:r w:rsidRPr="00F000C2">
        <w:rPr>
          <w:color w:val="FF0000"/>
        </w:rPr>
        <w:tab/>
      </w:r>
    </w:p>
    <w:p w:rsidRDefault="00697DFD" w:rsidP="00E85972" w:rsidR="00697DFD" w:rsidRPr="00F000C2">
      <w:pPr>
        <w:spacing w:before="200"/>
        <w:ind w:firstLine="703"/>
        <w:jc w:val="both"/>
        <w:rPr>
          <w:rFonts w:hAnsi="Calibri" w:ascii="Calibri"/>
          <w:u w:val="single"/>
        </w:rPr>
      </w:pPr>
      <w:r w:rsidRPr="00F000C2">
        <w:t>Isticanje činjenica o postojanju mogućnosti zlouporabe zadužnice kao instrumenta osiguranja koje se može istodob</w:t>
      </w:r>
      <w:r w:rsidR="00063E16" w:rsidRPr="00F000C2">
        <w:t>no koristiti i kao vrlo efikasn</w:t>
      </w:r>
      <w:r w:rsidRPr="00F000C2">
        <w:t>o sredstvo naplate, sama po sebi ne mož</w:t>
      </w:r>
      <w:r w:rsidR="00063E16" w:rsidRPr="00F000C2">
        <w:t>e biti valjanim razlogom za spr</w:t>
      </w:r>
      <w:r w:rsidRPr="00F000C2">
        <w:t xml:space="preserve">ječavanje naplate po zadužnici. </w:t>
      </w:r>
    </w:p>
    <w:p w:rsidRDefault="00697DFD" w:rsidP="00E85972" w:rsidR="00697DFD" w:rsidRPr="00F000C2">
      <w:pPr>
        <w:spacing w:before="200"/>
        <w:ind w:firstLine="708"/>
        <w:jc w:val="both"/>
      </w:pPr>
      <w:r w:rsidRPr="00F000C2">
        <w:t xml:space="preserve">Tvrdnja da je posrijedi zlouporaba i da zbog toga treba obustaviti isplatu po zadužnici, sama po sebi nije dovoljna da opravda sudsku odluku kojom se zabranjuje takva isplata. Jedini opravdani razlog za neplaćanje bila bi dakle „dokazana prijevara“ odnosno prijevara ili zlouporaba koja mora biti „očigledna“. </w:t>
      </w:r>
    </w:p>
    <w:p w:rsidRDefault="00697DFD" w:rsidP="00F000C2" w:rsidR="00697DFD" w:rsidRPr="00F000C2">
      <w:pPr>
        <w:spacing w:before="200"/>
        <w:ind w:firstLine="709"/>
        <w:jc w:val="both"/>
      </w:pPr>
      <w:r w:rsidRPr="00F000C2">
        <w:t>Da u ovom slučaju nije riječ o o</w:t>
      </w:r>
      <w:r w:rsidR="005A1FB1" w:rsidRPr="00F000C2">
        <w:t>čiglednoj zlouporabi prava (fals</w:t>
      </w:r>
      <w:r w:rsidRPr="00F000C2">
        <w:t>ificiranje ili slično) razvidno je iz same činjenice što takve očigledne nedostatke dužnik niti ne ističe, nego su prijepori o tome pravne prirode (zbog čega je dužnik u tom smislu i pokrenuo nekoliko parničnih postupaka u kojima će se neizbježno ulaziti u glavni posao između izdavatelja zadužnice i korisnika zadužnice). Za utvrđivanje očigledne prijevare, nedopustivo je i samo promatranje glavnog posla, jer bi se time rušila i sama bit instituta zadužnice.</w:t>
      </w:r>
    </w:p>
    <w:p w:rsidRDefault="00697DFD" w:rsidP="00E85972" w:rsidR="00697DFD" w:rsidRPr="00F000C2">
      <w:pPr>
        <w:spacing w:before="200"/>
        <w:ind w:firstLine="708"/>
        <w:jc w:val="both"/>
      </w:pPr>
      <w:r w:rsidRPr="00F000C2">
        <w:t>Kad bi sudovi dopuštali obustavljanje isplate po zadužnici, samo na temelju tvrdnje da je posrijedi prijevara odnosno zlouporaba, to bi ugrozilo samu bit instituta zadužnice.</w:t>
      </w:r>
    </w:p>
    <w:p w:rsidRDefault="00697DFD" w:rsidP="00E85972" w:rsidR="009048A6" w:rsidRPr="00F000C2">
      <w:pPr>
        <w:spacing w:before="200"/>
        <w:ind w:firstLine="708"/>
        <w:jc w:val="both"/>
        <w:rPr>
          <w:i/>
        </w:rPr>
      </w:pPr>
      <w:r w:rsidRPr="00F000C2">
        <w:t>Ispunjenjem samostalne i apstraktne obveze (ukoliko nije riječ o „očiglednoj“ zlouporabi), održava se integritet zakonitog instituta zadužnice, uz mogućnost da se u eventualnom sudskom postupku kod ocjenjivanja ništetnosti glavnog posla, može posljedično ocjenjivati i valjanost imateljeva zahtjeva po zadužnici, uz trpljenje posljedica propisanih za  slučaj pravomoćnog utvrđenja ništetnosti</w:t>
      </w:r>
      <w:r w:rsidRPr="00F000C2">
        <w:rPr>
          <w:i/>
        </w:rPr>
        <w:t>.</w:t>
      </w:r>
      <w:r w:rsidR="009048A6" w:rsidRPr="00F000C2">
        <w:rPr>
          <w:shd w:fill="FFFFFF" w:color="auto" w:val="clear"/>
        </w:rPr>
        <w:t xml:space="preserve"> </w:t>
      </w:r>
    </w:p>
    <w:p w:rsidRDefault="00931926" w:rsidP="00E85972" w:rsidR="00EC5265" w:rsidRPr="00F000C2">
      <w:pPr>
        <w:spacing w:before="200"/>
        <w:ind w:firstLine="709"/>
        <w:jc w:val="both"/>
      </w:pPr>
      <w:r w:rsidRPr="00F000C2">
        <w:t>Za</w:t>
      </w:r>
      <w:r w:rsidR="00EC5265" w:rsidRPr="00F000C2">
        <w:t xml:space="preserve"> ovaj sud nisu od relevantnog značaja navodi dužnika o nepostojanju vjerovnikove tražbine, pa tako niti navod zakonskog zastupnika dužnika  iznesen na ročištu od 3. ožujka 2017. godine, da iz bilance dužnika za 2016. godinu, dostavljene ovom sudu uz podnesak od 27. veljače 2017. </w:t>
      </w:r>
      <w:r w:rsidR="004D5951" w:rsidRPr="00F000C2">
        <w:t>g</w:t>
      </w:r>
      <w:r w:rsidR="00EC5265" w:rsidRPr="00F000C2">
        <w:t>odine</w:t>
      </w:r>
      <w:r w:rsidR="004D5951" w:rsidRPr="00F000C2">
        <w:t xml:space="preserve">, </w:t>
      </w:r>
      <w:r w:rsidR="00EC5265" w:rsidRPr="00F000C2">
        <w:t>ne proizlazi postojanje dugovanja ovdje dužnika prema predlagatelju.</w:t>
      </w:r>
    </w:p>
    <w:p w:rsidRDefault="00EC5265" w:rsidP="00E85972" w:rsidR="00EC5265" w:rsidRPr="00F000C2">
      <w:pPr>
        <w:spacing w:before="200"/>
        <w:ind w:firstLine="708"/>
        <w:jc w:val="both"/>
        <w:rPr>
          <w:b/>
          <w:bCs/>
          <w:color w:val="FF0000"/>
        </w:rPr>
      </w:pPr>
      <w:r w:rsidRPr="00F000C2">
        <w:t>Za tako spomenutu bilancu za 2016. godinu stečajna upraviteljica je na istom ročištu ustvrdila da to bilančno izvješće i nije  bilo dovršeno do izrade njenog izvješća od 8. veljače 2017. godine pa ga zbog toga i nije mogla uzela u obzir, a osim toga, sve i da je dužnik takvo izvješće izradio bio ga je dužan dostaviti privremenoj stečajnoj upraviteljici.</w:t>
      </w:r>
      <w:r w:rsidRPr="00F000C2">
        <w:rPr>
          <w:bCs/>
        </w:rPr>
        <w:t xml:space="preserve"> </w:t>
      </w:r>
    </w:p>
    <w:p w:rsidRDefault="00EC5265" w:rsidP="00EC5265" w:rsidR="00EC5265" w:rsidRPr="00F000C2">
      <w:pPr>
        <w:spacing w:before="200"/>
        <w:ind w:firstLine="708"/>
        <w:jc w:val="both"/>
        <w:rPr>
          <w:bCs/>
        </w:rPr>
      </w:pPr>
      <w:r w:rsidRPr="00F000C2">
        <w:rPr>
          <w:bCs/>
        </w:rPr>
        <w:t xml:space="preserve">Uvidom u spomenutu bilancu </w:t>
      </w:r>
      <w:r w:rsidRPr="00F000C2">
        <w:t>za 2016. godinu (list spisa 668)</w:t>
      </w:r>
      <w:r w:rsidRPr="00F000C2">
        <w:rPr>
          <w:bCs/>
        </w:rPr>
        <w:t xml:space="preserve"> ovaj sud utvrđuje da je bilanca u formalnom smislu strojni is</w:t>
      </w:r>
      <w:r w:rsidR="007F1B18" w:rsidRPr="00F000C2">
        <w:rPr>
          <w:bCs/>
        </w:rPr>
        <w:t>pis podataka na polovini jedne A</w:t>
      </w:r>
      <w:r w:rsidRPr="00F000C2">
        <w:rPr>
          <w:bCs/>
        </w:rPr>
        <w:t>4 stranice (ni od autoriziran), a koji ispis sadrži samo dio bilance koji se odnosi na obveze dužnika (iz klase</w:t>
      </w:r>
      <w:r w:rsidR="007F1B18" w:rsidRPr="00F000C2">
        <w:rPr>
          <w:bCs/>
        </w:rPr>
        <w:t xml:space="preserve"> </w:t>
      </w:r>
      <w:r w:rsidRPr="00F000C2">
        <w:rPr>
          <w:bCs/>
        </w:rPr>
        <w:t>2) u kojoj se knjiže obveze dužnika prema dobavljačima, kreditnim institucijama, državi, djelatnicima</w:t>
      </w:r>
      <w:r w:rsidR="007F1B18" w:rsidRPr="00F000C2">
        <w:rPr>
          <w:bCs/>
        </w:rPr>
        <w:t xml:space="preserve"> i sl. Kada se i usporedi tako</w:t>
      </w:r>
      <w:r w:rsidRPr="00F000C2">
        <w:rPr>
          <w:bCs/>
        </w:rPr>
        <w:t xml:space="preserve"> dost</w:t>
      </w:r>
      <w:r w:rsidR="00063E16" w:rsidRPr="00F000C2">
        <w:rPr>
          <w:bCs/>
        </w:rPr>
        <w:t>a</w:t>
      </w:r>
      <w:r w:rsidRPr="00F000C2">
        <w:rPr>
          <w:bCs/>
        </w:rPr>
        <w:t>vljena bilance za 2016</w:t>
      </w:r>
      <w:r w:rsidR="00045E08" w:rsidRPr="00F000C2">
        <w:rPr>
          <w:bCs/>
        </w:rPr>
        <w:t>.</w:t>
      </w:r>
      <w:r w:rsidRPr="00F000C2">
        <w:rPr>
          <w:bCs/>
        </w:rPr>
        <w:t xml:space="preserve"> godinu, sa njenim pripadnim dijelom iz izvješća privremene stečajne upraviteljice (na stranici 2.) od 8. veljače 2017</w:t>
      </w:r>
      <w:r w:rsidR="007F1B18" w:rsidRPr="00F000C2">
        <w:rPr>
          <w:bCs/>
        </w:rPr>
        <w:t>.</w:t>
      </w:r>
      <w:r w:rsidRPr="00F000C2">
        <w:rPr>
          <w:bCs/>
        </w:rPr>
        <w:t xml:space="preserve"> godine</w:t>
      </w:r>
      <w:r w:rsidRPr="00F000C2">
        <w:t xml:space="preserve"> (list 564 - 579 spisa)</w:t>
      </w:r>
      <w:r w:rsidRPr="00F000C2">
        <w:rPr>
          <w:bCs/>
        </w:rPr>
        <w:t>, lako je uočljivo da u tim podacima i nema većih promjena, a da se i one u suštini svode na povećanje obveza za obračunate kamate (čime se gubitak iznad visine kapitala društva samo dodatno povećao za taj iznos).</w:t>
      </w:r>
    </w:p>
    <w:p w:rsidRDefault="009048A6" w:rsidP="00E85972" w:rsidR="009048A6" w:rsidRPr="00F000C2">
      <w:pPr>
        <w:spacing w:before="200"/>
        <w:ind w:firstLine="709"/>
        <w:jc w:val="both"/>
        <w:rPr>
          <w:u w:val="single"/>
        </w:rPr>
      </w:pPr>
      <w:r w:rsidRPr="00F000C2">
        <w:rPr>
          <w:bCs/>
        </w:rPr>
        <w:t xml:space="preserve"> U odnosu na izjavu </w:t>
      </w:r>
      <w:r w:rsidRPr="00F000C2">
        <w:t xml:space="preserve">zakonskog zastupnika dužnika </w:t>
      </w:r>
      <w:r w:rsidRPr="00F000C2">
        <w:rPr>
          <w:bCs/>
        </w:rPr>
        <w:t>da dug nije evidentiran u poslovnim knjigama privremena stečajna upraviteljica smatra da dužnik nije ispravno vodio poslovne knjige, jer je navedeni dug trebao evidentirati ili u sumnjive i sporne obveze ili pak kao izvanbilančne zapise iz razloga što je taj dug prema predlagatelju nastao temeljem zadužnice koju su oni podnijeli na naplatu FINA-i Split temeljem koje zadužnice je i račun u blokadi, pa je sukladno tome u svemu bitnom ostala pri svom izvješću od 8. veljače 2017. godine</w:t>
      </w:r>
      <w:r w:rsidRPr="00F000C2">
        <w:t>.</w:t>
      </w:r>
    </w:p>
    <w:p w:rsidRDefault="004E543E" w:rsidP="00E85972" w:rsidR="008D5253" w:rsidRPr="00F000C2">
      <w:pPr>
        <w:spacing w:before="200"/>
        <w:ind w:firstLine="709"/>
        <w:jc w:val="both"/>
        <w:rPr>
          <w:b/>
          <w:shd w:fill="FFFFFF" w:color="auto" w:val="clear"/>
        </w:rPr>
      </w:pPr>
      <w:r w:rsidRPr="00F000C2">
        <w:t>S</w:t>
      </w:r>
      <w:r w:rsidR="008D5253" w:rsidRPr="00F000C2">
        <w:t xml:space="preserve">ve i kada bi se negirala apstraktnost tražbine po zadužnici, </w:t>
      </w:r>
      <w:r w:rsidR="00DC3A89" w:rsidRPr="00F000C2">
        <w:t xml:space="preserve">ovaj sud utvrđuje da je </w:t>
      </w:r>
      <w:r w:rsidR="008D5253" w:rsidRPr="00F000C2">
        <w:t xml:space="preserve">nesporno dugovanje </w:t>
      </w:r>
      <w:r w:rsidR="00DC3A89" w:rsidRPr="00F000C2">
        <w:rPr>
          <w:shd w:fill="FFFFFF" w:color="auto" w:val="clear"/>
        </w:rPr>
        <w:t xml:space="preserve">prema predlagatelju </w:t>
      </w:r>
      <w:r w:rsidR="001314D6" w:rsidRPr="00F000C2">
        <w:rPr>
          <w:shd w:fill="FFFFFF" w:color="auto" w:val="clear"/>
        </w:rPr>
        <w:t>temeljem Ugovora o kreditnom poslu s inozemstvom broj: HR/1852</w:t>
      </w:r>
      <w:r w:rsidR="008D5253" w:rsidRPr="00F000C2">
        <w:rPr>
          <w:bCs/>
        </w:rPr>
        <w:t>,</w:t>
      </w:r>
      <w:r w:rsidR="008D5253" w:rsidRPr="00F000C2">
        <w:t xml:space="preserve"> što i izrijekom implicitno potvrđuje i sam zakonski zastupnik dužnika kada na ročištu </w:t>
      </w:r>
      <w:r w:rsidR="008D5253" w:rsidRPr="00F000C2">
        <w:rPr>
          <w:bCs/>
        </w:rPr>
        <w:t>od 3. ožujka 2017. godine</w:t>
      </w:r>
      <w:r w:rsidR="008D5253" w:rsidRPr="00F000C2">
        <w:t xml:space="preserve"> između ostalog navodi da: </w:t>
      </w:r>
      <w:r w:rsidR="008D5253" w:rsidRPr="00F000C2">
        <w:rPr>
          <w:i/>
        </w:rPr>
        <w:t>„...svi navedeni dužnici (solidarni) duguju cca jednu milijardu kuna, a cijeli kredit je iznosio 26 milijuna EUR-a, od kojih je 24 milijuna EUR-a nesporno vraćeno. Što se tiče preostala 2</w:t>
      </w:r>
      <w:r w:rsidR="00797D43" w:rsidRPr="00F000C2">
        <w:rPr>
          <w:i/>
        </w:rPr>
        <w:t xml:space="preserve"> milijuna EUR-a, tvrtka Mejaši p</w:t>
      </w:r>
      <w:r w:rsidR="008D5253" w:rsidRPr="00F000C2">
        <w:rPr>
          <w:i/>
        </w:rPr>
        <w:t>eti d.o.o. i Areios d.o.o. ne duguju niti kune, a što proizlazi iz njihove bilance koja je dostavljena uz podnesak od 27. veljače 2017. godine. Preostali dug je raspoređen na ostale Mejaše (ali ne na sve)“</w:t>
      </w:r>
      <w:r w:rsidR="008D5253" w:rsidRPr="00F000C2">
        <w:t xml:space="preserve">,  </w:t>
      </w:r>
      <w:r w:rsidR="00DC3A89" w:rsidRPr="00F000C2">
        <w:t xml:space="preserve">pri čemu je </w:t>
      </w:r>
      <w:r w:rsidR="008D5253" w:rsidRPr="00F000C2">
        <w:t>navod da uprav</w:t>
      </w:r>
      <w:r w:rsidR="00063E16" w:rsidRPr="00F000C2">
        <w:t>o ovdje dužnik ne duguje niti ku</w:t>
      </w:r>
      <w:r w:rsidR="008D5253" w:rsidRPr="00F000C2">
        <w:t xml:space="preserve">ne protivan činjenici koju ističe i predlagatelj, da </w:t>
      </w:r>
      <w:r w:rsidR="001314D6" w:rsidRPr="00F000C2">
        <w:t>j</w:t>
      </w:r>
      <w:r w:rsidR="008D5253" w:rsidRPr="00F000C2">
        <w:t xml:space="preserve">e ovdje dužnik </w:t>
      </w:r>
      <w:r w:rsidR="008D5253" w:rsidRPr="00F000C2">
        <w:rPr>
          <w:shd w:fill="FFFFFF" w:color="auto" w:val="clear"/>
        </w:rPr>
        <w:t>predmetnu zadužnicu izdao predlagatelju u okviru obvezno-pravnog odnosa nastalog temeljem Ugovora o kreditnom poslu s inozemstvom broj: HR/1852</w:t>
      </w:r>
      <w:r w:rsidR="00DC3A89" w:rsidRPr="00F000C2">
        <w:rPr>
          <w:shd w:fill="FFFFFF" w:color="auto" w:val="clear"/>
        </w:rPr>
        <w:t xml:space="preserve"> (</w:t>
      </w:r>
      <w:r w:rsidR="008D5253" w:rsidRPr="00F000C2">
        <w:rPr>
          <w:shd w:fill="FFFFFF" w:color="auto" w:val="clear"/>
        </w:rPr>
        <w:t xml:space="preserve"> koji je izmijenjen pripadajućim aneksima</w:t>
      </w:r>
      <w:r w:rsidR="00DC3A89" w:rsidRPr="00F000C2">
        <w:rPr>
          <w:b/>
          <w:shd w:fill="FFFFFF" w:color="auto" w:val="clear"/>
        </w:rPr>
        <w:t>)</w:t>
      </w:r>
      <w:r w:rsidR="008D5253" w:rsidRPr="00F000C2">
        <w:rPr>
          <w:b/>
          <w:shd w:fill="FFFFFF" w:color="auto" w:val="clear"/>
        </w:rPr>
        <w:t xml:space="preserve">, </w:t>
      </w:r>
      <w:r w:rsidR="008D5253" w:rsidRPr="00F000C2">
        <w:rPr>
          <w:shd w:fill="FFFFFF" w:color="auto" w:val="clear"/>
        </w:rPr>
        <w:t>a u kojem obvezno-pravnom odnosu je dužnik bezuvjetno i neograničeno pristupio kao sudužnik temeljem Ugovora o pristupanju dugu sklopljenog između predlagatelja i dužnika dana 21.07.2011</w:t>
      </w:r>
      <w:r w:rsidR="004D44BA" w:rsidRPr="00F000C2">
        <w:rPr>
          <w:shd w:fill="FFFFFF" w:color="auto" w:val="clear"/>
        </w:rPr>
        <w:t>.</w:t>
      </w:r>
      <w:r w:rsidRPr="00F000C2">
        <w:rPr>
          <w:shd w:fill="FFFFFF" w:color="auto" w:val="clear"/>
        </w:rPr>
        <w:t>,</w:t>
      </w:r>
      <w:r w:rsidR="008D5253" w:rsidRPr="00F000C2">
        <w:rPr>
          <w:shd w:fill="FFFFFF" w:color="auto" w:val="clear"/>
        </w:rPr>
        <w:t xml:space="preserve"> na kojem je ovjeren potpis ovlaštene osobe dužnika po javnoj bilježnici Sanji Barbarić iz Zagreba pod brojem OV-12145/11</w:t>
      </w:r>
      <w:r w:rsidR="005C4F61" w:rsidRPr="00F000C2">
        <w:rPr>
          <w:shd w:fill="FFFFFF" w:color="auto" w:val="clear"/>
        </w:rPr>
        <w:t>, pa</w:t>
      </w:r>
      <w:r w:rsidR="00683FD4" w:rsidRPr="00F000C2">
        <w:rPr>
          <w:i/>
          <w:shd w:fill="FFFFFF" w:color="auto" w:val="clear"/>
        </w:rPr>
        <w:t xml:space="preserve"> </w:t>
      </w:r>
      <w:r w:rsidR="00683FD4" w:rsidRPr="00F000C2">
        <w:rPr>
          <w:shd w:fill="FFFFFF" w:color="auto" w:val="clear"/>
        </w:rPr>
        <w:t>dužnik odgovara osobno cjelokupnom svojom imovinom kao solidarni dužnik u skladu s Ugovorom o pristupanju dugu.</w:t>
      </w:r>
    </w:p>
    <w:p w:rsidRDefault="006D488B" w:rsidP="00E85972" w:rsidR="00697DFD" w:rsidRPr="00F000C2">
      <w:pPr>
        <w:spacing w:before="200"/>
        <w:ind w:firstLine="703"/>
        <w:jc w:val="both"/>
        <w:rPr>
          <w:bCs/>
        </w:rPr>
      </w:pPr>
      <w:r w:rsidRPr="00F000C2">
        <w:t xml:space="preserve">Nastavno na ranije navedeno, ovaj sud </w:t>
      </w:r>
      <w:r w:rsidRPr="00F000C2">
        <w:rPr>
          <w:szCs w:val="20"/>
        </w:rPr>
        <w:t>sukladno odredbi članka</w:t>
      </w:r>
      <w:r w:rsidRPr="00F000C2">
        <w:t xml:space="preserve"> 39. st 2. SZ/</w:t>
      </w:r>
      <w:r w:rsidRPr="00F000C2">
        <w:rPr>
          <w:bCs/>
        </w:rPr>
        <w:t>96</w:t>
      </w:r>
      <w:r w:rsidRPr="00F000C2">
        <w:t xml:space="preserve"> konačno utvrđuje postojanje </w:t>
      </w:r>
      <w:r w:rsidRPr="00F000C2">
        <w:rPr>
          <w:shd w:fill="FFFFFF" w:color="auto" w:val="clear"/>
        </w:rPr>
        <w:t>vjerojatnosti</w:t>
      </w:r>
      <w:r w:rsidRPr="00F000C2">
        <w:rPr>
          <w:i/>
          <w:shd w:fill="FFFFFF" w:color="auto" w:val="clear"/>
        </w:rPr>
        <w:t xml:space="preserve"> </w:t>
      </w:r>
      <w:r w:rsidRPr="00F000C2">
        <w:rPr>
          <w:bCs/>
        </w:rPr>
        <w:t xml:space="preserve">predlagateljeve tražbine iz zadužnice izdane od strane dužnika dana 21. srpnja 2011. godine </w:t>
      </w:r>
      <w:r w:rsidR="00697DFD" w:rsidRPr="00F000C2">
        <w:rPr>
          <w:bCs/>
        </w:rPr>
        <w:t xml:space="preserve">ovjerene kod javnog bilježnika Sanje Barbarić iz Zagreba pod poslovnim brojem </w:t>
      </w:r>
      <w:r w:rsidR="002B3BB9" w:rsidRPr="00F000C2">
        <w:rPr>
          <w:rFonts w:cs="Arial"/>
          <w:shd w:fill="FFFFFF" w:color="auto" w:val="clear"/>
        </w:rPr>
        <w:t xml:space="preserve">OV-11973/11 </w:t>
      </w:r>
      <w:r w:rsidR="00697DFD" w:rsidRPr="00F000C2">
        <w:rPr>
          <w:bCs/>
        </w:rPr>
        <w:t>(na iznos od 10.816.906,86 EUR-a, uvećanog za zakonske zatezne kamate), a koju je predlagatelj  18. lipnja 2013. godine podnio FINA-i na naplatu</w:t>
      </w:r>
      <w:r w:rsidR="00B559B5" w:rsidRPr="00F000C2">
        <w:rPr>
          <w:bCs/>
        </w:rPr>
        <w:t xml:space="preserve"> (i koje je kao nenamireno evidentirano u</w:t>
      </w:r>
      <w:r w:rsidR="00B559B5" w:rsidRPr="00F000C2">
        <w:rPr>
          <w:szCs w:val="20"/>
        </w:rPr>
        <w:t xml:space="preserve"> Očevidniku redoslijeda za plaćanje)</w:t>
      </w:r>
      <w:r w:rsidR="00697DFD" w:rsidRPr="00F000C2">
        <w:rPr>
          <w:bCs/>
        </w:rPr>
        <w:t>.</w:t>
      </w:r>
    </w:p>
    <w:p w:rsidRDefault="0053498D" w:rsidP="00F000C2" w:rsidR="0053498D" w:rsidRPr="00F000C2">
      <w:pPr>
        <w:pStyle w:val="Odlomakpopisa"/>
        <w:numPr>
          <w:ilvl w:val="0"/>
          <w:numId w:val="2"/>
        </w:numPr>
        <w:spacing w:before="300"/>
        <w:ind w:hanging="284" w:left="993"/>
        <w:contextualSpacing w:val="false"/>
        <w:jc w:val="both"/>
        <w:rPr>
          <w:b/>
        </w:rPr>
      </w:pPr>
      <w:r w:rsidRPr="00F000C2">
        <w:rPr>
          <w:b/>
        </w:rPr>
        <w:t>U odnosu na postojanje razlučnih prava na strani predlagatelja</w:t>
      </w:r>
    </w:p>
    <w:p w:rsidRDefault="0053498D" w:rsidP="00E85972" w:rsidR="0053498D" w:rsidRPr="00F000C2">
      <w:pPr>
        <w:spacing w:before="100"/>
        <w:ind w:firstLine="703"/>
        <w:jc w:val="both"/>
      </w:pPr>
      <w:r w:rsidRPr="00F000C2">
        <w:t xml:space="preserve">Stav predlagatelja da iz same apstraktne naravi tražbine (zadužnice) proizlazi da tražbina (po zadužnici) i nije osigurana zasnivanjem založnih prava na </w:t>
      </w:r>
      <w:r w:rsidR="00B37E56" w:rsidRPr="00F000C2">
        <w:t xml:space="preserve">poslovnim udjelima </w:t>
      </w:r>
      <w:r w:rsidR="00B37E56" w:rsidRPr="00F000C2">
        <w:rPr>
          <w:shd w:fill="FFFFFF" w:color="auto" w:val="clear"/>
        </w:rPr>
        <w:t>koje dužnik ima u drugim društvima</w:t>
      </w:r>
      <w:r w:rsidRPr="00F000C2">
        <w:t xml:space="preserve">, ovaj sud prihvaća. </w:t>
      </w:r>
    </w:p>
    <w:p w:rsidRDefault="0053498D" w:rsidP="00E85972" w:rsidR="0053498D" w:rsidRPr="00F000C2">
      <w:pPr>
        <w:spacing w:before="200"/>
        <w:ind w:firstLine="703"/>
        <w:jc w:val="both"/>
      </w:pPr>
      <w:r w:rsidRPr="00F000C2">
        <w:t xml:space="preserve">Iako bi  okolnost da je iz potvrde FINA-e vidljivo da je predlagatelj blokirao račun dužnika podnošenjem zadužnice </w:t>
      </w:r>
      <w:r w:rsidRPr="00F000C2">
        <w:rPr>
          <w:rFonts w:cs="Arial"/>
          <w:shd w:fill="FFFFFF" w:color="auto" w:val="clear"/>
        </w:rPr>
        <w:t xml:space="preserve">(solemnizirana po javnom bilježniku Sanji Barbarić pod brojem </w:t>
      </w:r>
      <w:r w:rsidR="0052392B" w:rsidRPr="00F000C2">
        <w:rPr>
          <w:rFonts w:cs="Arial"/>
          <w:shd w:fill="FFFFFF" w:color="auto" w:val="clear"/>
        </w:rPr>
        <w:t>OV-11973/11</w:t>
      </w:r>
      <w:r w:rsidRPr="00F000C2">
        <w:rPr>
          <w:rFonts w:cs="Arial"/>
          <w:shd w:fill="FFFFFF" w:color="auto" w:val="clear"/>
        </w:rPr>
        <w:t xml:space="preserve">) </w:t>
      </w:r>
      <w:r w:rsidRPr="00F000C2">
        <w:t xml:space="preserve">na naplatu </w:t>
      </w:r>
      <w:r w:rsidRPr="00F000C2">
        <w:rPr>
          <w:rFonts w:cs="Arial"/>
          <w:shd w:fill="FFFFFF" w:color="auto" w:val="clear"/>
        </w:rPr>
        <w:t>dana 18. lipnja 2013. godine</w:t>
      </w:r>
      <w:r w:rsidRPr="00F000C2">
        <w:t xml:space="preserve">, na iznos od 10.816.906,86 EUR (uvećano za zakonske zatezne kamate), a koji je iznos upravo identičan predlagateljevom potraživanju po osnovnom (kreditnom) poslu  po kojemu je osnovnom poslu u smislu osiguranja, </w:t>
      </w:r>
      <w:r w:rsidRPr="00F000C2">
        <w:rPr>
          <w:bCs/>
        </w:rPr>
        <w:t>na svakoj od četiri nekretnine na kojima je ovdje dužnik nositelj stvarnopravnih ovlaštenja, uknjiženo pravo zaloga u korist Hypo Alpe-Adria-Bank International AG Klagenfurt, Republika Austria (prednik predlagatelja), u iznosu od po 30.000.000,00 EUR-a</w:t>
      </w:r>
      <w:r w:rsidRPr="00F000C2">
        <w:t>, upućivala da je i tražbina po zadužnici osigurana založnim (razlučnim) pravom (iz osiguranja po osnovnom poslu), ovaj sud to ne prihvaća.</w:t>
      </w:r>
    </w:p>
    <w:p w:rsidRDefault="0053498D" w:rsidP="00E85972" w:rsidR="0053498D" w:rsidRPr="00F000C2">
      <w:pPr>
        <w:autoSpaceDE w:val="false"/>
        <w:autoSpaceDN w:val="false"/>
        <w:adjustRightInd w:val="false"/>
        <w:spacing w:before="200"/>
        <w:jc w:val="both"/>
      </w:pPr>
      <w:r w:rsidRPr="00F000C2">
        <w:tab/>
        <w:t>Naime, sama apstraktna narav zadužnice koju dobrovoljno izdaje sam dužnik (i koja je potvrđena odstrane javnog bilježnika) upućuje da ona ne može biti predmetom posebnog ispitivanja</w:t>
      </w:r>
      <w:r w:rsidR="00CE107F" w:rsidRPr="00F000C2">
        <w:t xml:space="preserve"> </w:t>
      </w:r>
      <w:r w:rsidRPr="00F000C2">
        <w:t xml:space="preserve">u vezi s temeljnim poslom iz kojega je i nastala, pa se onda ni takva tražbina apstraktne naravi po zadužnici ne može niti dovoditi u svezu sa založnim pravom kojega vjerovnik eventualno ima po osnovnom pravnom poslu pa bi zbog takve apstraktne naravi tražbinu po zadužnici bilo i promašeno dodatno osiguravati založnim pravom (zbog nemogućnost povezivanja apstraktnog i konkretnog), već se zadužnica može jedino dodatno osiguravati založnim jamstvom (kada založni jamac pristaje trpjeti sve ono što ne istrpi izdavatelj zadužnice zbog nedostatnosti sredstava).  </w:t>
      </w:r>
    </w:p>
    <w:p w:rsidRDefault="009B72E9" w:rsidP="00E85972" w:rsidR="009B72E9" w:rsidRPr="00F000C2">
      <w:pPr>
        <w:overflowPunct w:val="false"/>
        <w:autoSpaceDE w:val="false"/>
        <w:autoSpaceDN w:val="false"/>
        <w:adjustRightInd w:val="false"/>
        <w:spacing w:before="200"/>
        <w:jc w:val="both"/>
        <w:textAlignment w:val="baseline"/>
        <w:rPr>
          <w:shd w:fill="FFFFFF" w:color="auto" w:val="clear"/>
        </w:rPr>
      </w:pPr>
      <w:r w:rsidRPr="00F000C2">
        <w:tab/>
      </w:r>
      <w:r w:rsidR="0053498D" w:rsidRPr="00F000C2">
        <w:t xml:space="preserve">S druge pak strane, ovaj sud prihvaća i stav predlagatelja da je i u slučaju da se njegova založna prava imaju smatrati i razlučnim pravima po tražbini iz zadužnice, posve razvidno postojanje vjerojatnosti da se njegova tražbina neće moći u cijelosti namiriti </w:t>
      </w:r>
      <w:r w:rsidRPr="00F000C2">
        <w:t xml:space="preserve">ni </w:t>
      </w:r>
      <w:r w:rsidR="0053498D" w:rsidRPr="00F000C2">
        <w:t>iz tih razlučnih prava</w:t>
      </w:r>
      <w:r w:rsidR="0058478B" w:rsidRPr="00F000C2">
        <w:t xml:space="preserve"> </w:t>
      </w:r>
      <w:r w:rsidRPr="00F000C2">
        <w:rPr>
          <w:shd w:fill="FFFFFF" w:color="auto" w:val="clear"/>
        </w:rPr>
        <w:t>na poslovnim udjelima koje dužnik ima u društvima Mejaši drugi d.o.o., Mejaši treći d.o.o., Mejaši četvrti d.o.o., Mejaši peti d.o.o., Mejaši šesti d.o.o., Mejaši sedmi d.o.o., Mejaši osmi d.o.o. te Mejaši deveti d.o.o.</w:t>
      </w:r>
      <w:r w:rsidR="00797D43" w:rsidRPr="00F000C2">
        <w:rPr>
          <w:shd w:fill="FFFFFF" w:color="auto" w:val="clear"/>
        </w:rPr>
        <w:t xml:space="preserve"> </w:t>
      </w:r>
      <w:r w:rsidRPr="00F000C2">
        <w:rPr>
          <w:shd w:fill="FFFFFF" w:color="auto" w:val="clear"/>
        </w:rPr>
        <w:t>s obzirom da tražbina predlagatelja prema dužniku po osnovi Ugovora o kreditu HR/1852 (10.056.459,50 EUR na dan 30.06.2014.) višestruko premašuje knjigovodstvenu vrijednost poslovnih udjela od 27.513.025,89 HRK kuna (pri čemu se napominje da je očito da navedeni iznos ne uzima u obzir i obveze predmetnih društava)</w:t>
      </w:r>
      <w:r w:rsidR="002E1844" w:rsidRPr="00F000C2">
        <w:rPr>
          <w:shd w:fill="FFFFFF" w:color="auto" w:val="clear"/>
        </w:rPr>
        <w:t>.</w:t>
      </w:r>
    </w:p>
    <w:p w:rsidRDefault="0095780F" w:rsidP="00E85972" w:rsidR="009F5CBC" w:rsidRPr="00F000C2">
      <w:pPr>
        <w:overflowPunct w:val="false"/>
        <w:autoSpaceDE w:val="false"/>
        <w:autoSpaceDN w:val="false"/>
        <w:adjustRightInd w:val="false"/>
        <w:spacing w:before="200"/>
        <w:jc w:val="both"/>
        <w:textAlignment w:val="baseline"/>
        <w:rPr>
          <w:shd w:fill="FFFFFF" w:color="auto" w:val="clear"/>
        </w:rPr>
      </w:pPr>
      <w:r w:rsidRPr="00F000C2">
        <w:tab/>
      </w:r>
      <w:r w:rsidR="001018D9" w:rsidRPr="00F000C2">
        <w:t>U smislu takvog utvrđenja, ov</w:t>
      </w:r>
      <w:r w:rsidR="00066946" w:rsidRPr="00F000C2">
        <w:t>aj</w:t>
      </w:r>
      <w:r w:rsidRPr="00F000C2">
        <w:t xml:space="preserve"> sud prihvaća i stavove predlagatelja da </w:t>
      </w:r>
      <w:r w:rsidR="001018D9" w:rsidRPr="00F000C2">
        <w:t xml:space="preserve">bi </w:t>
      </w:r>
      <w:r w:rsidRPr="00F000C2">
        <w:t>p</w:t>
      </w:r>
      <w:r w:rsidR="009F5CBC" w:rsidRPr="00F000C2">
        <w:rPr>
          <w:shd w:fill="FFFFFF" w:color="auto" w:val="clear"/>
        </w:rPr>
        <w:t>rilikom određivanja vrijedno</w:t>
      </w:r>
      <w:r w:rsidR="003724A6" w:rsidRPr="00F000C2">
        <w:rPr>
          <w:shd w:fill="FFFFFF" w:color="auto" w:val="clear"/>
        </w:rPr>
        <w:t>sti predmetnih poslovnih udjela</w:t>
      </w:r>
      <w:r w:rsidR="009F5CBC" w:rsidRPr="00F000C2">
        <w:rPr>
          <w:shd w:fill="FFFFFF" w:color="auto" w:val="clear"/>
        </w:rPr>
        <w:t xml:space="preserve"> treba</w:t>
      </w:r>
      <w:r w:rsidR="003724A6" w:rsidRPr="00F000C2">
        <w:rPr>
          <w:shd w:fill="FFFFFF" w:color="auto" w:val="clear"/>
        </w:rPr>
        <w:t>lo</w:t>
      </w:r>
      <w:r w:rsidR="009F5CBC" w:rsidRPr="00F000C2">
        <w:rPr>
          <w:shd w:fill="FFFFFF" w:color="auto" w:val="clear"/>
        </w:rPr>
        <w:t xml:space="preserve"> uzeti u obzir činjenicu da su navedena društva prezadužena i nelikvidna te da imaju, svako društvo </w:t>
      </w:r>
      <w:r w:rsidR="009731DA" w:rsidRPr="00F000C2">
        <w:rPr>
          <w:shd w:fill="FFFFFF" w:color="auto" w:val="clear"/>
        </w:rPr>
        <w:t>zasebno, više obveza od imovine</w:t>
      </w:r>
      <w:r w:rsidR="009F5CBC" w:rsidRPr="00F000C2">
        <w:rPr>
          <w:shd w:fill="FFFFFF" w:color="auto" w:val="clear"/>
        </w:rPr>
        <w:t xml:space="preserve"> </w:t>
      </w:r>
      <w:r w:rsidR="00066946" w:rsidRPr="00F000C2">
        <w:rPr>
          <w:shd w:fill="FFFFFF" w:color="auto" w:val="clear"/>
        </w:rPr>
        <w:t xml:space="preserve">te da </w:t>
      </w:r>
      <w:r w:rsidR="009F5CBC" w:rsidRPr="00F000C2">
        <w:rPr>
          <w:shd w:fill="FFFFFF" w:color="auto" w:val="clear"/>
        </w:rPr>
        <w:t>predmetna društva imaju u svome (su)vlasništvu nekretnine, već</w:t>
      </w:r>
      <w:r w:rsidRPr="00F000C2">
        <w:rPr>
          <w:shd w:fill="FFFFFF" w:color="auto" w:val="clear"/>
        </w:rPr>
        <w:t xml:space="preserve">i </w:t>
      </w:r>
      <w:r w:rsidR="001018D9" w:rsidRPr="00F000C2">
        <w:rPr>
          <w:shd w:fill="FFFFFF" w:color="auto" w:val="clear"/>
        </w:rPr>
        <w:t xml:space="preserve">dio kojih </w:t>
      </w:r>
      <w:r w:rsidR="009F5CBC" w:rsidRPr="00F000C2">
        <w:rPr>
          <w:shd w:fill="FFFFFF" w:color="auto" w:val="clear"/>
        </w:rPr>
        <w:t xml:space="preserve">nekretnina </w:t>
      </w:r>
      <w:r w:rsidRPr="00F000C2">
        <w:rPr>
          <w:shd w:fill="FFFFFF" w:color="auto" w:val="clear"/>
        </w:rPr>
        <w:t>nije</w:t>
      </w:r>
      <w:r w:rsidR="009F5CBC" w:rsidRPr="00F000C2">
        <w:rPr>
          <w:shd w:fill="FFFFFF" w:color="auto" w:val="clear"/>
        </w:rPr>
        <w:t xml:space="preserve"> u isključivom vlasništvu odnosnog društva, već je rij</w:t>
      </w:r>
      <w:r w:rsidR="003724A6" w:rsidRPr="00F000C2">
        <w:rPr>
          <w:shd w:fill="FFFFFF" w:color="auto" w:val="clear"/>
        </w:rPr>
        <w:t>eč o idealnim udjelima, zbog čeg</w:t>
      </w:r>
      <w:r w:rsidR="009F5CBC" w:rsidRPr="00F000C2">
        <w:rPr>
          <w:shd w:fill="FFFFFF" w:color="auto" w:val="clear"/>
        </w:rPr>
        <w:t xml:space="preserve">a </w:t>
      </w:r>
      <w:r w:rsidR="003724A6" w:rsidRPr="00F000C2">
        <w:rPr>
          <w:shd w:fill="FFFFFF" w:color="auto" w:val="clear"/>
        </w:rPr>
        <w:t xml:space="preserve">je </w:t>
      </w:r>
      <w:r w:rsidR="009F5CBC" w:rsidRPr="00F000C2">
        <w:rPr>
          <w:shd w:fill="FFFFFF" w:color="auto" w:val="clear"/>
        </w:rPr>
        <w:t xml:space="preserve">vrijednost predmetnih nekretnina zasigurno značajno manja. </w:t>
      </w:r>
      <w:r w:rsidRPr="00F000C2">
        <w:rPr>
          <w:shd w:fill="FFFFFF" w:color="auto" w:val="clear"/>
        </w:rPr>
        <w:t>Nadalje, da bi</w:t>
      </w:r>
      <w:r w:rsidR="009F5CBC" w:rsidRPr="00F000C2">
        <w:rPr>
          <w:shd w:fill="FFFFFF" w:color="auto" w:val="clear"/>
        </w:rPr>
        <w:t xml:space="preserve"> </w:t>
      </w:r>
      <w:r w:rsidR="001018D9" w:rsidRPr="00F000C2">
        <w:rPr>
          <w:shd w:fill="FFFFFF" w:color="auto" w:val="clear"/>
        </w:rPr>
        <w:t xml:space="preserve">se </w:t>
      </w:r>
      <w:r w:rsidR="009F5CBC" w:rsidRPr="00F000C2">
        <w:rPr>
          <w:shd w:fill="FFFFFF" w:color="auto" w:val="clear"/>
        </w:rPr>
        <w:t xml:space="preserve">prilikom utvrđenja </w:t>
      </w:r>
      <w:r w:rsidRPr="00F000C2">
        <w:rPr>
          <w:shd w:fill="FFFFFF" w:color="auto" w:val="clear"/>
        </w:rPr>
        <w:t xml:space="preserve">da li </w:t>
      </w:r>
      <w:r w:rsidR="009F5CBC" w:rsidRPr="00F000C2">
        <w:rPr>
          <w:shd w:fill="FFFFFF" w:color="auto" w:val="clear"/>
        </w:rPr>
        <w:t>bi se predlagatelj mogao namiriti iz takvog razlučnog prava u cijelosti, treb</w:t>
      </w:r>
      <w:r w:rsidR="0058478B" w:rsidRPr="00F000C2">
        <w:rPr>
          <w:shd w:fill="FFFFFF" w:color="auto" w:val="clear"/>
        </w:rPr>
        <w:t>a</w:t>
      </w:r>
      <w:r w:rsidR="001018D9" w:rsidRPr="00F000C2">
        <w:rPr>
          <w:shd w:fill="FFFFFF" w:color="auto" w:val="clear"/>
        </w:rPr>
        <w:t>le</w:t>
      </w:r>
      <w:r w:rsidR="009F5CBC" w:rsidRPr="00F000C2">
        <w:rPr>
          <w:shd w:fill="FFFFFF" w:color="auto" w:val="clear"/>
        </w:rPr>
        <w:t xml:space="preserve"> uzeti u obzir i slijedeće činjenice: (i) u ovršnim postupcima predmeti ovrhe se prodaju na dražbama po sniženim cijenama, a ne po punom tržišnoj vrijednosti koja bi se utvrdila u ovršnom postupku; (ii) upitno je bi li se uopće na dražbama za prodaju takvih poslovnih udjela u ovršnim postupcima pojavili eventualni kupci, čak i sa sniženim cijenama, obzirom na velike obveze navedenih društava, kao i potrebu daljnje parcelacije nekretnina u vlasništvu predmetnih društava te druge specifičnosti predmetnih zemljišta; (iii) poslovni udjeli prezaduženih društava kojima prijeti otvaranje stečajnog postupka se u pravilu ne uspiju prodati u ovršnim postupcima; (iv) ovršni postupci traju nekoliko godina, a cijelo to vrijeme teku zatezne kamate na neplaćeni dug, uslijed čega se tražbina predlagatelja svakim danom povećava.</w:t>
      </w:r>
    </w:p>
    <w:p w:rsidRDefault="009F5CBC" w:rsidP="00E85972" w:rsidR="00727A3C" w:rsidRPr="00F000C2">
      <w:pPr>
        <w:overflowPunct w:val="false"/>
        <w:autoSpaceDE w:val="false"/>
        <w:autoSpaceDN w:val="false"/>
        <w:adjustRightInd w:val="false"/>
        <w:spacing w:before="200"/>
        <w:jc w:val="both"/>
        <w:textAlignment w:val="baseline"/>
      </w:pPr>
      <w:r w:rsidRPr="00F000C2">
        <w:rPr>
          <w:shd w:fill="FFFFFF" w:color="auto" w:val="clear"/>
        </w:rPr>
        <w:tab/>
      </w:r>
      <w:r w:rsidR="0042500F" w:rsidRPr="00F000C2">
        <w:t>Nadalje, o</w:t>
      </w:r>
      <w:r w:rsidR="0095780F" w:rsidRPr="00F000C2">
        <w:t>vaj sud prihvaća i stav</w:t>
      </w:r>
      <w:r w:rsidR="0042500F" w:rsidRPr="00F000C2">
        <w:t xml:space="preserve"> predlagatelja</w:t>
      </w:r>
      <w:r w:rsidR="009731DA" w:rsidRPr="00F000C2">
        <w:t xml:space="preserve"> </w:t>
      </w:r>
      <w:r w:rsidRPr="00F000C2">
        <w:rPr>
          <w:shd w:fill="FFFFFF" w:color="auto" w:val="clear"/>
        </w:rPr>
        <w:t>da nije svako založno pravo koje osigurava neku tražbinu stečajnog dužnika ujedno i razlučno pravo</w:t>
      </w:r>
      <w:r w:rsidR="0042500F" w:rsidRPr="00F000C2">
        <w:rPr>
          <w:shd w:fill="FFFFFF" w:color="auto" w:val="clear"/>
        </w:rPr>
        <w:t xml:space="preserve">, jer su </w:t>
      </w:r>
      <w:r w:rsidRPr="00F000C2">
        <w:rPr>
          <w:szCs w:val="18"/>
        </w:rPr>
        <w:t>razlučena prava samo ona založna prava ili prava na namirenje na kojoj stvari ili pravu koja bi ušla u stečajnu masu stečajnog dužnika. Dakle, prilikom utvrđivanja vrijednosti zaloga koji su premet razlučnih prava, u obzir mogu ulaziti samo nekretnine u vlasništvu dužnika, a nikako nekretnine u vlasništvu trećih osoba.</w:t>
      </w:r>
    </w:p>
    <w:p w:rsidRDefault="00727A3C" w:rsidP="00E85972" w:rsidR="0053498D" w:rsidRPr="00F000C2">
      <w:pPr>
        <w:overflowPunct w:val="false"/>
        <w:autoSpaceDE w:val="false"/>
        <w:autoSpaceDN w:val="false"/>
        <w:adjustRightInd w:val="false"/>
        <w:spacing w:before="200"/>
        <w:jc w:val="both"/>
        <w:textAlignment w:val="baseline"/>
      </w:pPr>
      <w:r w:rsidRPr="00F000C2">
        <w:tab/>
        <w:t>Sukladno navedenom ovaj sud utvrđuje da i u sluč</w:t>
      </w:r>
      <w:r w:rsidR="0058478B" w:rsidRPr="00F000C2">
        <w:t>aju da je njegova tražb</w:t>
      </w:r>
      <w:r w:rsidRPr="00F000C2">
        <w:t>ina iz zadužnice osigurana raz</w:t>
      </w:r>
      <w:r w:rsidR="009178C5" w:rsidRPr="00F000C2">
        <w:t>l</w:t>
      </w:r>
      <w:r w:rsidRPr="00F000C2">
        <w:t>učnim pravom ona ne</w:t>
      </w:r>
      <w:r w:rsidR="006E2675" w:rsidRPr="00F000C2">
        <w:t xml:space="preserve"> </w:t>
      </w:r>
      <w:r w:rsidR="0058478B" w:rsidRPr="00F000C2">
        <w:t>bi vjeroj</w:t>
      </w:r>
      <w:r w:rsidRPr="00F000C2">
        <w:t>atno mogla u c</w:t>
      </w:r>
      <w:r w:rsidR="009731DA" w:rsidRPr="00F000C2">
        <w:t>i</w:t>
      </w:r>
      <w:r w:rsidRPr="00F000C2">
        <w:t>jelosti namiriti iz toga prava, pa predlagatelj i o tom smislu dokazuje svoju legitimaciju iz članka 39. st. 3</w:t>
      </w:r>
      <w:r w:rsidR="00856FBB" w:rsidRPr="00F000C2">
        <w:t>.</w:t>
      </w:r>
      <w:r w:rsidRPr="00F000C2">
        <w:t xml:space="preserve"> </w:t>
      </w:r>
      <w:r w:rsidR="00CE107F" w:rsidRPr="00F000C2">
        <w:rPr>
          <w:bCs/>
        </w:rPr>
        <w:t>SZ/96</w:t>
      </w:r>
      <w:r w:rsidR="00C5633F" w:rsidRPr="00F000C2">
        <w:t>.</w:t>
      </w:r>
    </w:p>
    <w:p w:rsidRDefault="00F04F0F" w:rsidP="00F000C2" w:rsidR="009761B9" w:rsidRPr="00F000C2">
      <w:pPr>
        <w:pStyle w:val="Odlomakpopisa"/>
        <w:numPr>
          <w:ilvl w:val="0"/>
          <w:numId w:val="3"/>
        </w:numPr>
        <w:spacing w:before="300"/>
        <w:ind w:hanging="357" w:left="1066"/>
        <w:contextualSpacing w:val="false"/>
        <w:jc w:val="both"/>
        <w:rPr>
          <w:b/>
        </w:rPr>
      </w:pPr>
      <w:r w:rsidRPr="00F000C2">
        <w:rPr>
          <w:b/>
        </w:rPr>
        <w:t>U odnosu na postojanje stečajnog razloga na strani dužnika</w:t>
      </w:r>
    </w:p>
    <w:p w:rsidRDefault="009761B9" w:rsidP="00E85972" w:rsidR="009761B9" w:rsidRPr="00F000C2">
      <w:pPr>
        <w:spacing w:before="100"/>
        <w:ind w:firstLine="709"/>
        <w:jc w:val="both"/>
        <w:rPr>
          <w:szCs w:val="20"/>
          <w:highlight w:val="magenta"/>
        </w:rPr>
      </w:pPr>
      <w:r w:rsidRPr="00F000C2">
        <w:t xml:space="preserve">U odnosu na izjavu punomoćnika dužnika na ročištu </w:t>
      </w:r>
      <w:r w:rsidRPr="00F000C2">
        <w:rPr>
          <w:bCs/>
        </w:rPr>
        <w:t>od 3. ožujka 2017. godine</w:t>
      </w:r>
      <w:r w:rsidRPr="00F000C2">
        <w:t xml:space="preserve"> „da nisu ispunjeni stečajni razlozi iz čl. 4. st. 4. Stečajnog zakona (nelikvidnost) iz razloga što je u međuvremenu, točnije u periodu unutar rokova Stečajnog zakona, izvršeno plaćanje putem cesije, a što bi se lako utvrdilo da se izvršilo uvid u poslovne knjige“, ovaj sud primjećuje da bi u slučaju da su takva plaćanja i vršena tijekom prethodnog postupka, ona bila direktno protivna </w:t>
      </w:r>
      <w:r w:rsidRPr="00F000C2">
        <w:rPr>
          <w:bCs/>
        </w:rPr>
        <w:t>rješenju ovoga suda od 22. rujna 2015. godine u kojemu je između ostalog određena  mjeru osiguranja na način da je dužniku postavljena privremena stečajna upraviteljica Ljiljana Poljanić i određeno da dužnik može raspolagati svojom imovinom samo uz prethodnu suglasnost privremene stečajne upraviteljice (točke II. i III. izreke rješenja).</w:t>
      </w:r>
    </w:p>
    <w:p w:rsidRDefault="004D27A4" w:rsidP="00E85972" w:rsidR="004D27A4" w:rsidRPr="00F000C2">
      <w:pPr>
        <w:spacing w:before="200"/>
        <w:ind w:firstLine="720"/>
        <w:jc w:val="both"/>
        <w:rPr>
          <w:szCs w:val="20"/>
        </w:rPr>
      </w:pPr>
      <w:r w:rsidRPr="00F000C2">
        <w:t>Osim toga, predmnijev iz čl. 4. st 7. SZ/96,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će nestati (čl. 4. st 8. SZ/96) tek ako dužnik tijekom prethodnoga postupka podmiri sve tražbine koje je trebalo na temelju valjanih osnova za plaćanje naplatiti sa svih njegovih računa, ili ako dođe do pristupanja dugu (članak 50. SZ/96.). Podmirenje tražbina dužnik može dokazivati samo javnom ili javno ovjerovljenom ispravom ili potvrdom Financijske agencije. Sukladno odredbi čl. 4. st. 9. SZ/96 Financijska agencija dužna je bez odgode izdati takvu potvrdu u suprotnom ona odgovara za štetu koju bi podnositelj zahtjeva zbog toga mogao pretrpjeti</w:t>
      </w:r>
      <w:r w:rsidRPr="00F000C2">
        <w:rPr>
          <w:szCs w:val="20"/>
        </w:rPr>
        <w:t>.</w:t>
      </w:r>
    </w:p>
    <w:p w:rsidRDefault="009761B9" w:rsidP="00E85972" w:rsidR="009761B9" w:rsidRPr="00F000C2">
      <w:pPr>
        <w:spacing w:before="200"/>
        <w:ind w:firstLine="720"/>
        <w:jc w:val="both"/>
        <w:rPr>
          <w:szCs w:val="20"/>
          <w:highlight w:val="magenta"/>
        </w:rPr>
      </w:pPr>
      <w:r w:rsidRPr="00F000C2">
        <w:rPr>
          <w:szCs w:val="20"/>
        </w:rPr>
        <w:t>Iz više potvrda FINA-e t</w:t>
      </w:r>
      <w:r w:rsidR="00DF0526" w:rsidRPr="00F000C2">
        <w:rPr>
          <w:szCs w:val="20"/>
        </w:rPr>
        <w:t>i</w:t>
      </w:r>
      <w:r w:rsidRPr="00F000C2">
        <w:rPr>
          <w:szCs w:val="20"/>
        </w:rPr>
        <w:t>jekom ovog pret</w:t>
      </w:r>
      <w:r w:rsidR="00DF0526" w:rsidRPr="00F000C2">
        <w:rPr>
          <w:szCs w:val="20"/>
        </w:rPr>
        <w:t>hodnog postupka, utvrđe</w:t>
      </w:r>
      <w:r w:rsidRPr="00F000C2">
        <w:rPr>
          <w:szCs w:val="20"/>
        </w:rPr>
        <w:t>na je dužnikova nesposobnost za plaćanje</w:t>
      </w:r>
      <w:r w:rsidR="00937492" w:rsidRPr="00F000C2">
        <w:rPr>
          <w:szCs w:val="20"/>
        </w:rPr>
        <w:t>. Tako i</w:t>
      </w:r>
      <w:r w:rsidRPr="00F000C2">
        <w:rPr>
          <w:szCs w:val="20"/>
        </w:rPr>
        <w:t>z recentne Potvrde FINA-e o blokadi računa i novčanih sredstava ovršenika od 3. ožujka 2017. godine (list 976 spisa) proizlazi da je na računima i novčanim sredstvima ovršenika (ovdje dužnika) na dan izdavanja potvrde evidentirano 1352 dana neprekidne blokade, odnosno 180 dana blokade u prethodnih 6 mjeseci zbog nepodmirenih osnova za plaćanje evidentiranih u Očevidniku redoslijeda osnova za plaćanje, a nepodmirene obveze na dan izdavanja potvrde da iznose 108.367.515,95 kn, iz čega ovaj sud nedvojbeno utvrđuje postojanje stečajnog razloga nesposobnosti za plaćanje na strani dužnika.</w:t>
      </w:r>
    </w:p>
    <w:p w:rsidRDefault="009761B9" w:rsidP="00E85972" w:rsidR="009761B9" w:rsidRPr="00F000C2">
      <w:pPr>
        <w:spacing w:before="200"/>
        <w:ind w:firstLine="708"/>
        <w:jc w:val="both"/>
        <w:rPr>
          <w:szCs w:val="20"/>
        </w:rPr>
      </w:pPr>
      <w:r w:rsidRPr="00F000C2">
        <w:rPr>
          <w:szCs w:val="20"/>
        </w:rPr>
        <w:t xml:space="preserve">Ovaj sud nakon provedenog prethodnog postupka, a pozivom na odredbe </w:t>
      </w:r>
      <w:r w:rsidRPr="00F000C2">
        <w:t xml:space="preserve">čl. 39. st 2. i 3. </w:t>
      </w:r>
      <w:r w:rsidR="00CE107F" w:rsidRPr="00F000C2">
        <w:rPr>
          <w:bCs/>
        </w:rPr>
        <w:t>SZ/96</w:t>
      </w:r>
      <w:r w:rsidRPr="00F000C2">
        <w:t>,</w:t>
      </w:r>
      <w:r w:rsidRPr="00F000C2">
        <w:rPr>
          <w:szCs w:val="20"/>
        </w:rPr>
        <w:t xml:space="preserve"> konačno utvrđuje da je predlagatelj temeljem </w:t>
      </w:r>
      <w:r w:rsidRPr="00F000C2">
        <w:t xml:space="preserve">svoje novčane tražbine </w:t>
      </w:r>
      <w:r w:rsidRPr="00F000C2">
        <w:rPr>
          <w:szCs w:val="20"/>
        </w:rPr>
        <w:t xml:space="preserve"> (po zadužnici od 21.</w:t>
      </w:r>
      <w:r w:rsidR="00931926" w:rsidRPr="00F000C2">
        <w:rPr>
          <w:szCs w:val="20"/>
        </w:rPr>
        <w:t xml:space="preserve"> </w:t>
      </w:r>
      <w:r w:rsidRPr="00F000C2">
        <w:rPr>
          <w:szCs w:val="20"/>
        </w:rPr>
        <w:t xml:space="preserve">srpnja 2101. godine solemniziranoj po javnom bilježniku Sanji Barbarić iz Zagreba, pod brojem OV-11973/11) legitimiran za pokretanje stečajnog postupka nad dužnikom </w:t>
      </w:r>
      <w:r w:rsidRPr="00F000C2">
        <w:rPr>
          <w:bCs/>
        </w:rPr>
        <w:t xml:space="preserve">te da je u </w:t>
      </w:r>
      <w:r w:rsidRPr="00F000C2">
        <w:rPr>
          <w:szCs w:val="20"/>
        </w:rPr>
        <w:t>smislu odredbi članka 4. SZ/96, utvrđeno postojanje stečajnog razloga na strani dužnika (nesposobnost za plaćanje).</w:t>
      </w:r>
    </w:p>
    <w:p w:rsidRDefault="00E32984" w:rsidP="00E85972" w:rsidR="00BB1B1B" w:rsidRPr="00F000C2">
      <w:pPr>
        <w:spacing w:before="200"/>
        <w:ind w:firstLine="708"/>
        <w:jc w:val="both"/>
        <w:rPr>
          <w:szCs w:val="20"/>
        </w:rPr>
      </w:pPr>
      <w:r w:rsidRPr="00F000C2">
        <w:rPr>
          <w:szCs w:val="20"/>
        </w:rPr>
        <w:t>Utvrđenje</w:t>
      </w:r>
      <w:r w:rsidR="00BB1B1B" w:rsidRPr="00F000C2">
        <w:rPr>
          <w:szCs w:val="20"/>
        </w:rPr>
        <w:t xml:space="preserve"> privremene stečajne upraviteljice u njenom izvješću od </w:t>
      </w:r>
      <w:r w:rsidR="00BB1B1B" w:rsidRPr="00F000C2">
        <w:rPr>
          <w:bCs/>
        </w:rPr>
        <w:t xml:space="preserve">8. veljače 2017. godine </w:t>
      </w:r>
      <w:r w:rsidR="00BB1B1B" w:rsidRPr="00F000C2">
        <w:rPr>
          <w:szCs w:val="20"/>
        </w:rPr>
        <w:t>da dužnik nema nikakve materijalne imovine, ali da je u bilanci dužnika na dan 31. prosinac 2015</w:t>
      </w:r>
      <w:r w:rsidR="00046F09">
        <w:rPr>
          <w:szCs w:val="20"/>
        </w:rPr>
        <w:t>. godine</w:t>
      </w:r>
      <w:r w:rsidR="00BB1B1B" w:rsidRPr="00F000C2">
        <w:rPr>
          <w:szCs w:val="20"/>
        </w:rPr>
        <w:t xml:space="preserve"> iskazana ukupna knjigovodstvena vrijednost imovine u iznosu od 74.166.331,00 kn</w:t>
      </w:r>
      <w:r w:rsidR="00EA6376" w:rsidRPr="00F000C2">
        <w:rPr>
          <w:szCs w:val="20"/>
        </w:rPr>
        <w:t xml:space="preserve"> (među kojima i </w:t>
      </w:r>
      <w:r w:rsidR="000E2E0C" w:rsidRPr="00F000C2">
        <w:rPr>
          <w:szCs w:val="20"/>
        </w:rPr>
        <w:t xml:space="preserve">potraživanje za pretporez u iznosu od 75.554,00 kn i </w:t>
      </w:r>
      <w:r w:rsidR="00EA6376" w:rsidRPr="00F000C2">
        <w:rPr>
          <w:szCs w:val="20"/>
        </w:rPr>
        <w:t>potraživanja za prodaju udjela u iznosu od 1.528.282,00 kn)</w:t>
      </w:r>
      <w:r w:rsidR="00BB1B1B" w:rsidRPr="00F000C2">
        <w:rPr>
          <w:szCs w:val="20"/>
        </w:rPr>
        <w:t>, upućuje na mogućnost da po pravomoćnosti ovoga rješenja, stečajni up</w:t>
      </w:r>
      <w:r w:rsidR="00B5155F" w:rsidRPr="00F000C2">
        <w:rPr>
          <w:szCs w:val="20"/>
        </w:rPr>
        <w:t>ravitelj u slučaj</w:t>
      </w:r>
      <w:r w:rsidR="00BB1B1B" w:rsidRPr="00F000C2">
        <w:rPr>
          <w:szCs w:val="20"/>
        </w:rPr>
        <w:t xml:space="preserve">u naknadnog utvrđenja o </w:t>
      </w:r>
      <w:r w:rsidR="00AD323D" w:rsidRPr="00F000C2">
        <w:rPr>
          <w:szCs w:val="20"/>
        </w:rPr>
        <w:t xml:space="preserve">stvarnoj </w:t>
      </w:r>
      <w:r w:rsidR="00BB1B1B" w:rsidRPr="00F000C2">
        <w:rPr>
          <w:szCs w:val="20"/>
        </w:rPr>
        <w:t xml:space="preserve">nedostatnosti stečajne mase </w:t>
      </w:r>
      <w:r w:rsidR="00B5155F" w:rsidRPr="00F000C2">
        <w:rPr>
          <w:szCs w:val="20"/>
        </w:rPr>
        <w:t>predloži obustavu postupka zbog nedostatnosti mase za namirenje troškova stečajnog postupka u smislu odredbe čl</w:t>
      </w:r>
      <w:r w:rsidR="005F4B41" w:rsidRPr="00F000C2">
        <w:rPr>
          <w:szCs w:val="20"/>
        </w:rPr>
        <w:t>. 293. u vezi sa čl. 441. SZ/15</w:t>
      </w:r>
      <w:r w:rsidR="0001243C" w:rsidRPr="00F000C2">
        <w:rPr>
          <w:szCs w:val="20"/>
        </w:rPr>
        <w:t>.</w:t>
      </w:r>
    </w:p>
    <w:p w:rsidRDefault="005F4B41" w:rsidP="00E85972" w:rsidR="005F4B41" w:rsidRPr="00F000C2">
      <w:pPr>
        <w:spacing w:before="200"/>
        <w:ind w:firstLine="708"/>
        <w:jc w:val="both"/>
        <w:rPr>
          <w:szCs w:val="20"/>
        </w:rPr>
      </w:pPr>
      <w:r w:rsidRPr="00F000C2">
        <w:rPr>
          <w:szCs w:val="20"/>
        </w:rPr>
        <w:t xml:space="preserve">Kako su izvedeni dokazi tijekom provođenja ovog prethodnog postupka bili dostatni za relevantna utvrđenja (vjerojatnost tražbine na strani predlagatelja i nesposobnost za plaćanje kao stečajni razlog na strani dužnika), to je ovaj sud provođenje vještačenja kako ih je dužnik u postupku predlagao (knjigovodstveno-financijskih vještačenja </w:t>
      </w:r>
      <w:r w:rsidRPr="00F000C2">
        <w:t>na okolnost postoji li dug i kolika je imovina</w:t>
      </w:r>
      <w:r w:rsidRPr="00F000C2">
        <w:rPr>
          <w:szCs w:val="20"/>
        </w:rPr>
        <w:t xml:space="preserve"> dužnika i građevinskih vještačenja na okolnost </w:t>
      </w:r>
      <w:r w:rsidRPr="00F000C2">
        <w:t>vrijednosti imovine dužnika</w:t>
      </w:r>
      <w:r w:rsidRPr="00F000C2">
        <w:rPr>
          <w:szCs w:val="20"/>
        </w:rPr>
        <w:t xml:space="preserve">) ocijenio suvišnim, pa ih je  </w:t>
      </w:r>
      <w:r w:rsidRPr="00F000C2">
        <w:t>sukladno tome</w:t>
      </w:r>
      <w:r w:rsidRPr="00F000C2">
        <w:rPr>
          <w:szCs w:val="20"/>
        </w:rPr>
        <w:t xml:space="preserve"> i odbio.</w:t>
      </w:r>
    </w:p>
    <w:p w:rsidRDefault="005F4B41" w:rsidP="00E85972" w:rsidR="005F4B41">
      <w:pPr>
        <w:spacing w:before="200"/>
        <w:ind w:firstLine="708"/>
        <w:jc w:val="both"/>
        <w:rPr>
          <w:szCs w:val="20"/>
        </w:rPr>
      </w:pPr>
      <w:r w:rsidRPr="00F000C2">
        <w:t xml:space="preserve">U odnosu na sve ranije navedeno, ovaj sud </w:t>
      </w:r>
      <w:r w:rsidRPr="00F000C2">
        <w:rPr>
          <w:szCs w:val="20"/>
        </w:rPr>
        <w:t>utvrđuje da ne postoji pravni osnov za prihvaćanje dužnikovog prijedloga o prekidu ovog (vanparničnog) postupku do pravomoćnog okončanja drugih parničnih postupaka pokrenutih u bitnom s pozivom na utvrđenja ništetnosti osnovnog pravnog posla prednika dužnika s prednikom ovdje predlagatelja</w:t>
      </w:r>
      <w:r w:rsidR="00314835" w:rsidRPr="00F000C2">
        <w:rPr>
          <w:szCs w:val="20"/>
        </w:rPr>
        <w:t>.</w:t>
      </w:r>
    </w:p>
    <w:p w:rsidRDefault="004D4BF6" w:rsidP="00CD284E" w:rsidR="004D4BF6" w:rsidRPr="00F000C2">
      <w:pPr>
        <w:spacing w:before="200"/>
        <w:ind w:firstLine="708"/>
        <w:jc w:val="both"/>
        <w:rPr>
          <w:szCs w:val="20"/>
        </w:rPr>
      </w:pPr>
      <w:r w:rsidRPr="00F000C2">
        <w:rPr>
          <w:szCs w:val="20"/>
        </w:rPr>
        <w:t xml:space="preserve">Slijedom svega ranije navedenog, a temeljem odredbi čl. 53., 54. i 55. SZ/96 u vezi s odredbom čl. </w:t>
      </w:r>
      <w:r w:rsidR="00046F09">
        <w:rPr>
          <w:szCs w:val="20"/>
        </w:rPr>
        <w:t xml:space="preserve">12. i </w:t>
      </w:r>
      <w:r w:rsidRPr="00F000C2">
        <w:rPr>
          <w:szCs w:val="20"/>
        </w:rPr>
        <w:t>441. SZ/15 odlučeno je kao u izreci ovog rješenja.</w:t>
      </w:r>
    </w:p>
    <w:p w:rsidRDefault="009761B9" w:rsidP="00DF5BB4" w:rsidR="009761B9" w:rsidRPr="00F000C2">
      <w:pPr>
        <w:ind w:firstLine="703"/>
        <w:jc w:val="both"/>
      </w:pPr>
    </w:p>
    <w:p w:rsidRDefault="009761B9" w:rsidP="00DF5BB4" w:rsidR="009761B9" w:rsidRPr="00F000C2">
      <w:pPr>
        <w:jc w:val="center"/>
      </w:pPr>
      <w:r w:rsidRPr="00F000C2">
        <w:t xml:space="preserve">U Splitu, </w:t>
      </w:r>
      <w:r w:rsidR="00DF5BB4" w:rsidRPr="00F000C2">
        <w:t>13</w:t>
      </w:r>
      <w:r w:rsidRPr="00F000C2">
        <w:t>. ožujka 2017. godine</w:t>
      </w:r>
    </w:p>
    <w:p w:rsidRDefault="009761B9" w:rsidP="00DF5BB4" w:rsidR="009761B9" w:rsidRPr="00F000C2">
      <w:pPr>
        <w:jc w:val="both"/>
      </w:pPr>
      <w:r w:rsidRPr="00F000C2">
        <w:tab/>
      </w:r>
      <w:r w:rsidRPr="00F000C2">
        <w:tab/>
      </w:r>
      <w:r w:rsidRPr="00F000C2">
        <w:tab/>
      </w:r>
      <w:r w:rsidRPr="00F000C2">
        <w:tab/>
      </w:r>
      <w:r w:rsidRPr="00F000C2">
        <w:tab/>
      </w:r>
      <w:r w:rsidRPr="00F000C2">
        <w:tab/>
      </w:r>
      <w:r w:rsidRPr="00F000C2">
        <w:tab/>
      </w:r>
      <w:r w:rsidRPr="00F000C2">
        <w:tab/>
      </w:r>
    </w:p>
    <w:p w:rsidRDefault="009761B9" w:rsidP="00E85972" w:rsidR="009761B9" w:rsidRPr="00F000C2">
      <w:pPr>
        <w:pStyle w:val="Tijeloteksta"/>
        <w:ind w:left="6372"/>
        <w:jc w:val="center"/>
      </w:pPr>
      <w:r w:rsidRPr="00F000C2">
        <w:t>SUTKINJA</w:t>
      </w:r>
    </w:p>
    <w:p w:rsidRDefault="009761B9" w:rsidP="00E85972" w:rsidR="009761B9" w:rsidRPr="00F000C2">
      <w:pPr>
        <w:ind w:left="6372"/>
        <w:jc w:val="center"/>
        <w:rPr>
          <w:b/>
        </w:rPr>
      </w:pPr>
      <w:r w:rsidRPr="00F000C2">
        <w:t>ANA GOLUB GRUIĆ</w:t>
      </w:r>
    </w:p>
    <w:p w:rsidRDefault="00F04F0F" w:rsidP="00E85972" w:rsidR="00F04F0F" w:rsidRPr="00F000C2">
      <w:pPr>
        <w:numPr>
          <w:ilvl w:val="12"/>
          <w:numId w:val="0"/>
        </w:numPr>
        <w:jc w:val="center"/>
      </w:pPr>
    </w:p>
    <w:p w:rsidRDefault="00F04F0F" w:rsidP="00DF5BB4" w:rsidR="00F04F0F" w:rsidRPr="00F000C2">
      <w:pPr>
        <w:numPr>
          <w:ilvl w:val="12"/>
          <w:numId w:val="0"/>
        </w:numPr>
        <w:jc w:val="both"/>
      </w:pPr>
      <w:r w:rsidRPr="00F000C2">
        <w:t>UPUTA O PRAVNOM LIJEKU:</w:t>
      </w:r>
    </w:p>
    <w:p w:rsidRDefault="00F04F0F" w:rsidP="00DF5BB4" w:rsidR="00F04F0F" w:rsidRPr="00F000C2">
      <w:pPr>
        <w:numPr>
          <w:ilvl w:val="12"/>
          <w:numId w:val="0"/>
        </w:numPr>
        <w:jc w:val="both"/>
      </w:pPr>
      <w:r w:rsidRPr="00F000C2">
        <w:t>Protiv ovog rješenja žalbu može podnijeti osoba koja je bila zakonski zastupnik dužnika do dana nastupanja pravnih posljedica otvaranja stečajnoga postupka (čl. 53. st. 5. i 11. SZ-a) u roku od 8 dana od dana dostave ovog rješenja. Žalba se podnosi Visokom trgovačkom sudu Republike Hrvatske putem ovog suda u tri primjerka.</w:t>
      </w:r>
    </w:p>
    <w:p w:rsidRDefault="00F04F0F" w:rsidP="00DF5BB4" w:rsidR="00F04F0F" w:rsidRPr="00F000C2">
      <w:pPr>
        <w:spacing w:before="100"/>
      </w:pPr>
    </w:p>
    <w:p w:rsidRDefault="002A36FD" w:rsidP="00DF5BB4" w:rsidR="002A36FD" w:rsidRPr="00F000C2">
      <w:r w:rsidRPr="00F000C2">
        <w:t>DNA:</w:t>
      </w:r>
    </w:p>
    <w:p w:rsidRDefault="00E85972" w:rsidP="00DF5BB4" w:rsidR="002A36FD" w:rsidRPr="00F000C2">
      <w:r w:rsidRPr="00F000C2">
        <w:t xml:space="preserve">- </w:t>
      </w:r>
      <w:r w:rsidR="002A36FD" w:rsidRPr="00F000C2">
        <w:t>predlagatelju po punomoćniku</w:t>
      </w:r>
    </w:p>
    <w:p w:rsidRDefault="002A36FD" w:rsidP="00DF5BB4" w:rsidR="002A36FD" w:rsidRPr="00F000C2">
      <w:r w:rsidRPr="00F000C2">
        <w:t>-</w:t>
      </w:r>
      <w:r w:rsidR="00E85972" w:rsidRPr="00F000C2">
        <w:t xml:space="preserve"> </w:t>
      </w:r>
      <w:r w:rsidRPr="00F000C2">
        <w:t>dužniku po punomoćniku</w:t>
      </w:r>
    </w:p>
    <w:p w:rsidRDefault="002A36FD" w:rsidP="00DF5BB4" w:rsidR="002A36FD" w:rsidRPr="00F000C2">
      <w:r w:rsidRPr="00F000C2">
        <w:t>-</w:t>
      </w:r>
      <w:r w:rsidR="00E85972" w:rsidRPr="00F000C2">
        <w:t xml:space="preserve"> </w:t>
      </w:r>
      <w:r w:rsidRPr="00F000C2">
        <w:t>zakonskom zastupniku dužnika</w:t>
      </w:r>
    </w:p>
    <w:p w:rsidRDefault="002A36FD" w:rsidP="00DF5BB4" w:rsidR="002A36FD" w:rsidRPr="00F000C2">
      <w:r w:rsidRPr="00F000C2">
        <w:t>-</w:t>
      </w:r>
      <w:r w:rsidR="00E85972" w:rsidRPr="00F000C2">
        <w:t xml:space="preserve"> </w:t>
      </w:r>
      <w:r w:rsidRPr="00F000C2">
        <w:t>stečajnom upravitelju</w:t>
      </w:r>
    </w:p>
    <w:p w:rsidRDefault="002A36FD" w:rsidP="00DF5BB4" w:rsidR="002A36FD" w:rsidRPr="00F000C2">
      <w:r w:rsidRPr="00F000C2">
        <w:t>-</w:t>
      </w:r>
      <w:r w:rsidR="00E85972" w:rsidRPr="00F000C2">
        <w:t xml:space="preserve"> </w:t>
      </w:r>
      <w:r w:rsidRPr="00F000C2">
        <w:t xml:space="preserve">FINA – Regionalni centar Split </w:t>
      </w:r>
    </w:p>
    <w:p w:rsidRDefault="002A36FD" w:rsidP="00DF5BB4" w:rsidR="002A36FD" w:rsidRPr="00F000C2">
      <w:r w:rsidRPr="00F000C2">
        <w:t>-</w:t>
      </w:r>
      <w:r w:rsidR="00E85972" w:rsidRPr="00F000C2">
        <w:t xml:space="preserve"> </w:t>
      </w:r>
      <w:r w:rsidRPr="00F000C2">
        <w:t>sudskom registru</w:t>
      </w:r>
    </w:p>
    <w:p w:rsidRDefault="002A36FD" w:rsidP="00DF5BB4" w:rsidR="002A36FD" w:rsidRPr="00F000C2">
      <w:r w:rsidRPr="00F000C2">
        <w:t>-</w:t>
      </w:r>
      <w:r w:rsidR="00E85972" w:rsidRPr="00F000C2">
        <w:t xml:space="preserve"> </w:t>
      </w:r>
      <w:r w:rsidR="004A5C64" w:rsidRPr="00F000C2">
        <w:t>Županijsko državno odvjetništvo u Splitu</w:t>
      </w:r>
    </w:p>
    <w:p w:rsidRDefault="002A36FD" w:rsidP="00DF5BB4" w:rsidR="002A36FD" w:rsidRPr="00F000C2">
      <w:r w:rsidRPr="00F000C2">
        <w:t>-</w:t>
      </w:r>
      <w:r w:rsidR="00E85972" w:rsidRPr="00F000C2">
        <w:t xml:space="preserve"> </w:t>
      </w:r>
      <w:r w:rsidR="004A5C64" w:rsidRPr="00F000C2">
        <w:t>Porezna uprava, I</w:t>
      </w:r>
      <w:r w:rsidRPr="00F000C2">
        <w:t>spostava Split</w:t>
      </w:r>
    </w:p>
    <w:p w:rsidRDefault="002A36FD" w:rsidP="00DF5BB4" w:rsidR="002A36FD" w:rsidRPr="00F000C2">
      <w:r w:rsidRPr="00F000C2">
        <w:t>-</w:t>
      </w:r>
      <w:r w:rsidR="00E85972" w:rsidRPr="00F000C2">
        <w:t xml:space="preserve"> </w:t>
      </w:r>
      <w:r w:rsidRPr="00F000C2">
        <w:t>stečajna pisarnica ovog suda</w:t>
      </w:r>
    </w:p>
    <w:p w:rsidRDefault="002A36FD" w:rsidP="00DF5BB4" w:rsidR="002A36FD" w:rsidRPr="00F000C2">
      <w:r w:rsidRPr="00F000C2">
        <w:t>-</w:t>
      </w:r>
      <w:r w:rsidR="00E85972" w:rsidRPr="00F000C2">
        <w:t xml:space="preserve"> </w:t>
      </w:r>
      <w:r w:rsidRPr="00F000C2">
        <w:t>ovršna pisarnica ovog suda</w:t>
      </w:r>
    </w:p>
    <w:p w:rsidRDefault="004A5C64" w:rsidP="004A5C64" w:rsidR="004A5C64" w:rsidRPr="00F000C2">
      <w:r w:rsidRPr="00F000C2">
        <w:t>- mrežna stranica e-Oglasna ploča suda</w:t>
      </w:r>
    </w:p>
    <w:p w:rsidRDefault="002A36FD" w:rsidP="00DF5BB4" w:rsidR="0053498D" w:rsidRPr="00F000C2">
      <w:r w:rsidRPr="00F000C2">
        <w:t>-</w:t>
      </w:r>
      <w:r w:rsidR="00E85972" w:rsidRPr="00F000C2">
        <w:t xml:space="preserve"> </w:t>
      </w:r>
      <w:r w:rsidRPr="00F000C2">
        <w:t>u spis</w:t>
      </w:r>
    </w:p>
    <w:p w:rsidRDefault="003A5382" w:rsidP="00DF5BB4" w:rsidR="003A5382" w:rsidRPr="00F000C2"/>
    <w:sectPr w:rsidSect="00F000C2" w:rsidR="003A5382" w:rsidRPr="00F000C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2EEB" w:rsidP="006B1865" w:rsidR="006A2EEB">
      <w:r>
        <w:separator/>
      </w:r>
    </w:p>
  </w:endnote>
  <w:endnote w:id="0" w:type="continuationSeparator">
    <w:p w:rsidRDefault="006A2EEB" w:rsidP="006B1865" w:rsidR="006A2E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2EEB" w:rsidP="006B1865" w:rsidR="006A2EEB">
      <w:r>
        <w:separator/>
      </w:r>
    </w:p>
  </w:footnote>
  <w:footnote w:id="0" w:type="continuationSeparator">
    <w:p w:rsidRDefault="006A2EEB" w:rsidP="006B1865" w:rsidR="006A2E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1937396"/>
      <w:docPartObj>
        <w:docPartGallery w:val="Page Numbers (Top of Page)"/>
        <w:docPartUnique/>
      </w:docPartObj>
    </w:sdtPr>
    <w:sdtEndPr/>
    <w:sdtContent>
      <w:p w:rsidRDefault="006E7295" w:rsidP="003E6296" w:rsidR="006E7295">
        <w:pPr>
          <w:pStyle w:val="Zaglavlje"/>
          <w:ind w:firstLine="4248"/>
        </w:pPr>
        <w:r>
          <w:tab/>
        </w:r>
        <w:r w:rsidR="004A5C64">
          <w:fldChar w:fldCharType="begin"/>
        </w:r>
        <w:r w:rsidR="004A5C64">
          <w:instrText>PAGE   \* MERGEFORMAT</w:instrText>
        </w:r>
        <w:r w:rsidR="004A5C64">
          <w:fldChar w:fldCharType="separate"/>
        </w:r>
        <w:r w:rsidR="00644A8B">
          <w:rPr>
            <w:noProof/>
          </w:rPr>
          <w:t>22</w:t>
        </w:r>
        <w:r w:rsidR="004A5C64">
          <w:rPr>
            <w:noProof/>
          </w:rPr>
          <w:fldChar w:fldCharType="end"/>
        </w:r>
        <w:r>
          <w:tab/>
        </w:r>
        <w:r w:rsidRPr="002717B7">
          <w:t>11. St-119/2015</w:t>
        </w:r>
      </w:p>
    </w:sdtContent>
  </w:sdt>
  <w:p w:rsidRDefault="006E7295" w:rsidR="006E72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7295" w:rsidP="003E6296" w:rsidR="006E7295">
    <w:pPr>
      <w:pStyle w:val="Zaglavlje"/>
      <w:jc w:val="right"/>
    </w:pPr>
    <w:r>
      <w:t>11. St-119/2015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7D0C5D"/>
    <w:multiLevelType w:val="hybridMultilevel"/>
    <w:tmpl w:val="6EF40C1A"/>
    <w:lvl w:tplc="041A0001" w:ilvl="0">
      <w:start w:val="1"/>
      <w:numFmt w:val="bullet"/>
      <w:lvlText w:val=""/>
      <w:lvlJc w:val="left"/>
      <w:pPr>
        <w:ind w:hanging="360" w:left="1495"/>
      </w:pPr>
      <w:rPr>
        <w:rFonts w:hAnsi="Symbol" w:ascii="Symbol" w:hint="default"/>
      </w:rPr>
    </w:lvl>
    <w:lvl w:tentative="true" w:tplc="041A0003" w:ilvl="1">
      <w:start w:val="1"/>
      <w:numFmt w:val="bullet"/>
      <w:lvlText w:val="o"/>
      <w:lvlJc w:val="left"/>
      <w:pPr>
        <w:ind w:hanging="360" w:left="2215"/>
      </w:pPr>
      <w:rPr>
        <w:rFonts w:cs="Courier New"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cs="Courier New"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cs="Courier New"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abstractNum w:abstractNumId="1">
    <w:nsid w:val="3C8F7299"/>
    <w:multiLevelType w:val="hybridMultilevel"/>
    <w:tmpl w:val="F2C61D84"/>
    <w:lvl w:tplc="041A000F"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7666034F"/>
    <w:multiLevelType w:val="hybridMultilevel"/>
    <w:tmpl w:val="17709678"/>
    <w:lvl w:tplc="041A0001" w:ilvl="0">
      <w:start w:val="11"/>
      <w:numFmt w:val="bullet"/>
      <w:lvlText w:val="-"/>
      <w:lvlJc w:val="left"/>
      <w:pPr>
        <w:ind w:hanging="360" w:left="720"/>
      </w:pPr>
      <w:rPr>
        <w:rFonts w:cs="Arial" w:eastAsia="Times New Roman" w:hAnsi="Arial" w:ascii="Arial" w:hint="default"/>
      </w:rPr>
    </w:lvl>
    <w:lvl w:tentative="true" w:tplc="041A0003" w:ilvl="1">
      <w:start w:val="1"/>
      <w:numFmt w:val="lowerLetter"/>
      <w:lvlText w:val="%2."/>
      <w:lvlJc w:val="left"/>
      <w:pPr>
        <w:ind w:hanging="360" w:left="1440"/>
      </w:pPr>
    </w:lvl>
    <w:lvl w:tentative="true" w:tplc="041A0005" w:ilvl="2">
      <w:start w:val="1"/>
      <w:numFmt w:val="lowerRoman"/>
      <w:lvlText w:val="%3."/>
      <w:lvlJc w:val="right"/>
      <w:pPr>
        <w:ind w:hanging="180" w:left="2160"/>
      </w:pPr>
    </w:lvl>
    <w:lvl w:tentative="true" w:tplc="041A0001" w:ilvl="3">
      <w:start w:val="1"/>
      <w:numFmt w:val="decimal"/>
      <w:lvlText w:val="%4."/>
      <w:lvlJc w:val="left"/>
      <w:pPr>
        <w:ind w:hanging="360" w:left="2880"/>
      </w:pPr>
    </w:lvl>
    <w:lvl w:tentative="true" w:tplc="041A0003" w:ilvl="4">
      <w:start w:val="1"/>
      <w:numFmt w:val="lowerLetter"/>
      <w:lvlText w:val="%5."/>
      <w:lvlJc w:val="left"/>
      <w:pPr>
        <w:ind w:hanging="360" w:left="3600"/>
      </w:pPr>
    </w:lvl>
    <w:lvl w:tentative="true" w:tplc="041A0005" w:ilvl="5">
      <w:start w:val="1"/>
      <w:numFmt w:val="lowerRoman"/>
      <w:lvlText w:val="%6."/>
      <w:lvlJc w:val="right"/>
      <w:pPr>
        <w:ind w:hanging="180" w:left="4320"/>
      </w:pPr>
    </w:lvl>
    <w:lvl w:tentative="true" w:tplc="041A0001" w:ilvl="6">
      <w:start w:val="1"/>
      <w:numFmt w:val="decimal"/>
      <w:lvlText w:val="%7."/>
      <w:lvlJc w:val="left"/>
      <w:pPr>
        <w:ind w:hanging="360" w:left="5040"/>
      </w:pPr>
    </w:lvl>
    <w:lvl w:tentative="true" w:tplc="041A0003" w:ilvl="7">
      <w:start w:val="1"/>
      <w:numFmt w:val="lowerLetter"/>
      <w:lvlText w:val="%8."/>
      <w:lvlJc w:val="left"/>
      <w:pPr>
        <w:ind w:hanging="360" w:left="5760"/>
      </w:pPr>
    </w:lvl>
    <w:lvl w:tentative="true" w:tplc="041A0005" w:ilvl="8">
      <w:start w:val="1"/>
      <w:numFmt w:val="lowerRoman"/>
      <w:lvlText w:val="%9."/>
      <w:lvlJc w:val="right"/>
      <w:pPr>
        <w:ind w:hanging="180" w:left="6480"/>
      </w:pPr>
    </w:lvl>
  </w:abstractNum>
  <w:abstractNum w:abstractNumId="3">
    <w:nsid w:val="77FC509F"/>
    <w:multiLevelType w:val="hybridMultilevel"/>
    <w:tmpl w:val="5B507F42"/>
    <w:lvl w:tplc="F5C88CE2" w:ilvl="0">
      <w:numFmt w:val="bullet"/>
      <w:lvlText w:val="-"/>
      <w:lvlJc w:val="left"/>
      <w:pPr>
        <w:ind w:hanging="360" w:left="1125"/>
      </w:pPr>
      <w:rPr>
        <w:rFonts w:cs="Times New Roman" w:eastAsia="Times New Roman" w:hAnsi="Times New Roman" w:ascii="Times New Roman"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4">
    <w:nsid w:val="7B06758F"/>
    <w:multiLevelType w:val="hybridMultilevel"/>
    <w:tmpl w:val="8FA8A238"/>
    <w:lvl w:tplc="C04821BC" w:ilvl="0">
      <w:start w:val="1"/>
      <w:numFmt w:val="bullet"/>
      <w:lvlText w:val=""/>
      <w:lvlJc w:val="left"/>
      <w:pPr>
        <w:ind w:hanging="360" w:left="1068"/>
      </w:pPr>
      <w:rPr>
        <w:rFonts w:hAnsi="Symbol" w:ascii="Symbol" w:hint="default"/>
      </w:rPr>
    </w:lvl>
    <w:lvl w:tentative="true" w:tplc="041A0019" w:ilvl="1">
      <w:start w:val="1"/>
      <w:numFmt w:val="bullet"/>
      <w:lvlText w:val="o"/>
      <w:lvlJc w:val="left"/>
      <w:pPr>
        <w:ind w:hanging="360" w:left="1788"/>
      </w:pPr>
      <w:rPr>
        <w:rFonts w:cs="Courier New" w:hAnsi="Courier New" w:ascii="Courier New" w:hint="default"/>
      </w:rPr>
    </w:lvl>
    <w:lvl w:tentative="true" w:tplc="041A001B" w:ilvl="2">
      <w:start w:val="1"/>
      <w:numFmt w:val="bullet"/>
      <w:lvlText w:val=""/>
      <w:lvlJc w:val="left"/>
      <w:pPr>
        <w:ind w:hanging="360" w:left="2508"/>
      </w:pPr>
      <w:rPr>
        <w:rFonts w:hAnsi="Wingdings" w:ascii="Wingdings" w:hint="default"/>
      </w:rPr>
    </w:lvl>
    <w:lvl w:tentative="true" w:tplc="041A000F" w:ilvl="3">
      <w:start w:val="1"/>
      <w:numFmt w:val="bullet"/>
      <w:lvlText w:val=""/>
      <w:lvlJc w:val="left"/>
      <w:pPr>
        <w:ind w:hanging="360" w:left="3228"/>
      </w:pPr>
      <w:rPr>
        <w:rFonts w:hAnsi="Symbol" w:ascii="Symbol" w:hint="default"/>
      </w:rPr>
    </w:lvl>
    <w:lvl w:tentative="true" w:tplc="041A0019" w:ilvl="4">
      <w:start w:val="1"/>
      <w:numFmt w:val="bullet"/>
      <w:lvlText w:val="o"/>
      <w:lvlJc w:val="left"/>
      <w:pPr>
        <w:ind w:hanging="360" w:left="3948"/>
      </w:pPr>
      <w:rPr>
        <w:rFonts w:cs="Courier New" w:hAnsi="Courier New" w:ascii="Courier New" w:hint="default"/>
      </w:rPr>
    </w:lvl>
    <w:lvl w:tentative="true" w:tplc="041A001B" w:ilvl="5">
      <w:start w:val="1"/>
      <w:numFmt w:val="bullet"/>
      <w:lvlText w:val=""/>
      <w:lvlJc w:val="left"/>
      <w:pPr>
        <w:ind w:hanging="360" w:left="4668"/>
      </w:pPr>
      <w:rPr>
        <w:rFonts w:hAnsi="Wingdings" w:ascii="Wingdings" w:hint="default"/>
      </w:rPr>
    </w:lvl>
    <w:lvl w:tentative="true" w:tplc="041A000F" w:ilvl="6">
      <w:start w:val="1"/>
      <w:numFmt w:val="bullet"/>
      <w:lvlText w:val=""/>
      <w:lvlJc w:val="left"/>
      <w:pPr>
        <w:ind w:hanging="360" w:left="5388"/>
      </w:pPr>
      <w:rPr>
        <w:rFonts w:hAnsi="Symbol" w:ascii="Symbol" w:hint="default"/>
      </w:rPr>
    </w:lvl>
    <w:lvl w:tentative="true" w:tplc="041A0019" w:ilvl="7">
      <w:start w:val="1"/>
      <w:numFmt w:val="bullet"/>
      <w:lvlText w:val="o"/>
      <w:lvlJc w:val="left"/>
      <w:pPr>
        <w:ind w:hanging="360" w:left="6108"/>
      </w:pPr>
      <w:rPr>
        <w:rFonts w:cs="Courier New" w:hAnsi="Courier New" w:ascii="Courier New" w:hint="default"/>
      </w:rPr>
    </w:lvl>
    <w:lvl w:tentative="true" w:tplc="041A001B" w:ilvl="8">
      <w:start w:val="1"/>
      <w:numFmt w:val="bullet"/>
      <w:lvlText w:val=""/>
      <w:lvlJc w:val="left"/>
      <w:pPr>
        <w:ind w:hanging="360" w:left="6828"/>
      </w:pPr>
      <w:rPr>
        <w:rFonts w:hAnsi="Wingdings" w:ascii="Wingdings" w:hint="default"/>
      </w:rPr>
    </w:lvl>
  </w:abstractNum>
  <w:num w:numId="1">
    <w:abstractNumId w:val="2"/>
  </w:num>
  <w:num w:numId="2">
    <w:abstractNumId w:val="0"/>
  </w:num>
  <w:num w:numId="3">
    <w:abstractNumId w:val="4"/>
  </w:num>
  <w:num w:numId="4">
    <w:abstractNumId w:val="1"/>
  </w:num>
  <w:num w:numId="5">
    <w:abstractNumId w:val="3"/>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1426"/>
    <w:rsid w:val="000021EC"/>
    <w:rsid w:val="00006234"/>
    <w:rsid w:val="00007E69"/>
    <w:rsid w:val="0001243C"/>
    <w:rsid w:val="000127A3"/>
    <w:rsid w:val="00013D1F"/>
    <w:rsid w:val="00017008"/>
    <w:rsid w:val="00023470"/>
    <w:rsid w:val="00024D2B"/>
    <w:rsid w:val="0002624F"/>
    <w:rsid w:val="0002681B"/>
    <w:rsid w:val="00035C86"/>
    <w:rsid w:val="00036E5B"/>
    <w:rsid w:val="00041556"/>
    <w:rsid w:val="000421EA"/>
    <w:rsid w:val="000450A2"/>
    <w:rsid w:val="000454B7"/>
    <w:rsid w:val="00045E08"/>
    <w:rsid w:val="00046F09"/>
    <w:rsid w:val="000503A4"/>
    <w:rsid w:val="00054CA0"/>
    <w:rsid w:val="00063E16"/>
    <w:rsid w:val="00066650"/>
    <w:rsid w:val="00066946"/>
    <w:rsid w:val="0007356E"/>
    <w:rsid w:val="000802CF"/>
    <w:rsid w:val="00080853"/>
    <w:rsid w:val="00081EDA"/>
    <w:rsid w:val="0008278A"/>
    <w:rsid w:val="0008362D"/>
    <w:rsid w:val="00085E7C"/>
    <w:rsid w:val="000917A6"/>
    <w:rsid w:val="00091A92"/>
    <w:rsid w:val="00093639"/>
    <w:rsid w:val="000B09F0"/>
    <w:rsid w:val="000B112A"/>
    <w:rsid w:val="000B4D96"/>
    <w:rsid w:val="000C2C0C"/>
    <w:rsid w:val="000C4E7C"/>
    <w:rsid w:val="000D09AA"/>
    <w:rsid w:val="000D0BD1"/>
    <w:rsid w:val="000D239C"/>
    <w:rsid w:val="000D6214"/>
    <w:rsid w:val="000E0172"/>
    <w:rsid w:val="000E2E0C"/>
    <w:rsid w:val="000E7687"/>
    <w:rsid w:val="000F0DDD"/>
    <w:rsid w:val="000F1B19"/>
    <w:rsid w:val="001018D9"/>
    <w:rsid w:val="00103382"/>
    <w:rsid w:val="00103D9A"/>
    <w:rsid w:val="00125943"/>
    <w:rsid w:val="00126ECF"/>
    <w:rsid w:val="001314D6"/>
    <w:rsid w:val="001353BE"/>
    <w:rsid w:val="00141103"/>
    <w:rsid w:val="0014425D"/>
    <w:rsid w:val="00144B87"/>
    <w:rsid w:val="00144E1D"/>
    <w:rsid w:val="001505D4"/>
    <w:rsid w:val="00150C78"/>
    <w:rsid w:val="00150FFA"/>
    <w:rsid w:val="0015495A"/>
    <w:rsid w:val="00164D89"/>
    <w:rsid w:val="001653F3"/>
    <w:rsid w:val="001677A7"/>
    <w:rsid w:val="00170AB1"/>
    <w:rsid w:val="00171109"/>
    <w:rsid w:val="00173A80"/>
    <w:rsid w:val="00180AEC"/>
    <w:rsid w:val="001860DA"/>
    <w:rsid w:val="00187B1F"/>
    <w:rsid w:val="001A669C"/>
    <w:rsid w:val="001B1515"/>
    <w:rsid w:val="001B3839"/>
    <w:rsid w:val="001B5061"/>
    <w:rsid w:val="001B781F"/>
    <w:rsid w:val="001C25F7"/>
    <w:rsid w:val="001C6011"/>
    <w:rsid w:val="001D2D51"/>
    <w:rsid w:val="001D44A5"/>
    <w:rsid w:val="001D5255"/>
    <w:rsid w:val="001D55AC"/>
    <w:rsid w:val="001E00ED"/>
    <w:rsid w:val="00200F3A"/>
    <w:rsid w:val="00212654"/>
    <w:rsid w:val="00214456"/>
    <w:rsid w:val="00220C60"/>
    <w:rsid w:val="0022157D"/>
    <w:rsid w:val="00223E8E"/>
    <w:rsid w:val="0022573E"/>
    <w:rsid w:val="00225DFE"/>
    <w:rsid w:val="0023282A"/>
    <w:rsid w:val="002447F0"/>
    <w:rsid w:val="00247BBC"/>
    <w:rsid w:val="00247F5D"/>
    <w:rsid w:val="0025472C"/>
    <w:rsid w:val="00256C13"/>
    <w:rsid w:val="0025776A"/>
    <w:rsid w:val="00257C44"/>
    <w:rsid w:val="002650C0"/>
    <w:rsid w:val="002717B7"/>
    <w:rsid w:val="00281767"/>
    <w:rsid w:val="00290172"/>
    <w:rsid w:val="002921E4"/>
    <w:rsid w:val="00296E04"/>
    <w:rsid w:val="002A36FD"/>
    <w:rsid w:val="002B3BB9"/>
    <w:rsid w:val="002B5031"/>
    <w:rsid w:val="002C170E"/>
    <w:rsid w:val="002C212D"/>
    <w:rsid w:val="002C27A8"/>
    <w:rsid w:val="002C32EB"/>
    <w:rsid w:val="002C4AC1"/>
    <w:rsid w:val="002D04CF"/>
    <w:rsid w:val="002D09F3"/>
    <w:rsid w:val="002D0E95"/>
    <w:rsid w:val="002D2B5C"/>
    <w:rsid w:val="002E1844"/>
    <w:rsid w:val="002E18C7"/>
    <w:rsid w:val="002E45C4"/>
    <w:rsid w:val="002F6DC2"/>
    <w:rsid w:val="003050F3"/>
    <w:rsid w:val="00311779"/>
    <w:rsid w:val="00311B14"/>
    <w:rsid w:val="00312C56"/>
    <w:rsid w:val="00314835"/>
    <w:rsid w:val="0031527A"/>
    <w:rsid w:val="00316FAA"/>
    <w:rsid w:val="003222AA"/>
    <w:rsid w:val="00322C98"/>
    <w:rsid w:val="003230D8"/>
    <w:rsid w:val="00324993"/>
    <w:rsid w:val="00324A98"/>
    <w:rsid w:val="00325656"/>
    <w:rsid w:val="00327711"/>
    <w:rsid w:val="00333A51"/>
    <w:rsid w:val="00333C11"/>
    <w:rsid w:val="00334764"/>
    <w:rsid w:val="003369E4"/>
    <w:rsid w:val="003400B7"/>
    <w:rsid w:val="00344E88"/>
    <w:rsid w:val="00357160"/>
    <w:rsid w:val="00357493"/>
    <w:rsid w:val="0036022D"/>
    <w:rsid w:val="003646BD"/>
    <w:rsid w:val="00365BAF"/>
    <w:rsid w:val="00371426"/>
    <w:rsid w:val="003724A6"/>
    <w:rsid w:val="0037367C"/>
    <w:rsid w:val="0037697E"/>
    <w:rsid w:val="00386AAB"/>
    <w:rsid w:val="003870E7"/>
    <w:rsid w:val="003901B2"/>
    <w:rsid w:val="00391280"/>
    <w:rsid w:val="003A198E"/>
    <w:rsid w:val="003A24DD"/>
    <w:rsid w:val="003A50D7"/>
    <w:rsid w:val="003A5382"/>
    <w:rsid w:val="003A5B4F"/>
    <w:rsid w:val="003A6FFE"/>
    <w:rsid w:val="003A7313"/>
    <w:rsid w:val="003B02A6"/>
    <w:rsid w:val="003B64BD"/>
    <w:rsid w:val="003B7D25"/>
    <w:rsid w:val="003C1589"/>
    <w:rsid w:val="003C2F22"/>
    <w:rsid w:val="003C327E"/>
    <w:rsid w:val="003D73F2"/>
    <w:rsid w:val="003E6296"/>
    <w:rsid w:val="003F58E5"/>
    <w:rsid w:val="00401DF8"/>
    <w:rsid w:val="004035F6"/>
    <w:rsid w:val="00403EAE"/>
    <w:rsid w:val="00405D10"/>
    <w:rsid w:val="00407572"/>
    <w:rsid w:val="00407B4D"/>
    <w:rsid w:val="0041191B"/>
    <w:rsid w:val="00417EA6"/>
    <w:rsid w:val="00423D02"/>
    <w:rsid w:val="004246F2"/>
    <w:rsid w:val="0042500F"/>
    <w:rsid w:val="004261DC"/>
    <w:rsid w:val="004272DD"/>
    <w:rsid w:val="00434871"/>
    <w:rsid w:val="004351BF"/>
    <w:rsid w:val="004414F1"/>
    <w:rsid w:val="00443D53"/>
    <w:rsid w:val="00443E69"/>
    <w:rsid w:val="00446A69"/>
    <w:rsid w:val="004539EB"/>
    <w:rsid w:val="00454D7A"/>
    <w:rsid w:val="00463874"/>
    <w:rsid w:val="00463EF0"/>
    <w:rsid w:val="00471DA0"/>
    <w:rsid w:val="00474634"/>
    <w:rsid w:val="0048098F"/>
    <w:rsid w:val="004836C5"/>
    <w:rsid w:val="00485BCE"/>
    <w:rsid w:val="00487194"/>
    <w:rsid w:val="00492D8C"/>
    <w:rsid w:val="004A3D85"/>
    <w:rsid w:val="004A5C64"/>
    <w:rsid w:val="004B3FC3"/>
    <w:rsid w:val="004B42A8"/>
    <w:rsid w:val="004B7224"/>
    <w:rsid w:val="004D02FA"/>
    <w:rsid w:val="004D1F5D"/>
    <w:rsid w:val="004D27A4"/>
    <w:rsid w:val="004D44BA"/>
    <w:rsid w:val="004D4BF6"/>
    <w:rsid w:val="004D5951"/>
    <w:rsid w:val="004E543E"/>
    <w:rsid w:val="004F6946"/>
    <w:rsid w:val="005004E2"/>
    <w:rsid w:val="00502AEF"/>
    <w:rsid w:val="0052392B"/>
    <w:rsid w:val="0052745C"/>
    <w:rsid w:val="00530AA5"/>
    <w:rsid w:val="0053121C"/>
    <w:rsid w:val="0053498D"/>
    <w:rsid w:val="00536913"/>
    <w:rsid w:val="005501C5"/>
    <w:rsid w:val="0057282A"/>
    <w:rsid w:val="005845EA"/>
    <w:rsid w:val="0058478B"/>
    <w:rsid w:val="00585938"/>
    <w:rsid w:val="0058649B"/>
    <w:rsid w:val="00586A46"/>
    <w:rsid w:val="00593CA2"/>
    <w:rsid w:val="005A1FB1"/>
    <w:rsid w:val="005B151B"/>
    <w:rsid w:val="005B4D11"/>
    <w:rsid w:val="005B7051"/>
    <w:rsid w:val="005B790A"/>
    <w:rsid w:val="005C4F61"/>
    <w:rsid w:val="005D27E7"/>
    <w:rsid w:val="005D3171"/>
    <w:rsid w:val="005D5E7D"/>
    <w:rsid w:val="005E3949"/>
    <w:rsid w:val="005E44F5"/>
    <w:rsid w:val="005E5DCD"/>
    <w:rsid w:val="005E772D"/>
    <w:rsid w:val="005F16C2"/>
    <w:rsid w:val="005F4B41"/>
    <w:rsid w:val="006014FD"/>
    <w:rsid w:val="00606B58"/>
    <w:rsid w:val="00610087"/>
    <w:rsid w:val="00611CEA"/>
    <w:rsid w:val="00612221"/>
    <w:rsid w:val="00612DD4"/>
    <w:rsid w:val="00622887"/>
    <w:rsid w:val="00626F25"/>
    <w:rsid w:val="006338C4"/>
    <w:rsid w:val="0063672A"/>
    <w:rsid w:val="00636EE9"/>
    <w:rsid w:val="00644A8B"/>
    <w:rsid w:val="006451FE"/>
    <w:rsid w:val="006530EB"/>
    <w:rsid w:val="0065690A"/>
    <w:rsid w:val="00676570"/>
    <w:rsid w:val="0067704A"/>
    <w:rsid w:val="006777DA"/>
    <w:rsid w:val="0068358F"/>
    <w:rsid w:val="00683FD4"/>
    <w:rsid w:val="00685CE7"/>
    <w:rsid w:val="00687714"/>
    <w:rsid w:val="00687E74"/>
    <w:rsid w:val="0069158E"/>
    <w:rsid w:val="006966AD"/>
    <w:rsid w:val="00697DFD"/>
    <w:rsid w:val="006A2EEB"/>
    <w:rsid w:val="006A7BC7"/>
    <w:rsid w:val="006B1865"/>
    <w:rsid w:val="006B32CB"/>
    <w:rsid w:val="006B3E43"/>
    <w:rsid w:val="006B60C2"/>
    <w:rsid w:val="006C02FB"/>
    <w:rsid w:val="006C6B2C"/>
    <w:rsid w:val="006D3C71"/>
    <w:rsid w:val="006D42E6"/>
    <w:rsid w:val="006D488B"/>
    <w:rsid w:val="006D5886"/>
    <w:rsid w:val="006E2675"/>
    <w:rsid w:val="006E3659"/>
    <w:rsid w:val="006E7295"/>
    <w:rsid w:val="006F2321"/>
    <w:rsid w:val="006F44BF"/>
    <w:rsid w:val="00706D82"/>
    <w:rsid w:val="0071519E"/>
    <w:rsid w:val="00724297"/>
    <w:rsid w:val="007256A3"/>
    <w:rsid w:val="00727A3C"/>
    <w:rsid w:val="0073238F"/>
    <w:rsid w:val="00736BC2"/>
    <w:rsid w:val="007370A5"/>
    <w:rsid w:val="007409BA"/>
    <w:rsid w:val="0074541E"/>
    <w:rsid w:val="007466EB"/>
    <w:rsid w:val="007537B5"/>
    <w:rsid w:val="007638BB"/>
    <w:rsid w:val="00775447"/>
    <w:rsid w:val="00782116"/>
    <w:rsid w:val="00786AFD"/>
    <w:rsid w:val="00787737"/>
    <w:rsid w:val="00787994"/>
    <w:rsid w:val="00793234"/>
    <w:rsid w:val="00797D43"/>
    <w:rsid w:val="007B07B5"/>
    <w:rsid w:val="007B1406"/>
    <w:rsid w:val="007B6C99"/>
    <w:rsid w:val="007B7F6E"/>
    <w:rsid w:val="007D036D"/>
    <w:rsid w:val="007D3E7A"/>
    <w:rsid w:val="007E06C8"/>
    <w:rsid w:val="007E7B78"/>
    <w:rsid w:val="007F1B18"/>
    <w:rsid w:val="007F7A84"/>
    <w:rsid w:val="0080018E"/>
    <w:rsid w:val="008056E6"/>
    <w:rsid w:val="00807DBF"/>
    <w:rsid w:val="00814EDB"/>
    <w:rsid w:val="00815142"/>
    <w:rsid w:val="008234F2"/>
    <w:rsid w:val="00824B34"/>
    <w:rsid w:val="00825100"/>
    <w:rsid w:val="008264A3"/>
    <w:rsid w:val="0082709C"/>
    <w:rsid w:val="008272C0"/>
    <w:rsid w:val="00832865"/>
    <w:rsid w:val="0083450B"/>
    <w:rsid w:val="00840374"/>
    <w:rsid w:val="00850A1C"/>
    <w:rsid w:val="00853B3E"/>
    <w:rsid w:val="008555B0"/>
    <w:rsid w:val="00856FBB"/>
    <w:rsid w:val="0085772B"/>
    <w:rsid w:val="0086387C"/>
    <w:rsid w:val="00892A3A"/>
    <w:rsid w:val="008932BA"/>
    <w:rsid w:val="008958D0"/>
    <w:rsid w:val="008A39BD"/>
    <w:rsid w:val="008A6D98"/>
    <w:rsid w:val="008A7A15"/>
    <w:rsid w:val="008C3871"/>
    <w:rsid w:val="008D2886"/>
    <w:rsid w:val="008D368F"/>
    <w:rsid w:val="008D4770"/>
    <w:rsid w:val="008D5253"/>
    <w:rsid w:val="008E2CA5"/>
    <w:rsid w:val="008F3AC6"/>
    <w:rsid w:val="008F46AD"/>
    <w:rsid w:val="0090106F"/>
    <w:rsid w:val="009048A6"/>
    <w:rsid w:val="009130E9"/>
    <w:rsid w:val="009178C5"/>
    <w:rsid w:val="00920952"/>
    <w:rsid w:val="00921005"/>
    <w:rsid w:val="00931926"/>
    <w:rsid w:val="009349FA"/>
    <w:rsid w:val="009352E8"/>
    <w:rsid w:val="00937492"/>
    <w:rsid w:val="00941708"/>
    <w:rsid w:val="009422B6"/>
    <w:rsid w:val="009443E3"/>
    <w:rsid w:val="00944FE5"/>
    <w:rsid w:val="00947884"/>
    <w:rsid w:val="0095062E"/>
    <w:rsid w:val="009514C3"/>
    <w:rsid w:val="00952156"/>
    <w:rsid w:val="00956BD9"/>
    <w:rsid w:val="0095780F"/>
    <w:rsid w:val="00957F88"/>
    <w:rsid w:val="00962943"/>
    <w:rsid w:val="0096372C"/>
    <w:rsid w:val="00966A82"/>
    <w:rsid w:val="009673E4"/>
    <w:rsid w:val="00967ABA"/>
    <w:rsid w:val="009731DA"/>
    <w:rsid w:val="00973EAE"/>
    <w:rsid w:val="00975D6B"/>
    <w:rsid w:val="009761B9"/>
    <w:rsid w:val="00976D21"/>
    <w:rsid w:val="00981D37"/>
    <w:rsid w:val="009827B8"/>
    <w:rsid w:val="009835FF"/>
    <w:rsid w:val="00985B8C"/>
    <w:rsid w:val="009909D8"/>
    <w:rsid w:val="00990A9F"/>
    <w:rsid w:val="00990DBE"/>
    <w:rsid w:val="009918D7"/>
    <w:rsid w:val="00992129"/>
    <w:rsid w:val="00997D6D"/>
    <w:rsid w:val="009A305E"/>
    <w:rsid w:val="009A3D6F"/>
    <w:rsid w:val="009B0782"/>
    <w:rsid w:val="009B0B16"/>
    <w:rsid w:val="009B72E9"/>
    <w:rsid w:val="009C08EC"/>
    <w:rsid w:val="009C594E"/>
    <w:rsid w:val="009D2497"/>
    <w:rsid w:val="009D6C7B"/>
    <w:rsid w:val="009D71F8"/>
    <w:rsid w:val="009F5CBC"/>
    <w:rsid w:val="009F7F0D"/>
    <w:rsid w:val="00A01029"/>
    <w:rsid w:val="00A05BC3"/>
    <w:rsid w:val="00A1488A"/>
    <w:rsid w:val="00A157AD"/>
    <w:rsid w:val="00A20920"/>
    <w:rsid w:val="00A23FA3"/>
    <w:rsid w:val="00A32CFE"/>
    <w:rsid w:val="00A41B47"/>
    <w:rsid w:val="00A41E90"/>
    <w:rsid w:val="00A4225D"/>
    <w:rsid w:val="00A42412"/>
    <w:rsid w:val="00A466AA"/>
    <w:rsid w:val="00A51DE9"/>
    <w:rsid w:val="00A530EA"/>
    <w:rsid w:val="00A57BFB"/>
    <w:rsid w:val="00A60CF5"/>
    <w:rsid w:val="00A60DA3"/>
    <w:rsid w:val="00A7007B"/>
    <w:rsid w:val="00A708ED"/>
    <w:rsid w:val="00A70E46"/>
    <w:rsid w:val="00A75CDF"/>
    <w:rsid w:val="00A773B7"/>
    <w:rsid w:val="00A8311E"/>
    <w:rsid w:val="00A84160"/>
    <w:rsid w:val="00A859DF"/>
    <w:rsid w:val="00A90849"/>
    <w:rsid w:val="00A93D60"/>
    <w:rsid w:val="00A96ABE"/>
    <w:rsid w:val="00AA124F"/>
    <w:rsid w:val="00AA2602"/>
    <w:rsid w:val="00AA2A3E"/>
    <w:rsid w:val="00AA31B8"/>
    <w:rsid w:val="00AA52C4"/>
    <w:rsid w:val="00AA609B"/>
    <w:rsid w:val="00AD323D"/>
    <w:rsid w:val="00AD371A"/>
    <w:rsid w:val="00AE04CA"/>
    <w:rsid w:val="00AE376C"/>
    <w:rsid w:val="00AE3CEF"/>
    <w:rsid w:val="00AE5298"/>
    <w:rsid w:val="00AE6351"/>
    <w:rsid w:val="00AF2830"/>
    <w:rsid w:val="00AF4E68"/>
    <w:rsid w:val="00AF7321"/>
    <w:rsid w:val="00AF73B2"/>
    <w:rsid w:val="00B015E3"/>
    <w:rsid w:val="00B01E56"/>
    <w:rsid w:val="00B02DAF"/>
    <w:rsid w:val="00B046E3"/>
    <w:rsid w:val="00B047F4"/>
    <w:rsid w:val="00B05BFA"/>
    <w:rsid w:val="00B103E7"/>
    <w:rsid w:val="00B14030"/>
    <w:rsid w:val="00B1426C"/>
    <w:rsid w:val="00B1574E"/>
    <w:rsid w:val="00B15ADF"/>
    <w:rsid w:val="00B211B7"/>
    <w:rsid w:val="00B2187E"/>
    <w:rsid w:val="00B249D1"/>
    <w:rsid w:val="00B37E56"/>
    <w:rsid w:val="00B431EE"/>
    <w:rsid w:val="00B5155F"/>
    <w:rsid w:val="00B559B5"/>
    <w:rsid w:val="00B55AB6"/>
    <w:rsid w:val="00B621E4"/>
    <w:rsid w:val="00B62BBC"/>
    <w:rsid w:val="00B6688A"/>
    <w:rsid w:val="00B668FA"/>
    <w:rsid w:val="00B67076"/>
    <w:rsid w:val="00B67EBB"/>
    <w:rsid w:val="00B7002C"/>
    <w:rsid w:val="00B7506F"/>
    <w:rsid w:val="00B75B3E"/>
    <w:rsid w:val="00B84801"/>
    <w:rsid w:val="00B9366D"/>
    <w:rsid w:val="00B954F8"/>
    <w:rsid w:val="00B97123"/>
    <w:rsid w:val="00B97824"/>
    <w:rsid w:val="00BB1B1B"/>
    <w:rsid w:val="00BB5570"/>
    <w:rsid w:val="00BC098F"/>
    <w:rsid w:val="00BC50DF"/>
    <w:rsid w:val="00BC7216"/>
    <w:rsid w:val="00BC747F"/>
    <w:rsid w:val="00BD58EE"/>
    <w:rsid w:val="00BD678D"/>
    <w:rsid w:val="00BE5C21"/>
    <w:rsid w:val="00BE7944"/>
    <w:rsid w:val="00BF1A2B"/>
    <w:rsid w:val="00BF7F00"/>
    <w:rsid w:val="00C06CFB"/>
    <w:rsid w:val="00C218C7"/>
    <w:rsid w:val="00C4192E"/>
    <w:rsid w:val="00C45910"/>
    <w:rsid w:val="00C50DF5"/>
    <w:rsid w:val="00C548B9"/>
    <w:rsid w:val="00C55C1D"/>
    <w:rsid w:val="00C5633F"/>
    <w:rsid w:val="00C5724B"/>
    <w:rsid w:val="00C57F9C"/>
    <w:rsid w:val="00C64DD9"/>
    <w:rsid w:val="00C67B10"/>
    <w:rsid w:val="00C70DF5"/>
    <w:rsid w:val="00C73318"/>
    <w:rsid w:val="00C7612D"/>
    <w:rsid w:val="00C97D3E"/>
    <w:rsid w:val="00CA374B"/>
    <w:rsid w:val="00CA3883"/>
    <w:rsid w:val="00CA5AF4"/>
    <w:rsid w:val="00CB2A55"/>
    <w:rsid w:val="00CB3621"/>
    <w:rsid w:val="00CC0C51"/>
    <w:rsid w:val="00CC2A73"/>
    <w:rsid w:val="00CC7618"/>
    <w:rsid w:val="00CD284E"/>
    <w:rsid w:val="00CD3604"/>
    <w:rsid w:val="00CD6499"/>
    <w:rsid w:val="00CE107F"/>
    <w:rsid w:val="00CE1A6F"/>
    <w:rsid w:val="00CE1EB3"/>
    <w:rsid w:val="00CE49B4"/>
    <w:rsid w:val="00D02A2A"/>
    <w:rsid w:val="00D119C1"/>
    <w:rsid w:val="00D1490C"/>
    <w:rsid w:val="00D17305"/>
    <w:rsid w:val="00D24342"/>
    <w:rsid w:val="00D257C1"/>
    <w:rsid w:val="00D34A7A"/>
    <w:rsid w:val="00D40A76"/>
    <w:rsid w:val="00D464F7"/>
    <w:rsid w:val="00D47A83"/>
    <w:rsid w:val="00D51C29"/>
    <w:rsid w:val="00D52879"/>
    <w:rsid w:val="00D533A4"/>
    <w:rsid w:val="00D55E7C"/>
    <w:rsid w:val="00D60A11"/>
    <w:rsid w:val="00D62E61"/>
    <w:rsid w:val="00D645AC"/>
    <w:rsid w:val="00D65135"/>
    <w:rsid w:val="00D6623C"/>
    <w:rsid w:val="00D70847"/>
    <w:rsid w:val="00D71DF4"/>
    <w:rsid w:val="00D72AD3"/>
    <w:rsid w:val="00D74A55"/>
    <w:rsid w:val="00D91E26"/>
    <w:rsid w:val="00D97E89"/>
    <w:rsid w:val="00DA3A43"/>
    <w:rsid w:val="00DA3B68"/>
    <w:rsid w:val="00DC3A89"/>
    <w:rsid w:val="00DD02AE"/>
    <w:rsid w:val="00DD0D50"/>
    <w:rsid w:val="00DF0526"/>
    <w:rsid w:val="00DF3EFD"/>
    <w:rsid w:val="00DF4492"/>
    <w:rsid w:val="00DF5BB4"/>
    <w:rsid w:val="00E03B70"/>
    <w:rsid w:val="00E03D35"/>
    <w:rsid w:val="00E07229"/>
    <w:rsid w:val="00E208B4"/>
    <w:rsid w:val="00E25C0E"/>
    <w:rsid w:val="00E269E5"/>
    <w:rsid w:val="00E32984"/>
    <w:rsid w:val="00E3675D"/>
    <w:rsid w:val="00E41AE5"/>
    <w:rsid w:val="00E53A05"/>
    <w:rsid w:val="00E57980"/>
    <w:rsid w:val="00E603BC"/>
    <w:rsid w:val="00E630A7"/>
    <w:rsid w:val="00E72692"/>
    <w:rsid w:val="00E735F1"/>
    <w:rsid w:val="00E760D2"/>
    <w:rsid w:val="00E767FA"/>
    <w:rsid w:val="00E806B4"/>
    <w:rsid w:val="00E85972"/>
    <w:rsid w:val="00E8680D"/>
    <w:rsid w:val="00E94954"/>
    <w:rsid w:val="00EA245A"/>
    <w:rsid w:val="00EA517A"/>
    <w:rsid w:val="00EA5861"/>
    <w:rsid w:val="00EA6376"/>
    <w:rsid w:val="00EB36E3"/>
    <w:rsid w:val="00EB4D47"/>
    <w:rsid w:val="00EB5BE8"/>
    <w:rsid w:val="00EB6A52"/>
    <w:rsid w:val="00EB7C20"/>
    <w:rsid w:val="00EC10B9"/>
    <w:rsid w:val="00EC14FC"/>
    <w:rsid w:val="00EC15D6"/>
    <w:rsid w:val="00EC5265"/>
    <w:rsid w:val="00EC5F7E"/>
    <w:rsid w:val="00ED10F9"/>
    <w:rsid w:val="00ED1AD7"/>
    <w:rsid w:val="00ED1D55"/>
    <w:rsid w:val="00ED3560"/>
    <w:rsid w:val="00ED4145"/>
    <w:rsid w:val="00ED7546"/>
    <w:rsid w:val="00EE0D52"/>
    <w:rsid w:val="00EE10B5"/>
    <w:rsid w:val="00EF4186"/>
    <w:rsid w:val="00EF49FD"/>
    <w:rsid w:val="00EF5C06"/>
    <w:rsid w:val="00F000C2"/>
    <w:rsid w:val="00F01AC4"/>
    <w:rsid w:val="00F04F0F"/>
    <w:rsid w:val="00F05879"/>
    <w:rsid w:val="00F104FC"/>
    <w:rsid w:val="00F1441D"/>
    <w:rsid w:val="00F20CD3"/>
    <w:rsid w:val="00F2599E"/>
    <w:rsid w:val="00F318C7"/>
    <w:rsid w:val="00F31D32"/>
    <w:rsid w:val="00F33B72"/>
    <w:rsid w:val="00F34CB0"/>
    <w:rsid w:val="00F469C2"/>
    <w:rsid w:val="00F46D64"/>
    <w:rsid w:val="00F47795"/>
    <w:rsid w:val="00F56099"/>
    <w:rsid w:val="00F57473"/>
    <w:rsid w:val="00F57A14"/>
    <w:rsid w:val="00F6206A"/>
    <w:rsid w:val="00F73094"/>
    <w:rsid w:val="00F8414A"/>
    <w:rsid w:val="00F87751"/>
    <w:rsid w:val="00F90E2C"/>
    <w:rsid w:val="00F9190D"/>
    <w:rsid w:val="00F92F56"/>
    <w:rsid w:val="00F9536C"/>
    <w:rsid w:val="00FA04AB"/>
    <w:rsid w:val="00FA3E85"/>
    <w:rsid w:val="00FA505C"/>
    <w:rsid w:val="00FA6D13"/>
    <w:rsid w:val="00FB681D"/>
    <w:rsid w:val="00FB7A14"/>
    <w:rsid w:val="00FC09D0"/>
    <w:rsid w:val="00FC2FB2"/>
    <w:rsid w:val="00FC4BB0"/>
    <w:rsid w:val="00FD03D0"/>
    <w:rsid w:val="00FD2649"/>
    <w:rsid w:val="00FD5ADA"/>
    <w:rsid w:val="00FD6295"/>
    <w:rsid w:val="00FE2C1C"/>
    <w:rsid w:val="00FE3E3E"/>
    <w:rsid w:val="00FE46B2"/>
    <w:rsid w:val="00FF2155"/>
    <w:rsid w:val="00FF539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uiPriority="0" w:name="Body Text Indent 2"/>
    <w:lsdException w:uiPriority="0" w:name="Hyperlink"/>
    <w:lsdException w:qFormat="true" w:unhideWhenUsed="false" w:semiHidden="false" w:uiPriority="22" w:name="Strong"/>
    <w:lsdException w:qFormat="true" w:unhideWhenUsed="false" w:semiHidden="false" w:uiPriority="20" w:name="Emphasis"/>
    <w:lsdException w:uiPriority="0" w:name="Balloo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1426"/>
    <w:rPr>
      <w:rFonts w:cs="Times New Roman" w:eastAsia="Times New Roman"/>
      <w:szCs w:val="24"/>
      <w:lang w:eastAsia="hr-HR"/>
    </w:rPr>
  </w:style>
  <w:style w:styleId="Naslov9" w:type="paragraph">
    <w:name w:val="heading 9"/>
    <w:basedOn w:val="Normal"/>
    <w:next w:val="Normal"/>
    <w:link w:val="Naslov9Char"/>
    <w:qFormat/>
    <w:rsid w:val="00487194"/>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semiHidden/>
    <w:unhideWhenUsed/>
    <w:rsid w:val="006B1865"/>
    <w:rPr>
      <w:rFonts w:cs="Tahoma" w:hAnsi="Tahoma" w:ascii="Tahoma"/>
      <w:sz w:val="16"/>
      <w:szCs w:val="16"/>
    </w:rPr>
  </w:style>
  <w:style w:customStyle="true" w:styleId="TekstbaloniaChar" w:type="character">
    <w:name w:val="Tekst balončića Char"/>
    <w:basedOn w:val="Zadanifontodlomka"/>
    <w:link w:val="Tekstbalonia"/>
    <w:semiHidden/>
    <w:rsid w:val="006B1865"/>
    <w:rPr>
      <w:rFonts w:cs="Tahoma" w:eastAsia="Times New Roman" w:hAnsi="Tahoma" w:ascii="Tahoma"/>
      <w:sz w:val="16"/>
      <w:szCs w:val="16"/>
      <w:lang w:eastAsia="hr-HR"/>
    </w:rPr>
  </w:style>
  <w:style w:styleId="Zaglavlje" w:type="paragraph">
    <w:name w:val="header"/>
    <w:basedOn w:val="Normal"/>
    <w:link w:val="ZaglavljeChar"/>
    <w:unhideWhenUsed/>
    <w:rsid w:val="006B1865"/>
    <w:pPr>
      <w:tabs>
        <w:tab w:pos="4536" w:val="center"/>
        <w:tab w:pos="9072" w:val="right"/>
      </w:tabs>
    </w:pPr>
  </w:style>
  <w:style w:customStyle="true" w:styleId="ZaglavljeChar" w:type="character">
    <w:name w:val="Zaglavlje Char"/>
    <w:basedOn w:val="Zadanifontodlomka"/>
    <w:link w:val="Zaglavlje"/>
    <w:rsid w:val="006B1865"/>
    <w:rPr>
      <w:rFonts w:cs="Times New Roman" w:eastAsia="Times New Roman"/>
      <w:szCs w:val="24"/>
      <w:lang w:eastAsia="hr-HR"/>
    </w:rPr>
  </w:style>
  <w:style w:styleId="Podnoje" w:type="paragraph">
    <w:name w:val="footer"/>
    <w:basedOn w:val="Normal"/>
    <w:link w:val="PodnojeChar"/>
    <w:unhideWhenUsed/>
    <w:rsid w:val="006B1865"/>
    <w:pPr>
      <w:tabs>
        <w:tab w:pos="4536" w:val="center"/>
        <w:tab w:pos="9072" w:val="right"/>
      </w:tabs>
    </w:pPr>
  </w:style>
  <w:style w:customStyle="true" w:styleId="PodnojeChar" w:type="character">
    <w:name w:val="Podnožje Char"/>
    <w:basedOn w:val="Zadanifontodlomka"/>
    <w:link w:val="Podnoje"/>
    <w:rsid w:val="006B1865"/>
    <w:rPr>
      <w:rFonts w:cs="Times New Roman" w:eastAsia="Times New Roman"/>
      <w:szCs w:val="24"/>
      <w:lang w:eastAsia="hr-HR"/>
    </w:rPr>
  </w:style>
  <w:style w:styleId="Tijeloteksta" w:type="paragraph">
    <w:name w:val="Body Text"/>
    <w:basedOn w:val="Normal"/>
    <w:link w:val="TijelotekstaChar"/>
    <w:rsid w:val="0022157D"/>
    <w:pPr>
      <w:jc w:val="both"/>
    </w:pPr>
  </w:style>
  <w:style w:customStyle="true" w:styleId="TijelotekstaChar" w:type="character">
    <w:name w:val="Tijelo teksta Char"/>
    <w:basedOn w:val="Zadanifontodlomka"/>
    <w:link w:val="Tijeloteksta"/>
    <w:rsid w:val="0022157D"/>
    <w:rPr>
      <w:rFonts w:cs="Times New Roman" w:eastAsia="Times New Roman"/>
      <w:szCs w:val="24"/>
      <w:lang w:eastAsia="hr-HR"/>
    </w:rPr>
  </w:style>
  <w:style w:styleId="Podnaslov" w:type="paragraph">
    <w:name w:val="Subtitle"/>
    <w:basedOn w:val="Normal"/>
    <w:link w:val="PodnaslovChar"/>
    <w:qFormat/>
    <w:rsid w:val="0022157D"/>
    <w:pPr>
      <w:jc w:val="both"/>
    </w:pPr>
    <w:rPr>
      <w:rFonts w:hAnsi="Tahoma" w:ascii="Tahoma"/>
      <w:b/>
      <w:color w:val="0000FF"/>
      <w:szCs w:val="20"/>
    </w:rPr>
  </w:style>
  <w:style w:customStyle="true" w:styleId="PodnaslovChar" w:type="character">
    <w:name w:val="Podnaslov Char"/>
    <w:basedOn w:val="Zadanifontodlomka"/>
    <w:link w:val="Podnaslov"/>
    <w:rsid w:val="0022157D"/>
    <w:rPr>
      <w:rFonts w:cs="Times New Roman" w:eastAsia="Times New Roman" w:hAnsi="Tahoma" w:ascii="Tahoma"/>
      <w:b/>
      <w:color w:val="0000FF"/>
      <w:szCs w:val="20"/>
      <w:lang w:eastAsia="hr-HR"/>
    </w:rPr>
  </w:style>
  <w:style w:styleId="Odlomakpopisa" w:type="paragraph">
    <w:name w:val="List Paragraph"/>
    <w:basedOn w:val="Normal"/>
    <w:uiPriority w:val="34"/>
    <w:qFormat/>
    <w:rsid w:val="006D5886"/>
    <w:pPr>
      <w:ind w:left="720"/>
      <w:contextualSpacing/>
    </w:pPr>
  </w:style>
  <w:style w:customStyle="true" w:styleId="BodyText21" w:type="paragraph">
    <w:name w:val="Body Text 21"/>
    <w:basedOn w:val="Normal"/>
    <w:rsid w:val="00FA3E85"/>
    <w:pPr>
      <w:overflowPunct w:val="false"/>
      <w:autoSpaceDE w:val="false"/>
      <w:autoSpaceDN w:val="false"/>
      <w:adjustRightInd w:val="false"/>
      <w:ind w:hanging="720" w:left="720"/>
      <w:jc w:val="both"/>
      <w:textAlignment w:val="baseline"/>
    </w:pPr>
    <w:rPr>
      <w:rFonts w:hAnsi="Arial" w:ascii="Arial"/>
      <w:szCs w:val="20"/>
    </w:rPr>
  </w:style>
  <w:style w:styleId="Naglaeno" w:type="character">
    <w:name w:val="Strong"/>
    <w:basedOn w:val="Zadanifontodlomka"/>
    <w:uiPriority w:val="22"/>
    <w:qFormat/>
    <w:rsid w:val="0052745C"/>
    <w:rPr>
      <w:b/>
      <w:bCs/>
    </w:rPr>
  </w:style>
  <w:style w:styleId="Bezproreda" w:type="paragraph">
    <w:name w:val="No Spacing"/>
    <w:uiPriority w:val="1"/>
    <w:qFormat/>
    <w:rsid w:val="00080853"/>
    <w:rPr>
      <w:rFonts w:hAnsiTheme="minorHAnsi" w:asciiTheme="minorHAnsi"/>
      <w:sz w:val="22"/>
    </w:rPr>
  </w:style>
  <w:style w:customStyle="true" w:styleId="Naslov9Char" w:type="character">
    <w:name w:val="Naslov 9 Char"/>
    <w:basedOn w:val="Zadanifontodlomka"/>
    <w:link w:val="Naslov9"/>
    <w:rsid w:val="00487194"/>
    <w:rPr>
      <w:rFonts w:cs="Arial" w:eastAsia="Times New Roman" w:hAnsi="Arial" w:ascii="Arial"/>
      <w:sz w:val="22"/>
      <w:lang w:eastAsia="hr-HR"/>
    </w:rPr>
  </w:style>
  <w:style w:styleId="Brojstranice" w:type="character">
    <w:name w:val="page number"/>
    <w:basedOn w:val="Zadanifontodlomka"/>
    <w:rsid w:val="00487194"/>
  </w:style>
  <w:style w:styleId="Tijeloteksta-uvlaka2" w:type="paragraph">
    <w:name w:val="Body Text Indent 2"/>
    <w:basedOn w:val="Normal"/>
    <w:link w:val="Tijeloteksta-uvlaka2Char"/>
    <w:rsid w:val="00487194"/>
    <w:pPr>
      <w:spacing w:lineRule="auto" w:line="480" w:after="120"/>
      <w:ind w:left="283"/>
    </w:pPr>
  </w:style>
  <w:style w:customStyle="true" w:styleId="Tijeloteksta-uvlaka2Char" w:type="character">
    <w:name w:val="Tijelo teksta - uvlaka 2 Char"/>
    <w:basedOn w:val="Zadanifontodlomka"/>
    <w:link w:val="Tijeloteksta-uvlaka2"/>
    <w:rsid w:val="00487194"/>
    <w:rPr>
      <w:rFonts w:cs="Times New Roman" w:eastAsia="Times New Roman"/>
      <w:szCs w:val="24"/>
      <w:lang w:eastAsia="hr-HR"/>
    </w:rPr>
  </w:style>
  <w:style w:styleId="Hiperveza" w:type="character">
    <w:name w:val="Hyperlink"/>
    <w:basedOn w:val="Zadanifontodlomka"/>
    <w:rsid w:val="00487194"/>
    <w:rPr>
      <w:color w:themeColor="hyperlink" w:val="0000FF"/>
      <w:u w:val="single"/>
    </w:rPr>
  </w:style>
  <w:style w:customStyle="true" w:styleId="Default" w:type="paragraph">
    <w:name w:val="Default"/>
    <w:rsid w:val="00487194"/>
    <w:pPr>
      <w:autoSpaceDE w:val="false"/>
      <w:autoSpaceDN w:val="false"/>
      <w:adjustRightInd w:val="false"/>
    </w:pPr>
    <w:rPr>
      <w:rFonts w:cs="Times New Roman" w:eastAsia="Times New Roman"/>
      <w:color w:val="000000"/>
      <w:szCs w:val="24"/>
      <w:lang w:eastAsia="hr-HR"/>
    </w:rPr>
  </w:style>
  <w:style w:customStyle="true" w:styleId="MarginText" w:type="paragraph">
    <w:name w:val="Margin Text"/>
    <w:basedOn w:val="Tijeloteksta"/>
    <w:rsid w:val="00AA124F"/>
    <w:pPr>
      <w:overflowPunct w:val="false"/>
      <w:autoSpaceDE w:val="false"/>
      <w:autoSpaceDN w:val="false"/>
      <w:adjustRightInd w:val="false"/>
      <w:spacing w:after="240"/>
      <w:textAlignment w:val="baseline"/>
    </w:pPr>
    <w:rPr>
      <w:sz w:val="22"/>
      <w:szCs w:val="20"/>
      <w:lang w:eastAsia="en-US" w:val="en-GB"/>
    </w:rPr>
  </w:style>
  <w:style w:styleId="Istaknuto" w:type="character">
    <w:name w:val="Emphasis"/>
    <w:basedOn w:val="Zadanifontodlomka"/>
    <w:uiPriority w:val="20"/>
    <w:qFormat/>
    <w:rsid w:val="00F04F0F"/>
    <w:rPr>
      <w:i/>
      <w:iCs/>
    </w:rPr>
  </w:style>
  <w:style w:styleId="Tekstrezerviranogmjesta" w:type="character">
    <w:name w:val="Placeholder Text"/>
    <w:basedOn w:val="Zadanifontodlomka"/>
    <w:uiPriority w:val="99"/>
    <w:semiHidden/>
    <w:rsid w:val="00644A8B"/>
    <w:rPr>
      <w:color w:val="808080"/>
      <w:bdr w:space="0" w:sz="0" w:color="auto" w:val="none"/>
      <w:shd w:fill="auto" w:color="auto" w:val="clear"/>
    </w:rPr>
  </w:style>
  <w:style w:customStyle="true" w:styleId="eSPISCCParagraphDefaultFont" w:type="character">
    <w:name w:val="eSPIS_CC_Paragraph Default Font"/>
    <w:basedOn w:val="Zadanifontodlomka"/>
    <w:rsid w:val="00644A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4A8B"/>
    <w:rPr>
      <w:bdr w:space="0" w:sz="0" w:color="auto" w:val="none"/>
      <w:shd w:fill="FFFFCC" w:color="auto" w:val="clear"/>
      <w:lang w:val="hr-HR"/>
    </w:rPr>
  </w:style>
  <w:style w:customStyle="true" w:styleId="PozadinaSvijetloCrvena" w:type="character">
    <w:name w:val="Pozadina_SvijetloCrvena"/>
    <w:basedOn w:val="eSPISCCParagraphDefaultFont"/>
    <w:rsid w:val="00644A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4A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0" w:unhideWhenUsed="0"/>
    <w:lsdException w:name="Body Text Indent 2" w:uiPriority="0"/>
    <w:lsdException w:name="Hyperlink" w:uiPriority="0"/>
    <w:lsdException w:name="Strong" w:qFormat="1" w:semiHidden="0" w:uiPriority="22" w:unhideWhenUsed="0"/>
    <w:lsdException w:name="Emphasis" w:qFormat="1" w:semiHidden="0" w:uiPriority="20" w:unhideWhenUsed="0"/>
    <w:lsdException w:name="Balloo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1426"/>
    <w:rPr>
      <w:rFonts w:cs="Times New Roman" w:eastAsia="Times New Roman"/>
      <w:szCs w:val="24"/>
      <w:lang w:eastAsia="hr-HR"/>
    </w:rPr>
  </w:style>
  <w:style w:styleId="Naslov9" w:type="paragraph">
    <w:name w:val="heading 9"/>
    <w:basedOn w:val="Normal"/>
    <w:next w:val="Normal"/>
    <w:link w:val="Naslov9Char"/>
    <w:qFormat/>
    <w:rsid w:val="00487194"/>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semiHidden/>
    <w:unhideWhenUsed/>
    <w:rsid w:val="006B1865"/>
    <w:rPr>
      <w:rFonts w:ascii="Tahoma" w:cs="Tahoma" w:hAnsi="Tahoma"/>
      <w:sz w:val="16"/>
      <w:szCs w:val="16"/>
    </w:rPr>
  </w:style>
  <w:style w:customStyle="1" w:styleId="TekstbaloniaChar" w:type="character">
    <w:name w:val="Tekst balončića Char"/>
    <w:basedOn w:val="Zadanifontodlomka"/>
    <w:link w:val="Tekstbalonia"/>
    <w:semiHidden/>
    <w:rsid w:val="006B1865"/>
    <w:rPr>
      <w:rFonts w:ascii="Tahoma" w:cs="Tahoma" w:eastAsia="Times New Roman" w:hAnsi="Tahoma"/>
      <w:sz w:val="16"/>
      <w:szCs w:val="16"/>
      <w:lang w:eastAsia="hr-HR"/>
    </w:rPr>
  </w:style>
  <w:style w:styleId="Zaglavlje" w:type="paragraph">
    <w:name w:val="header"/>
    <w:basedOn w:val="Normal"/>
    <w:link w:val="ZaglavljeChar"/>
    <w:unhideWhenUsed/>
    <w:rsid w:val="006B1865"/>
    <w:pPr>
      <w:tabs>
        <w:tab w:pos="4536" w:val="center"/>
        <w:tab w:pos="9072" w:val="right"/>
      </w:tabs>
    </w:pPr>
  </w:style>
  <w:style w:customStyle="1" w:styleId="ZaglavljeChar" w:type="character">
    <w:name w:val="Zaglavlje Char"/>
    <w:basedOn w:val="Zadanifontodlomka"/>
    <w:link w:val="Zaglavlje"/>
    <w:rsid w:val="006B1865"/>
    <w:rPr>
      <w:rFonts w:cs="Times New Roman" w:eastAsia="Times New Roman"/>
      <w:szCs w:val="24"/>
      <w:lang w:eastAsia="hr-HR"/>
    </w:rPr>
  </w:style>
  <w:style w:styleId="Podnoje" w:type="paragraph">
    <w:name w:val="footer"/>
    <w:basedOn w:val="Normal"/>
    <w:link w:val="PodnojeChar"/>
    <w:unhideWhenUsed/>
    <w:rsid w:val="006B1865"/>
    <w:pPr>
      <w:tabs>
        <w:tab w:pos="4536" w:val="center"/>
        <w:tab w:pos="9072" w:val="right"/>
      </w:tabs>
    </w:pPr>
  </w:style>
  <w:style w:customStyle="1" w:styleId="PodnojeChar" w:type="character">
    <w:name w:val="Podnožje Char"/>
    <w:basedOn w:val="Zadanifontodlomka"/>
    <w:link w:val="Podnoje"/>
    <w:rsid w:val="006B1865"/>
    <w:rPr>
      <w:rFonts w:cs="Times New Roman" w:eastAsia="Times New Roman"/>
      <w:szCs w:val="24"/>
      <w:lang w:eastAsia="hr-HR"/>
    </w:rPr>
  </w:style>
  <w:style w:styleId="Tijeloteksta" w:type="paragraph">
    <w:name w:val="Body Text"/>
    <w:basedOn w:val="Normal"/>
    <w:link w:val="TijelotekstaChar"/>
    <w:rsid w:val="0022157D"/>
    <w:pPr>
      <w:jc w:val="both"/>
    </w:pPr>
  </w:style>
  <w:style w:customStyle="1" w:styleId="TijelotekstaChar" w:type="character">
    <w:name w:val="Tijelo teksta Char"/>
    <w:basedOn w:val="Zadanifontodlomka"/>
    <w:link w:val="Tijeloteksta"/>
    <w:rsid w:val="0022157D"/>
    <w:rPr>
      <w:rFonts w:cs="Times New Roman" w:eastAsia="Times New Roman"/>
      <w:szCs w:val="24"/>
      <w:lang w:eastAsia="hr-HR"/>
    </w:rPr>
  </w:style>
  <w:style w:styleId="Podnaslov" w:type="paragraph">
    <w:name w:val="Subtitle"/>
    <w:basedOn w:val="Normal"/>
    <w:link w:val="PodnaslovChar"/>
    <w:qFormat/>
    <w:rsid w:val="0022157D"/>
    <w:pPr>
      <w:jc w:val="both"/>
    </w:pPr>
    <w:rPr>
      <w:rFonts w:ascii="Tahoma" w:hAnsi="Tahoma"/>
      <w:b/>
      <w:color w:val="0000FF"/>
      <w:szCs w:val="20"/>
    </w:rPr>
  </w:style>
  <w:style w:customStyle="1" w:styleId="PodnaslovChar" w:type="character">
    <w:name w:val="Podnaslov Char"/>
    <w:basedOn w:val="Zadanifontodlomka"/>
    <w:link w:val="Podnaslov"/>
    <w:rsid w:val="0022157D"/>
    <w:rPr>
      <w:rFonts w:ascii="Tahoma" w:cs="Times New Roman" w:eastAsia="Times New Roman" w:hAnsi="Tahoma"/>
      <w:b/>
      <w:color w:val="0000FF"/>
      <w:szCs w:val="20"/>
      <w:lang w:eastAsia="hr-HR"/>
    </w:rPr>
  </w:style>
  <w:style w:styleId="Odlomakpopisa" w:type="paragraph">
    <w:name w:val="List Paragraph"/>
    <w:basedOn w:val="Normal"/>
    <w:uiPriority w:val="34"/>
    <w:qFormat/>
    <w:rsid w:val="006D5886"/>
    <w:pPr>
      <w:ind w:left="720"/>
      <w:contextualSpacing/>
    </w:pPr>
  </w:style>
  <w:style w:customStyle="1" w:styleId="BodyText21" w:type="paragraph">
    <w:name w:val="Body Text 21"/>
    <w:basedOn w:val="Normal"/>
    <w:rsid w:val="00FA3E85"/>
    <w:pPr>
      <w:overflowPunct w:val="0"/>
      <w:autoSpaceDE w:val="0"/>
      <w:autoSpaceDN w:val="0"/>
      <w:adjustRightInd w:val="0"/>
      <w:ind w:hanging="720" w:left="720"/>
      <w:jc w:val="both"/>
      <w:textAlignment w:val="baseline"/>
    </w:pPr>
    <w:rPr>
      <w:rFonts w:ascii="Arial" w:hAnsi="Arial"/>
      <w:szCs w:val="20"/>
    </w:rPr>
  </w:style>
  <w:style w:styleId="Naglaeno" w:type="character">
    <w:name w:val="Strong"/>
    <w:basedOn w:val="Zadanifontodlomka"/>
    <w:uiPriority w:val="22"/>
    <w:qFormat/>
    <w:rsid w:val="0052745C"/>
    <w:rPr>
      <w:b/>
      <w:bCs/>
    </w:rPr>
  </w:style>
  <w:style w:styleId="Bezproreda" w:type="paragraph">
    <w:name w:val="No Spacing"/>
    <w:uiPriority w:val="1"/>
    <w:qFormat/>
    <w:rsid w:val="00080853"/>
    <w:rPr>
      <w:rFonts w:asciiTheme="minorHAnsi" w:hAnsiTheme="minorHAnsi"/>
      <w:sz w:val="22"/>
    </w:rPr>
  </w:style>
  <w:style w:customStyle="1" w:styleId="Naslov9Char" w:type="character">
    <w:name w:val="Naslov 9 Char"/>
    <w:basedOn w:val="Zadanifontodlomka"/>
    <w:link w:val="Naslov9"/>
    <w:rsid w:val="00487194"/>
    <w:rPr>
      <w:rFonts w:ascii="Arial" w:cs="Arial" w:eastAsia="Times New Roman" w:hAnsi="Arial"/>
      <w:sz w:val="22"/>
      <w:lang w:eastAsia="hr-HR"/>
    </w:rPr>
  </w:style>
  <w:style w:styleId="Brojstranice" w:type="character">
    <w:name w:val="page number"/>
    <w:basedOn w:val="Zadanifontodlomka"/>
    <w:rsid w:val="00487194"/>
  </w:style>
  <w:style w:styleId="Tijeloteksta-uvlaka2" w:type="paragraph">
    <w:name w:val="Body Text Indent 2"/>
    <w:basedOn w:val="Normal"/>
    <w:link w:val="Tijeloteksta-uvlaka2Char"/>
    <w:rsid w:val="00487194"/>
    <w:pPr>
      <w:spacing w:after="120" w:line="480" w:lineRule="auto"/>
      <w:ind w:left="283"/>
    </w:pPr>
  </w:style>
  <w:style w:customStyle="1" w:styleId="Tijeloteksta-uvlaka2Char" w:type="character">
    <w:name w:val="Tijelo teksta - uvlaka 2 Char"/>
    <w:basedOn w:val="Zadanifontodlomka"/>
    <w:link w:val="Tijeloteksta-uvlaka2"/>
    <w:rsid w:val="00487194"/>
    <w:rPr>
      <w:rFonts w:cs="Times New Roman" w:eastAsia="Times New Roman"/>
      <w:szCs w:val="24"/>
      <w:lang w:eastAsia="hr-HR"/>
    </w:rPr>
  </w:style>
  <w:style w:styleId="Hiperveza" w:type="character">
    <w:name w:val="Hyperlink"/>
    <w:basedOn w:val="Zadanifontodlomka"/>
    <w:rsid w:val="00487194"/>
    <w:rPr>
      <w:color w:themeColor="hyperlink" w:val="0000FF"/>
      <w:u w:val="single"/>
    </w:rPr>
  </w:style>
  <w:style w:customStyle="1" w:styleId="Default" w:type="paragraph">
    <w:name w:val="Default"/>
    <w:rsid w:val="00487194"/>
    <w:pPr>
      <w:autoSpaceDE w:val="0"/>
      <w:autoSpaceDN w:val="0"/>
      <w:adjustRightInd w:val="0"/>
    </w:pPr>
    <w:rPr>
      <w:rFonts w:cs="Times New Roman" w:eastAsia="Times New Roman"/>
      <w:color w:val="000000"/>
      <w:szCs w:val="24"/>
      <w:lang w:eastAsia="hr-HR"/>
    </w:rPr>
  </w:style>
  <w:style w:customStyle="1" w:styleId="MarginText" w:type="paragraph">
    <w:name w:val="Margin Text"/>
    <w:basedOn w:val="Tijeloteksta"/>
    <w:rsid w:val="00AA124F"/>
    <w:pPr>
      <w:overflowPunct w:val="0"/>
      <w:autoSpaceDE w:val="0"/>
      <w:autoSpaceDN w:val="0"/>
      <w:adjustRightInd w:val="0"/>
      <w:spacing w:after="240"/>
      <w:textAlignment w:val="baseline"/>
    </w:pPr>
    <w:rPr>
      <w:sz w:val="22"/>
      <w:szCs w:val="20"/>
      <w:lang w:eastAsia="en-US" w:val="en-GB"/>
    </w:rPr>
  </w:style>
  <w:style w:styleId="Istaknuto" w:type="character">
    <w:name w:val="Emphasis"/>
    <w:basedOn w:val="Zadanifontodlomka"/>
    <w:uiPriority w:val="20"/>
    <w:qFormat/>
    <w:rsid w:val="00F04F0F"/>
    <w:rPr>
      <w:i/>
      <w:iCs/>
    </w:rPr>
  </w:style>
  <w:style w:styleId="Tekstrezerviranogmjesta" w:type="character">
    <w:name w:val="Placeholder Text"/>
    <w:basedOn w:val="Zadanifontodlomka"/>
    <w:uiPriority w:val="99"/>
    <w:semiHidden/>
    <w:rsid w:val="00644A8B"/>
    <w:rPr>
      <w:color w:val="808080"/>
      <w:bdr w:color="auto" w:space="0" w:sz="0" w:val="none"/>
      <w:shd w:color="auto" w:fill="auto" w:val="clear"/>
    </w:rPr>
  </w:style>
  <w:style w:customStyle="1" w:styleId="eSPISCCParagraphDefaultFont" w:type="character">
    <w:name w:val="eSPIS_CC_Paragraph Default Font"/>
    <w:basedOn w:val="Zadanifontodlomka"/>
    <w:rsid w:val="00644A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4A8B"/>
    <w:rPr>
      <w:bdr w:color="auto" w:space="0" w:sz="0" w:val="none"/>
      <w:shd w:color="auto" w:fill="FFFFCC" w:val="clear"/>
      <w:lang w:val="hr-HR"/>
    </w:rPr>
  </w:style>
  <w:style w:customStyle="1" w:styleId="PozadinaSvijetloCrvena" w:type="character">
    <w:name w:val="Pozadina_SvijetloCrvena"/>
    <w:basedOn w:val="eSPISCCParagraphDefaultFont"/>
    <w:rsid w:val="00644A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4A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582927">
      <w:bodyDiv w:val="true"/>
      <w:marLeft w:val="0"/>
      <w:marRight w:val="0"/>
      <w:marTop w:val="0"/>
      <w:marBottom w:val="0"/>
      <w:divBdr>
        <w:top w:space="0" w:sz="0" w:color="auto" w:val="none"/>
        <w:left w:space="0" w:sz="0" w:color="auto" w:val="none"/>
        <w:bottom w:space="0" w:sz="0" w:color="auto" w:val="none"/>
        <w:right w:space="0" w:sz="0" w:color="auto" w:val="none"/>
      </w:divBdr>
    </w:div>
    <w:div w:id="94592065">
      <w:bodyDiv w:val="true"/>
      <w:marLeft w:val="0"/>
      <w:marRight w:val="0"/>
      <w:marTop w:val="0"/>
      <w:marBottom w:val="0"/>
      <w:divBdr>
        <w:top w:space="0" w:sz="0" w:color="auto" w:val="none"/>
        <w:left w:space="0" w:sz="0" w:color="auto" w:val="none"/>
        <w:bottom w:space="0" w:sz="0" w:color="auto" w:val="none"/>
        <w:right w:space="0" w:sz="0" w:color="auto" w:val="none"/>
      </w:divBdr>
    </w:div>
    <w:div w:id="367413943">
      <w:bodyDiv w:val="true"/>
      <w:marLeft w:val="0"/>
      <w:marRight w:val="0"/>
      <w:marTop w:val="0"/>
      <w:marBottom w:val="0"/>
      <w:divBdr>
        <w:top w:space="0" w:sz="0" w:color="auto" w:val="none"/>
        <w:left w:space="0" w:sz="0" w:color="auto" w:val="none"/>
        <w:bottom w:space="0" w:sz="0" w:color="auto" w:val="none"/>
        <w:right w:space="0" w:sz="0" w:color="auto" w:val="none"/>
      </w:divBdr>
    </w:div>
    <w:div w:id="1209729248">
      <w:bodyDiv w:val="true"/>
      <w:marLeft w:val="0"/>
      <w:marRight w:val="0"/>
      <w:marTop w:val="0"/>
      <w:marBottom w:val="0"/>
      <w:divBdr>
        <w:top w:space="0" w:sz="0" w:color="auto" w:val="none"/>
        <w:left w:space="0" w:sz="0" w:color="auto" w:val="none"/>
        <w:bottom w:space="0" w:sz="0" w:color="auto" w:val="none"/>
        <w:right w:space="0" w:sz="0" w:color="auto" w:val="none"/>
      </w:divBdr>
    </w:div>
    <w:div w:id="18702977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St-119/2015</izvorni_sadrzaj>
    <derivirana_varijabla naziv="DomainObject.Predmet.OznakaBroj_1">St-119/2015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AREIOS d.o.o. za usluge</izvorni_sadrzaj>
    <derivirana_varijabla naziv="DomainObject.Predmet.ProtustrankaFormated_1">  AREIOS d.o.o. za usluge</derivirana_varijabla>
  </DomainObject.Predmet.ProtustrankaFormated>
  <DomainObject.Predmet.ProtustrankaFormatedOIB>
    <izvorni_sadrzaj>  AREIOS d.o.o. za usluge, OIB 60966752592</izvorni_sadrzaj>
    <derivirana_varijabla naziv="DomainObject.Predmet.ProtustrankaFormatedOIB_1">  AREIOS d.o.o. za usluge, OIB 60966752592</derivirana_varijabla>
  </DomainObject.Predmet.ProtustrankaFormatedOIB>
  <DomainObject.Predmet.ProtustrankaFormatedWithAdress>
    <izvorni_sadrzaj> AREIOS d.o.o. za usluge, Obala hrvatskog narodnog preporoda 6, 21000 Split</izvorni_sadrzaj>
    <derivirana_varijabla naziv="DomainObject.Predmet.ProtustrankaFormatedWithAdress_1"> AREIOS d.o.o. za usluge, Obala hrvatskog narodnog preporoda 6, 21000 Split</derivirana_varijabla>
  </DomainObject.Predmet.ProtustrankaFormatedWithAdress>
  <DomainObject.Predmet.ProtustrankaFormatedWithAdressOIB>
    <izvorni_sadrzaj> AREIOS d.o.o. za usluge, OIB 60966752592, Obala hrvatskog narodnog preporoda 6, 21000 Split</izvorni_sadrzaj>
    <derivirana_varijabla naziv="DomainObject.Predmet.ProtustrankaFormatedWithAdressOIB_1"> AREIOS d.o.o. za usluge, OIB 60966752592, Obala hrvatskog narodnog preporoda 6, 21000 Split</derivirana_varijabla>
  </DomainObject.Predmet.ProtustrankaFormatedWithAdressOIB>
  <DomainObject.Predmet.ProtustrankaWithAdress>
    <izvorni_sadrzaj>AREIOS d.o.o. za usluge Obala hrvatskog narodnog preporoda 6, 21000 Split</izvorni_sadrzaj>
    <derivirana_varijabla naziv="DomainObject.Predmet.ProtustrankaWithAdress_1">AREIOS d.o.o. za usluge Obala hrvatskog narodnog preporoda 6, 21000 Split</derivirana_varijabla>
  </DomainObject.Predmet.ProtustrankaWithAdress>
  <DomainObject.Predmet.ProtustrankaWithAdressOIB>
    <izvorni_sadrzaj>AREIOS d.o.o. za usluge, OIB 60966752592, Obala hrvatskog narodnog preporoda 6, 21000 Split</izvorni_sadrzaj>
    <derivirana_varijabla naziv="DomainObject.Predmet.ProtustrankaWithAdressOIB_1">AREIOS d.o.o. za usluge, OIB 60966752592, Obala hrvatskog narodnog preporoda 6, 21000 Split</derivirana_varijabla>
  </DomainObject.Predmet.ProtustrankaWithAdressOIB>
  <DomainObject.Predmet.ProtustrankaNazivFormated>
    <izvorni_sadrzaj>AREIOS d.o.o. za usluge</izvorni_sadrzaj>
    <derivirana_varijabla naziv="DomainObject.Predmet.ProtustrankaNazivFormated_1">AREIOS d.o.o. za usluge</derivirana_varijabla>
  </DomainObject.Predmet.ProtustrankaNazivFormated>
  <DomainObject.Predmet.ProtustrankaNazivFormatedOIB>
    <izvorni_sadrzaj>AREIOS d.o.o. za usluge, OIB 60966752592</izvorni_sadrzaj>
    <derivirana_varijabla naziv="DomainObject.Predmet.ProtustrankaNazivFormatedOIB_1">AREIOS d.o.o. za usluge, OIB 60966752592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 Platz 1, 9020 Klagenfurt zastupanog po punomoćniku MAMIĆ PERIĆ REBERSKI RIMAC Odvjetničko društvo, društvo s ograničenom odgovornošću</izvorni_sadrzaj>
    <derivirana_varijabla naziv="DomainObject.Predmet.StrankaFormatedWithAdress_1">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HETA ASSET RESOLUTION AG Alpen-adria Platz 1,9020 Klagenfurt</izvorni_sadrzaj>
    <derivirana_varijabla naziv="DomainObject.Predmet.StrankaWithAdress_1">HETA ASSET RESOLUTION AG Alpen-adria Platz 1,9020 Klagenfurt</derivirana_varijabla>
  </DomainObject.Predmet.StrankaWithAdress>
  <DomainObject.Predmet.StrankaWithAdressOIB>
    <izvorni_sadrzaj>HETA ASSET RESOLUTION AG, OIB 90730821413, Alpen-adria Platz 1,9020 Klagenfurt</izvorni_sadrzaj>
    <derivirana_varijabla naziv="DomainObject.Predmet.StrankaWithAdressOIB_1">HETA ASSET RESOLUTION AG, OIB 90730821413, Alpen-adria Platz 1,9020 Klagenfurt</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AREIOS d.o.o. za usluge</item>
    </izvorni_sadrzaj>
    <derivirana_varijabla naziv="DomainObject.Predmet.ProtuStrankaListFormated_1">
      <item>AREIOS d.o.o. za usluge</item>
    </derivirana_varijabla>
  </DomainObject.Predmet.ProtuStrankaListFormated>
  <DomainObject.Predmet.ProtuStrankaListFormatedOIB>
    <izvorni_sadrzaj>
      <item>AREIOS d.o.o. za usluge, OIB 60966752592</item>
    </izvorni_sadrzaj>
    <derivirana_varijabla naziv="DomainObject.Predmet.ProtuStrankaListFormatedOIB_1">
      <item>AREIOS d.o.o. za usluge, OIB 60966752592</item>
    </derivirana_varijabla>
  </DomainObject.Predmet.ProtuStrankaListFormatedOIB>
  <DomainObject.Predmet.ProtuStrankaListFormatedWithAdress>
    <izvorni_sadrzaj>
      <item>AREIOS d.o.o. za usluge, Obala hrvatskog narodnog preporoda 6, 21000 Split</item>
    </izvorni_sadrzaj>
    <derivirana_varijabla naziv="DomainObject.Predmet.ProtuStrankaListFormatedWithAdress_1">
      <item>AREIOS d.o.o. za usluge, Obala hrvatskog narodnog preporoda 6, 21000 Split</item>
    </derivirana_varijabla>
  </DomainObject.Predmet.ProtuStrankaListFormatedWithAdress>
  <DomainObject.Predmet.ProtuStrankaListFormatedWithAdressOIB>
    <izvorni_sadrzaj>
      <item>AREIOS d.o.o. za usluge, OIB 60966752592, Obala hrvatskog narodnog preporoda 6, 21000 Split</item>
    </izvorni_sadrzaj>
    <derivirana_varijabla naziv="DomainObject.Predmet.ProtuStrankaListFormatedWithAdressOIB_1">
      <item>AREIOS d.o.o. za usluge, OIB 60966752592, Obala hrvatskog narodnog preporoda 6, 21000 Split</item>
    </derivirana_varijabla>
  </DomainObject.Predmet.ProtuStrankaListFormatedWithAdressOIB>
  <DomainObject.Predmet.ProtuStrankaListNazivFormated>
    <izvorni_sadrzaj>
      <item>AREIOS d.o.o. za usluge</item>
    </izvorni_sadrzaj>
    <derivirana_varijabla naziv="DomainObject.Predmet.ProtuStrankaListNazivFormated_1">
      <item>AREIOS d.o.o. za usluge</item>
    </derivirana_varijabla>
  </DomainObject.Predmet.ProtuStrankaListNazivFormated>
  <DomainObject.Predmet.ProtuStrankaListNazivFormatedOIB>
    <izvorni_sadrzaj>
      <item>AREIOS d.o.o. za usluge, OIB 60966752592</item>
    </izvorni_sadrzaj>
    <derivirana_varijabla naziv="DomainObject.Predmet.ProtuStrankaListNazivFormatedOIB_1">
      <item>AREIOS d.o.o. za usluge, OIB 60966752592</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tem>Kristijan Gelo</item>
      <item>Ljiljana Poljanić</item>
      <item>Mladen Parčina</item>
    </izvorni_sadrzaj>
    <derivirana_varijabla naziv="DomainObject.Predmet.OstaliListFormated_1">
      <item>MAMIĆ PERIĆ REBERSKI RIMAC Odvjetničko društvo, društvo s ograničenom odgovornošću punomoćnik sudionika u postupku HETA ASSET RESOLUTION AG</item>
      <item>Kristijan Gelo</item>
      <item>Ljiljana Poljanić</item>
      <item>Mladen Parčina</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tem>Kristijan Gelo, OIB 17903574632</item>
      <item>Ljiljana Poljanić, OIB 73648398828</item>
      <item>Mladen Parčina, OIB 72978947453</item>
    </izvorni_sadrzaj>
    <derivirana_varijabla naziv="DomainObject.Predmet.OstaliListFormatedOIB_1">
      <item>MAMIĆ PERIĆ REBERSKI RIMAC Odvjetničko društvo, društvo s ograničenom odgovornošću, OIB 32802230502 punomoćnik sudionika u postupku HETA ASSET RESOLUTION AG</item>
      <item>Kristijan Gelo, OIB 17903574632</item>
      <item>Ljiljana Poljanić, OIB 73648398828</item>
      <item>Mladen Parčina, OIB 72978947453</item>
    </derivirana_varijabla>
  </DomainObject.Predmet.OstaliListFormatedOIB>
  <DomainObject.Predmet.OstaliListFormatedWithAdress>
    <izvorni_sadrzaj>
      <item>MAMIĆ PERIĆ REBERSKI RIMAC Odvjetničko društvo, društvo s ograničenom odgovornošću, Radnička cesta 80, Zagreb punomoćnik sudionika u postupku HETA ASSET RESOLUTION AG</item>
      <item>Kristijan Gelo, Bukovčeva 16, 21000 Split</item>
      <item>Ljiljana Poljanić, Vinkovačka 25, 21000 Split</item>
      <item>Mladen Parčina, Hrvatskih iseljenika 8b, 21000 Split</item>
    </izvorni_sadrzaj>
    <derivirana_varijabla naziv="DomainObject.Predmet.OstaliListFormatedWithAdress_1">
      <item>MAMIĆ PERIĆ REBERSKI RIMAC Odvjetničko društvo, društvo s ograničenom odgovornošću, Radnička cesta 80, Zagreb punomoćnik sudionika u postupku HETA ASSET RESOLUTION AG</item>
      <item>Kristijan Gelo, Bukovčeva 16, 21000 Split</item>
      <item>Ljiljana Poljanić, Vinkovačka 25, 21000 Split</item>
      <item>Mladen Parčina, Hrvatskih iseljenika 8b, 21000 Split</item>
    </derivirana_varijabla>
  </DomainObject.Predmet.OstaliListFormatedWithAdress>
  <DomainObject.Predmet.OstaliListFormatedWithAdressOIB>
    <izvorni_sadrzaj>
      <item>MAMIĆ PERIĆ REBERSKI RIMAC Odvjetničko društvo, društvo s ograničenom odgovornošću, OIB 32802230502, Radnička cesta 80, Zagreb punomoćnik sudionika u postupku HETA ASSET RESOLUTION AG</item>
      <item>Kristijan Gelo, OIB 17903574632, Bukovčeva 16, 21000 Split</item>
      <item>Ljiljana Poljanić, OIB 73648398828, Vinkovačka 25, 21000 Split</item>
      <item>Mladen Parčina, OIB 72978947453, Hrvatskih iseljenika 8b, 21000 Split</item>
    </izvorni_sadrzaj>
    <derivirana_varijabla naziv="DomainObject.Predmet.OstaliListFormatedWithAdressOIB_1">
      <item>MAMIĆ PERIĆ REBERSKI RIMAC Odvjetničko društvo, društvo s ograničenom odgovornošću, OIB 32802230502, Radnička cesta 80, Zagreb punomoćnik sudionika u postupku HETA ASSET RESOLUTION AG</item>
      <item>Kristijan Gelo, OIB 17903574632, Bukovčeva 16, 21000 Split</item>
      <item>Ljiljana Poljanić, OIB 73648398828, Vinkovačka 25, 21000 Split</item>
      <item>Mladen Parčina, OIB 72978947453, Hrvatskih iseljenika 8b, 21000 Split</item>
    </derivirana_varijabla>
  </DomainObject.Predmet.OstaliListFormatedWithAdressOIB>
  <DomainObject.Predmet.OstaliListNazivFormated>
    <izvorni_sadrzaj>
      <item>MAMIĆ PERIĆ REBERSKI RIMAC Odvjetničko društvo, društvo s ograničenom odgovornošću</item>
      <item>Kristijan Gelo</item>
      <item>Ljiljana Poljanić</item>
      <item>Mladen Parčina</item>
    </izvorni_sadrzaj>
    <derivirana_varijabla naziv="DomainObject.Predmet.OstaliListNazivFormated_1">
      <item>MAMIĆ PERIĆ REBERSKI RIMAC Odvjetničko društvo, društvo s ograničenom odgovornošću</item>
      <item>Kristijan Gelo</item>
      <item>Ljiljana Poljanić</item>
      <item>Mladen Parčina</item>
    </derivirana_varijabla>
  </DomainObject.Predmet.OstaliListNazivFormated>
  <DomainObject.Predmet.OstaliListNazivFormatedOIB>
    <izvorni_sadrzaj>
      <item>MAMIĆ PERIĆ REBERSKI RIMAC Odvjetničko društvo, društvo s ograničenom odgovornošću, OIB 32802230502</item>
      <item>Kristijan Gelo, OIB 17903574632</item>
      <item>Ljiljana Poljanić, OIB 73648398828</item>
      <item>Mladen Parčina, OIB 72978947453</item>
    </izvorni_sadrzaj>
    <derivirana_varijabla naziv="DomainObject.Predmet.OstaliListNazivFormatedOIB_1">
      <item>MAMIĆ PERIĆ REBERSKI RIMAC Odvjetničko društvo, društvo s ograničenom odgovornošću, OIB 32802230502</item>
      <item>Kristijan Gelo, OIB 17903574632</item>
      <item>Ljiljana Poljanić, OIB 73648398828</item>
      <item>Mladen Parčina, OIB 72978947453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AREIOS d.o.o. za usluge</izvorni_sadrzaj>
    <derivirana_varijabla naziv="DomainObject.Predmet.ProtustrankaIDrugi_1">AREIOS d.o.o. za usluge</derivirana_varijabla>
  </DomainObject.Predmet.ProtustrankaIDrugi>
  <DomainObject.Predmet.StrankaIDrugiAdressOIB>
    <izvorni_sadrzaj>HETA ASSET RESOLUTION AG, OIB 90730821413, Alpen-adria Platz 1, 9020 Klagenfurt</izvorni_sadrzaj>
    <derivirana_varijabla naziv="DomainObject.Predmet.StrankaIDrugiAdressOIB_1">HETA ASSET RESOLUTION AG, OIB 90730821413, Alpen-adria Platz 1, 9020 Klagenfurt</derivirana_varijabla>
  </DomainObject.Predmet.StrankaIDrugiAdressOIB>
  <DomainObject.Predmet.ProtustrankaIDrugiAdressOIB>
    <izvorni_sadrzaj>AREIOS d.o.o. za usluge, OIB 60966752592, Obala hrvatskog narodnog preporoda 6, 21000 Split</izvorni_sadrzaj>
    <derivirana_varijabla naziv="DomainObject.Predmet.ProtustrankaIDrugiAdressOIB_1">AREIOS d.o.o. za usluge, OIB 60966752592,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AREIOS d.o.o. za usluge</item>
      <item>HETA ASSET RESOLUTION AG</item>
      <item>MAMIĆ PERIĆ REBERSKI RIMAC Odvjetničko društvo, društvo s ograničenom odgovornošću</item>
      <item>Kristijan Gelo</item>
      <item>Ljiljana Poljanić</item>
      <item>Mladen Parčina</item>
    </izvorni_sadrzaj>
    <derivirana_varijabla naziv="DomainObject.Predmet.SudioniciListNaziv_1">
      <item>AREIOS d.o.o. za usluge</item>
      <item>HETA ASSET RESOLUTION AG</item>
      <item>MAMIĆ PERIĆ REBERSKI RIMAC Odvjetničko društvo, društvo s ograničenom odgovornošću</item>
      <item>Kristijan Gelo</item>
      <item>Ljiljana Poljanić</item>
      <item>Mladen Parčina</item>
    </derivirana_varijabla>
  </DomainObject.Predmet.SudioniciListNaziv>
  <DomainObject.Predmet.SudioniciListAdressOIB>
    <izvorni_sadrzaj>
      <item>AREIOS d.o.o. za usluge, OIB 60966752592, Obala hrvatskog narodnog preporoda 6,21000 Split</item>
      <item>HETA ASSET RESOLUTION AG, OIB 90730821413, Alpen-adria Platz 1,9020 Klagenfurt</item>
      <item>MAMIĆ PERIĆ REBERSKI RIMAC Odvjetničko društvo, društvo s ograničenom odgovornošću, OIB 32802230502, Radnička cesta 80,Zagreb</item>
      <item>Kristijan Gelo, OIB 17903574632, Bukovčeva 16,21000 Split</item>
      <item>Ljiljana Poljanić, OIB 73648398828, Vinkovačka 25,21000 Split</item>
      <item>Mladen Parčina, OIB 72978947453, Hrvatskih iseljenika 8b,21000 Split</item>
    </izvorni_sadrzaj>
    <derivirana_varijabla naziv="DomainObject.Predmet.SudioniciListAdressOIB_1">
      <item>AREIOS d.o.o. za usluge, OIB 60966752592, Obala hrvatskog narodnog preporoda 6,21000 Split</item>
      <item>HETA ASSET RESOLUTION AG, OIB 90730821413, Alpen-adria Platz 1,9020 Klagenfurt</item>
      <item>MAMIĆ PERIĆ REBERSKI RIMAC Odvjetničko društvo, društvo s ograničenom odgovornošću, OIB 32802230502, Radnička cesta 80,Zagreb</item>
      <item>Kristijan Gelo, OIB 17903574632, Bukovčeva 16,21000 Split</item>
      <item>Ljiljana Poljanić, OIB 73648398828, Vinkovačka 25,21000 Split</item>
      <item>Mladen Parčina, OIB 72978947453, Hrvatskih iseljenika 8b,21000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60966752592</item>
      <item>, OIB 90730821413</item>
      <item>, OIB 32802230502</item>
      <item>, OIB 17903574632</item>
      <item>, OIB 73648398828</item>
      <item>, OIB 72978947453</item>
    </izvorni_sadrzaj>
    <derivirana_varijabla naziv="DomainObject.Predmet.SudioniciListNazivOIB_1">
      <item>, OIB 60966752592</item>
      <item>, OIB 90730821413</item>
      <item>, OIB 32802230502</item>
      <item>, OIB 17903574632</item>
      <item>, OIB 73648398828</item>
      <item>, OIB 72978947453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FB17C1-967D-41C3-AEB6-C7E70D47C6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22</properties:Pages>
  <properties:Words>11330</properties:Words>
  <properties:Characters>65171</properties:Characters>
  <properties:Lines>979</properties:Lines>
  <properties:Paragraphs>204</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76564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2017-03-13T07:03:00Z</dcterms:created>
  <dc:creator>Katarina Mikulić</dc:creator>
  <cp:lastModifiedBy>Ana Golub Gruić</cp:lastModifiedBy>
  <cp:lastPrinted>2017-03-13T11:21:00Z</cp:lastPrinted>
  <dcterms:modified xmlns:xsi="http://www.w3.org/2001/XMLSchema-instance" xsi:type="dcterms:W3CDTF">2017-03-13T12:07:00Z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22</vt:i4>
  </prop:property>
</prop:Properties>
</file>