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c266" w14:paraId="b61c266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911A75">
      <w:pPr>
        <w:jc w:val="center"/>
      </w:pPr>
      <w:r w:rsidRPr="00911A75">
        <w:t>R E P U B L I K A  H R V A T S K A</w:t>
      </w:r>
    </w:p>
    <w:p w:rsidRDefault="008615FD" w:rsidP="008615FD" w:rsidR="008615FD" w:rsidRPr="00911A75">
      <w:pPr>
        <w:jc w:val="center"/>
      </w:pPr>
    </w:p>
    <w:p w:rsidRDefault="008615FD" w:rsidP="008615FD" w:rsidR="008615FD" w:rsidRPr="00911A75">
      <w:pPr>
        <w:jc w:val="center"/>
      </w:pPr>
      <w:r w:rsidRPr="00911A75"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E578FC" w:rsidRPr="00E578FC">
        <w:rPr>
          <w:b/>
          <w:sz w:val="24"/>
        </w:rPr>
        <w:t>PJEŠIVAC d.o.o., Petra Zoranića 11, Vinkovci, MBS: 030079412, OIB: 52201278493</w:t>
      </w:r>
      <w:r w:rsidRPr="00A8162D">
        <w:rPr>
          <w:sz w:val="24"/>
        </w:rPr>
        <w:t xml:space="preserve">, dana </w:t>
      </w:r>
      <w:r w:rsidR="000C6578">
        <w:rPr>
          <w:sz w:val="24"/>
        </w:rPr>
        <w:t>1</w:t>
      </w:r>
      <w:r w:rsidR="00DE15C1">
        <w:rPr>
          <w:sz w:val="24"/>
        </w:rPr>
        <w:t>7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>
      <w:pPr>
        <w:tabs>
          <w:tab w:pos="6345" w:val="left"/>
        </w:tabs>
        <w:jc w:val="both"/>
      </w:pPr>
      <w:r w:rsidRPr="00A8162D">
        <w:tab/>
      </w:r>
    </w:p>
    <w:p w:rsidRDefault="00C52406" w:rsidP="008615FD" w:rsidR="00C52406" w:rsidRPr="00A8162D">
      <w:pPr>
        <w:tabs>
          <w:tab w:pos="6345" w:val="left"/>
        </w:tabs>
        <w:jc w:val="both"/>
      </w:pPr>
    </w:p>
    <w:p w:rsidRDefault="000C6578" w:rsidP="008615FD" w:rsidR="008615FD" w:rsidRPr="00911A75">
      <w:pPr>
        <w:jc w:val="center"/>
      </w:pPr>
      <w:r w:rsidRPr="00911A75">
        <w:t xml:space="preserve">z a k l j u č i o  j e 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6F782D">
        <w:t>Poziva se zakonski zastupnik</w:t>
      </w:r>
      <w:r w:rsidR="003079FE" w:rsidRPr="003079FE">
        <w:t xml:space="preserve"> dužnika </w:t>
      </w:r>
      <w:r w:rsidR="00E578FC" w:rsidRPr="00E578FC">
        <w:t>Ivan Goluža, OIB: 23593382577, Vinkovci, Petra Zoranića 11</w:t>
      </w:r>
      <w:r>
        <w:t xml:space="preserve">, </w:t>
      </w:r>
      <w:r w:rsidR="008615FD" w:rsidRPr="00A8162D">
        <w:t>da u roku od 8 dana od dana primitka ovog zaključka uplat</w:t>
      </w:r>
      <w:r w:rsidR="006F782D">
        <w:t>i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9F75B9">
        <w:rPr>
          <w:b/>
        </w:rPr>
        <w:t>50</w:t>
      </w:r>
      <w:r w:rsidR="00E578FC">
        <w:rPr>
          <w:b/>
        </w:rPr>
        <w:t>4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9C061A" w:rsidRPr="009C061A">
        <w:rPr>
          <w:b/>
        </w:rPr>
        <w:t>PJEŠIVAC d.o.o., Petra Zoranića 11, Vinkovci, MBS: 030079412, OIB: 52201278493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6F782D">
        <w:t>k</w:t>
      </w:r>
      <w:r w:rsidR="009C061A">
        <w:t xml:space="preserve"> dužnika</w:t>
      </w:r>
      <w:r w:rsidR="009F75B9" w:rsidRPr="009F75B9">
        <w:t xml:space="preserve"> </w:t>
      </w:r>
      <w:r w:rsidR="009C061A" w:rsidRPr="009C061A">
        <w:t>Ivan Goluža, Vinkovci, Petra Zoranića 11</w:t>
      </w:r>
      <w:r w:rsidR="00533BBE">
        <w:t xml:space="preserve">, </w:t>
      </w:r>
      <w:r w:rsidR="008615FD" w:rsidRPr="00A8162D">
        <w:t>ne plat</w:t>
      </w:r>
      <w:r w:rsidR="006F782D">
        <w:t>i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8152E3">
        <w:rPr>
          <w:sz w:val="24"/>
        </w:rPr>
        <w:t>1</w:t>
      </w:r>
      <w:r w:rsidR="00DE15C1">
        <w:rPr>
          <w:sz w:val="24"/>
        </w:rPr>
        <w:t>7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2D5E8D" w:rsidP="008615FD" w:rsidR="002D5E8D">
      <w:pPr>
        <w:pStyle w:val="Tijeloteksta"/>
        <w:jc w:val="left"/>
        <w:rPr>
          <w:sz w:val="24"/>
        </w:rPr>
      </w:pPr>
    </w:p>
    <w:p w:rsidRDefault="007B373D" w:rsidP="008615FD" w:rsidR="007B373D">
      <w:pPr>
        <w:pStyle w:val="Tijeloteksta"/>
        <w:jc w:val="left"/>
        <w:rPr>
          <w:sz w:val="24"/>
        </w:rPr>
      </w:pPr>
    </w:p>
    <w:p w:rsidRDefault="00AB1540" w:rsidP="008615FD" w:rsidR="003D5AFC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6F782D" w:rsidP="008615FD" w:rsidR="006F782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9C061A" w:rsidR="002A3DEE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F75B9" w:rsidRPr="009F75B9">
        <w:t xml:space="preserve"> </w:t>
      </w:r>
      <w:r w:rsidR="009C061A" w:rsidRPr="009C061A">
        <w:t>Ivan Goluža, Vinkovci, Petra Zoranića 11</w:t>
      </w:r>
    </w:p>
    <w:p w:rsidRDefault="008615FD" w:rsidP="002A3DEE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2A3DEE">
        <w:t>1</w:t>
      </w:r>
      <w:r w:rsidR="00892C5D">
        <w:t>7</w:t>
      </w:r>
      <w:r w:rsidR="008A4695">
        <w:t>/7</w:t>
      </w:r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266" w:rsidR="00406266">
      <w:r>
        <w:separator/>
      </w:r>
    </w:p>
  </w:endnote>
  <w:endnote w:id="0" w:type="continuationSeparator">
    <w:p w:rsidRDefault="00406266" w:rsidR="00406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266" w:rsidR="00406266">
      <w:r>
        <w:separator/>
      </w:r>
    </w:p>
  </w:footnote>
  <w:footnote w:id="0" w:type="continuationSeparator">
    <w:p w:rsidRDefault="00406266" w:rsidR="00406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9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4605B">
      <w:t>6 St-504/16-7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C4605B">
      <w:t>504</w:t>
    </w:r>
    <w:r w:rsidR="00240528">
      <w:t>/16-</w:t>
    </w:r>
    <w:r w:rsidR="00C4605B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6266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D6933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01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9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69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69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9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9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01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9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69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69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9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9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St-504/2016</izvorni_sadrzaj>
    <derivirana_varijabla naziv="DomainObject.Predmet.OznakaBroj_1">St-504/2016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PJEŠIVAC d.o.o. za trgovinu i ugostiteljstvo</izvorni_sadrzaj>
    <derivirana_varijabla naziv="DomainObject.Predmet.ProtustrankaFormated_1">  PJEŠIVAC d.o.o. za trgovinu i ugostiteljstvo</derivirana_varijabla>
  </DomainObject.Predmet.ProtustrankaFormated>
  <DomainObject.Predmet.ProtustrankaFormatedOIB>
    <izvorni_sadrzaj>  PJEŠIVAC d.o.o. za trgovinu i ugostiteljstvo, OIB 52201278493</izvorni_sadrzaj>
    <derivirana_varijabla naziv="DomainObject.Predmet.ProtustrankaFormatedOIB_1">  PJEŠIVAC d.o.o. za trgovinu i ugostiteljstvo, OIB 52201278493</derivirana_varijabla>
  </DomainObject.Predmet.ProtustrankaFormatedOIB>
  <DomainObject.Predmet.ProtustrankaFormatedWithAdress>
    <izvorni_sadrzaj> PJEŠIVAC d.o.o. za trgovinu i ugostiteljstvo, Petra Zoranića 11, 32100 Vinkovci</izvorni_sadrzaj>
    <derivirana_varijabla naziv="DomainObject.Predmet.ProtustrankaFormatedWithAdress_1"> PJEŠIVAC d.o.o. za trgovinu i ugostiteljstvo, Petra Zoranića 11, 32100 Vinkovci</derivirana_varijabla>
  </DomainObject.Predmet.ProtustrankaFormatedWithAdress>
  <DomainObject.Predmet.ProtustrankaFormatedWithAdressOIB>
    <izvorni_sadrzaj> PJEŠIVAC d.o.o. za trgovinu i ugostiteljstvo, OIB 52201278493, Petra Zoranića 11, 32100 Vinkovci</izvorni_sadrzaj>
    <derivirana_varijabla naziv="DomainObject.Predmet.ProtustrankaFormatedWithAdressOIB_1"> PJEŠIVAC d.o.o. za trgovinu i ugostiteljstvo, OIB 52201278493, Petra Zoranića 11, 32100 Vinkovci</derivirana_varijabla>
  </DomainObject.Predmet.ProtustrankaFormatedWithAdressOIB>
  <DomainObject.Predmet.ProtustrankaWithAdress>
    <izvorni_sadrzaj>PJEŠIVAC d.o.o. za trgovinu i ugostiteljstvo Petra Zoranića 11, 32100 Vinkovci</izvorni_sadrzaj>
    <derivirana_varijabla naziv="DomainObject.Predmet.ProtustrankaWithAdress_1">PJEŠIVAC d.o.o. za trgovinu i ugostiteljstvo Petra Zoranića 11, 32100 Vinkovci</derivirana_varijabla>
  </DomainObject.Predmet.ProtustrankaWithAdress>
  <DomainObject.Predmet.ProtustrankaWithAdressOIB>
    <izvorni_sadrzaj>PJEŠIVAC d.o.o. za trgovinu i ugostiteljstvo, OIB 52201278493, Petra Zoranića 11, 32100 Vinkovci</izvorni_sadrzaj>
    <derivirana_varijabla naziv="DomainObject.Predmet.ProtustrankaWithAdressOIB_1">PJEŠIVAC d.o.o. za trgovinu i ugostiteljstvo, OIB 52201278493, Petra Zoranića 11, 32100 Vinkovci</derivirana_varijabla>
  </DomainObject.Predmet.ProtustrankaWithAdressOIB>
  <DomainObject.Predmet.ProtustrankaNazivFormated>
    <izvorni_sadrzaj>PJEŠIVAC d.o.o. za trgovinu i ugostiteljstvo</izvorni_sadrzaj>
    <derivirana_varijabla naziv="DomainObject.Predmet.ProtustrankaNazivFormated_1">PJEŠIVAC d.o.o. za trgovinu i ugostiteljstvo</derivirana_varijabla>
  </DomainObject.Predmet.ProtustrankaNazivFormated>
  <DomainObject.Predmet.ProtustrankaNazivFormatedOIB>
    <izvorni_sadrzaj>PJEŠIVAC d.o.o. za trgovinu i ugostiteljstvo, OIB 52201278493</izvorni_sadrzaj>
    <derivirana_varijabla naziv="DomainObject.Predmet.ProtustrankaNazivFormatedOIB_1">PJEŠIVAC d.o.o. za trgovinu i ugostiteljstvo, OIB 52201278493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PJEŠIVAC d.o.o. za trgovinu i ugostiteljstvo</item>
    </izvorni_sadrzaj>
    <derivirana_varijabla naziv="DomainObject.Predmet.ProtuStrankaListFormated_1">
      <item>PJEŠIVAC d.o.o. za trgovinu i ugostiteljstvo</item>
    </derivirana_varijabla>
  </DomainObject.Predmet.ProtuStrankaListFormated>
  <DomainObject.Predmet.ProtuStrankaListFormatedOIB>
    <izvorni_sadrzaj>
      <item>PJEŠIVAC d.o.o. za trgovinu i ugostiteljstvo, OIB 52201278493</item>
    </izvorni_sadrzaj>
    <derivirana_varijabla naziv="DomainObject.Predmet.ProtuStrankaListFormatedOIB_1">
      <item>PJEŠIVAC d.o.o. za trgovinu i ugostiteljstvo, OIB 52201278493</item>
    </derivirana_varijabla>
  </DomainObject.Predmet.ProtuStrankaListFormatedOIB>
  <DomainObject.Predmet.ProtuStrankaListFormatedWithAdress>
    <izvorni_sadrzaj>
      <item>PJEŠIVAC d.o.o. za trgovinu i ugostiteljstvo, Petra Zoranića 11, 32100 Vinkovci</item>
    </izvorni_sadrzaj>
    <derivirana_varijabla naziv="DomainObject.Predmet.ProtuStrankaListFormatedWithAdress_1">
      <item>PJEŠIVAC d.o.o. za trgovinu i ugostiteljstvo, Petra Zoranića 11, 32100 Vinkovci</item>
    </derivirana_varijabla>
  </DomainObject.Predmet.ProtuStrankaListFormatedWithAdress>
  <DomainObject.Predmet.ProtuStrankaListFormatedWithAdressOIB>
    <izvorni_sadrzaj>
      <item>PJEŠIVAC d.o.o. za trgovinu i ugostiteljstvo, OIB 52201278493, Petra Zoranića 11, 32100 Vinkovci</item>
    </izvorni_sadrzaj>
    <derivirana_varijabla naziv="DomainObject.Predmet.ProtuStrankaListFormatedWithAdressOIB_1">
      <item>PJEŠIVAC d.o.o. za trgovinu i ugostiteljstvo, OIB 52201278493, Petra Zoranića 11, 32100 Vinkovci</item>
    </derivirana_varijabla>
  </DomainObject.Predmet.ProtuStrankaListFormatedWithAdressOIB>
  <DomainObject.Predmet.ProtuStrankaListNazivFormated>
    <izvorni_sadrzaj>
      <item>PJEŠIVAC d.o.o. za trgovinu i ugostiteljstvo</item>
    </izvorni_sadrzaj>
    <derivirana_varijabla naziv="DomainObject.Predmet.ProtuStrankaListNazivFormated_1">
      <item>PJEŠIVAC d.o.o. za trgovinu i ugostiteljstvo</item>
    </derivirana_varijabla>
  </DomainObject.Predmet.ProtuStrankaListNazivFormated>
  <DomainObject.Predmet.ProtuStrankaListNazivFormatedOIB>
    <izvorni_sadrzaj>
      <item>PJEŠIVAC d.o.o. za trgovinu i ugostiteljstvo, OIB 52201278493</item>
    </izvorni_sadrzaj>
    <derivirana_varijabla naziv="DomainObject.Predmet.ProtuStrankaListNazivFormatedOIB_1">
      <item>PJEŠIVAC d.o.o. za trgovinu i ugostiteljstvo, OIB 52201278493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PJEŠIVAC d.o.o. za trgovinu i ugostiteljstvo</izvorni_sadrzaj>
    <derivirana_varijabla naziv="DomainObject.Predmet.ProtustrankaIDrugi_1">PJEŠIVAC d.o.o. za trgovinu i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PJEŠIVAC d.o.o. za trgovinu i ugostiteljstvo, OIB 52201278493, Petra Zoranića 11, 32100 Vinkovci</izvorni_sadrzaj>
    <derivirana_varijabla naziv="DomainObject.Predmet.ProtustrankaIDrugiAdressOIB_1">PJEŠIVAC d.o.o. za trgovinu i ugostiteljstvo, OIB 52201278493, Petra Zoranića 11,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PJEŠIVAC d.o.o. za trgovinu i ugostiteljstvo</item>
    </izvorni_sadrzaj>
    <derivirana_varijabla naziv="DomainObject.Predmet.SudioniciListNaziv_1">
      <item>FINA RC OSIJEK</item>
      <item>PJEŠIVAC d.o.o. za trgovinu i ugostiteljstvo</item>
    </derivirana_varijabla>
  </DomainObject.Predmet.SudioniciListNaziv>
  <DomainObject.Predmet.SudioniciListAdressOIB>
    <izvorni_sadrzaj>
      <item>FINA RC OSIJEK, OIB 85821130368, L. JEGERA 3,31000 Osijek</item>
      <item>PJEŠIVAC d.o.o. za trgovinu i ugostiteljstvo, OIB 52201278493, Petra Zoranića 11,32100 Vinkovci</item>
    </izvorni_sadrzaj>
    <derivirana_varijabla naziv="DomainObject.Predmet.SudioniciListAdressOIB_1">
      <item>FINA RC OSIJEK, OIB 85821130368, L. JEGERA 3,31000 Osijek</item>
      <item>PJEŠIVAC d.o.o. za trgovinu i ugostiteljstvo, OIB 52201278493, Petra Zoranića 11,32100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52201278493</item>
    </izvorni_sadrzaj>
    <derivirana_varijabla naziv="DomainObject.Predmet.SudioniciListNazivOIB_1">
      <item>, OIB 85821130368</item>
      <item>, OIB 52201278493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E5692-B61B-4415-B9F0-6416C4AB2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254</properties:Words>
  <properties:Characters>1224</properties:Characters>
  <properties:Lines>117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2016-06-17T10:24:00Z</dcterms:modified>
  <cp:revision>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