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cd8f" w14:paraId="ef7cd8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St-1021/2016-2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BILOGORAC jednostavno društvo s ograničenom odgovornošću za trgovinu, proizvodnju i usluge, </w:t>
      </w:r>
      <w:proofErr w:type="spellStart"/>
      <w:r>
        <w:rPr>
          <w:rFonts w:cs="Times New Roman" w:eastAsia="Times New Roman"/>
          <w:szCs w:val="20"/>
          <w:lang w:eastAsia="hr-HR"/>
        </w:rPr>
        <w:t>Jakopovac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Jakopovac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64, OIB: 76679365827, MBS: 010089829, dana 1. veljače 2017. godine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BILOGORAC jednostavno društvo s ograničenom odgovornošću za trgovinu, proizvodnju i usluge, </w:t>
      </w:r>
      <w:proofErr w:type="spellStart"/>
      <w:r>
        <w:rPr>
          <w:rFonts w:cs="Times New Roman" w:eastAsia="Times New Roman"/>
          <w:szCs w:val="20"/>
          <w:lang w:eastAsia="hr-HR"/>
        </w:rPr>
        <w:t>Jakopovac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Jakopovac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64, OIB: 76679365827, MBS: 010089829.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10,40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Katica </w:t>
      </w:r>
      <w:proofErr w:type="spellStart"/>
      <w:r>
        <w:rPr>
          <w:rFonts w:cs="Times New Roman" w:eastAsia="Times New Roman"/>
          <w:szCs w:val="20"/>
          <w:lang w:eastAsia="hr-HR"/>
        </w:rPr>
        <w:t>Mišir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Katici </w:t>
      </w:r>
      <w:proofErr w:type="spellStart"/>
      <w:r>
        <w:rPr>
          <w:rFonts w:cs="Times New Roman" w:eastAsia="Times New Roman"/>
          <w:szCs w:val="20"/>
          <w:lang w:eastAsia="hr-HR"/>
        </w:rPr>
        <w:t>Mišir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161 dan u ukupnom iznosu od 41.529,12 kn. Također je u prijedlogu navedeno da dužnik ima dvije zaposlene osobe, a da u Jedinstvenom registru računa ima otvoren račun kod Banke Kovanice.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St-1021/2016-2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22591" w:rsidP="00822591" w:rsidR="0082259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822591" w:rsidP="00822591" w:rsidR="00822591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822591" w:rsidP="00822591" w:rsidR="00822591">
      <w:pPr>
        <w:pStyle w:val="Bezproreda"/>
      </w:pPr>
      <w:r>
        <w:t>2. Sc. ročište</w:t>
      </w:r>
    </w:p>
    <w:p w:rsidRDefault="00822591" w:rsidP="00822591" w:rsidR="00822591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CB0EA4" w:rsidP="00822591" w:rsidR="00CB0EA4">
      <w:pPr>
        <w:pStyle w:val="SudSjedite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591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281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St-1021/2016-2</izvorni_sadrzaj>
    <derivirana_varijabla naziv="DomainObject.Oznaka_1">St-1021/2016-2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BILOGORAC jednostavno društvo s ograničenom odgovornošću za trgovinu, proizvodnju i usluge</izvorni_sadrzaj>
    <derivirana_varijabla naziv="DomainObject.Predmet.ProtustrankaFormated_1">  BILOGORAC jednostavno društvo s ograničenom odgovornošću za trgovinu, proizvodnju i usluge</derivirana_varijabla>
  </DomainObject.Predmet.ProtustrankaFormated>
  <DomainObject.Predmet.ProtustrankaFormatedOIB>
    <izvorni_sadrzaj>  BILOGORAC jednostavno društvo s ograničenom odgovornošću za trgovinu, proizvodnju i usluge, OIB 76679365827</izvorni_sadrzaj>
    <derivirana_varijabla naziv="DomainObject.Predmet.ProtustrankaFormatedOIB_1">  BILOGORAC jednostavno društvo s ograničenom odgovornošću za trgovinu, proizvodnju i usluge, OIB 76679365827</derivirana_varijabla>
  </DomainObject.Predmet.ProtustrankaFormatedOIB>
  <DomainObject.Predmet.ProtustrankaFormatedWithAdress>
    <izvorni_sadrzaj> BILOGORAC jednostavno društvo s ograničenom odgovornošću za trgovinu, proizvodnju i usluge, Jakopovac 64, 43000 Jakopovac</izvorni_sadrzaj>
    <derivirana_varijabla naziv="DomainObject.Predmet.ProtustrankaFormatedWithAdress_1"> BILOGORAC jednostavno društvo s ograničenom odgovornošću za trgovinu, proizvodnju i usluge, Jakopovac 64, 43000 Jakopovac</derivirana_varijabla>
  </DomainObject.Predmet.ProtustrankaFormatedWithAdress>
  <DomainObject.Predmet.ProtustrankaFormatedWithAdressOIB>
    <izvorni_sadrzaj> BILOGORAC jednostavno društvo s ograničenom odgovornošću za trgovinu, proizvodnju i usluge, OIB 76679365827, Jakopovac 64, 43000 Jakopovac</izvorni_sadrzaj>
    <derivirana_varijabla naziv="DomainObject.Predmet.ProtustrankaFormatedWithAdressOIB_1"> BILOGORAC jednostavno društvo s ograničenom odgovornošću za trgovinu, proizvodnju i usluge, OIB 76679365827, Jakopovac 64, 43000 Jakopovac</derivirana_varijabla>
  </DomainObject.Predmet.ProtustrankaFormatedWithAdressOIB>
  <DomainObject.Predmet.ProtustrankaWithAdress>
    <izvorni_sadrzaj>BILOGORAC jednostavno društvo s ograničenom odgovornošću za trgovinu, proizvodnju i usluge Jakopovac 64, 43000 Jakopovac</izvorni_sadrzaj>
    <derivirana_varijabla naziv="DomainObject.Predmet.ProtustrankaWithAdress_1">BILOGORAC jednostavno društvo s ograničenom odgovornošću za trgovinu, proizvodnju i usluge Jakopovac 64, 43000 Jakopovac</derivirana_varijabla>
  </DomainObject.Predmet.ProtustrankaWithAdress>
  <DomainObject.Predmet.ProtustrankaWithAdressOIB>
    <izvorni_sadrzaj>BILOGORAC jednostavno društvo s ograničenom odgovornošću za trgovinu, proizvodnju i usluge, OIB 76679365827, Jakopovac 64, 43000 Jakopovac</izvorni_sadrzaj>
    <derivirana_varijabla naziv="DomainObject.Predmet.ProtustrankaWithAdressOIB_1">BILOGORAC jednostavno društvo s ograničenom odgovornošću za trgovinu, proizvodnju i usluge, OIB 76679365827, Jakopovac 64, 43000 Jakopovac</derivirana_varijabla>
  </DomainObject.Predmet.ProtustrankaWithAdressOIB>
  <DomainObject.Predmet.ProtustrankaNazivFormated>
    <izvorni_sadrzaj>BILOGORAC jednostavno društvo s ograničenom odgovornošću za trgovinu, proizvodnju i usluge</izvorni_sadrzaj>
    <derivirana_varijabla naziv="DomainObject.Predmet.ProtustrankaNazivFormated_1">BILOGORAC jednostavno društvo s ograničenom odgovornošću za trgovinu, proizvodnju i usluge</derivirana_varijabla>
  </DomainObject.Predmet.ProtustrankaNazivFormated>
  <DomainObject.Predmet.ProtustrankaNazivFormatedOIB>
    <izvorni_sadrzaj>BILOGORAC jednostavno društvo s ograničenom odgovornošću za trgovinu, proizvodnju i usluge, OIB 76679365827</izvorni_sadrzaj>
    <derivirana_varijabla naziv="DomainObject.Predmet.ProtustrankaNazivFormatedOIB_1">BILOGORAC jednostavno društvo s ograničenom odgovornošću za trgovinu, proizvodnju i usluge, OIB 76679365827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BILOGORAC jednostavno društvo s ograničenom odgovornošću za trgovinu, proizvodnju i usluge</item>
    </izvorni_sadrzaj>
    <derivirana_varijabla naziv="DomainObject.Predmet.ProtuStrankaListFormated_1">
      <item>BILOGORAC jednostavno društvo s ograničenom odgovornošću za trgovinu, proizvodnju i usluge</item>
    </derivirana_varijabla>
  </DomainObject.Predmet.ProtuStrankaListFormated>
  <DomainObject.Predmet.ProtuStrankaListFormatedOIB>
    <izvorni_sadrzaj>
      <item>BILOGORAC jednostavno društvo s ograničenom odgovornošću za trgovinu, proizvodnju i usluge, OIB 76679365827</item>
    </izvorni_sadrzaj>
    <derivirana_varijabla naziv="DomainObject.Predmet.ProtuStrankaListFormatedOIB_1">
      <item>BILOGORAC jednostavno društvo s ograničenom odgovornošću za trgovinu, proizvodnju i usluge, OIB 76679365827</item>
    </derivirana_varijabla>
  </DomainObject.Predmet.ProtuStrankaListFormatedOIB>
  <DomainObject.Predmet.ProtuStrankaListFormatedWithAdress>
    <izvorni_sadrzaj>
      <item>BILOGORAC jednostavno društvo s ograničenom odgovornošću za trgovinu, proizvodnju i usluge, Jakopovac 64, 43000 Jakopovac</item>
    </izvorni_sadrzaj>
    <derivirana_varijabla naziv="DomainObject.Predmet.ProtuStrankaListFormatedWithAdress_1">
      <item>BILOGORAC jednostavno društvo s ograničenom odgovornošću za trgovinu, proizvodnju i usluge, Jakopovac 64, 43000 Jakopovac</item>
    </derivirana_varijabla>
  </DomainObject.Predmet.ProtuStrankaListFormatedWithAdress>
  <DomainObject.Predmet.ProtuStrankaListFormatedWithAdressOIB>
    <izvorni_sadrzaj>
      <item>BILOGORAC jednostavno društvo s ograničenom odgovornošću za trgovinu, proizvodnju i usluge, OIB 76679365827, Jakopovac 64, 43000 Jakopovac</item>
    </izvorni_sadrzaj>
    <derivirana_varijabla naziv="DomainObject.Predmet.ProtuStrankaListFormatedWithAdressOIB_1">
      <item>BILOGORAC jednostavno društvo s ograničenom odgovornošću za trgovinu, proizvodnju i usluge, OIB 76679365827, Jakopovac 64, 43000 Jakopovac</item>
    </derivirana_varijabla>
  </DomainObject.Predmet.ProtuStrankaListFormatedWithAdressOIB>
  <DomainObject.Predmet.ProtuStrankaListNazivFormated>
    <izvorni_sadrzaj>
      <item>BILOGORAC jednostavno društvo s ograničenom odgovornošću za trgovinu, proizvodnju i usluge</item>
    </izvorni_sadrzaj>
    <derivirana_varijabla naziv="DomainObject.Predmet.ProtuStrankaListNazivFormated_1">
      <item>BILOGORAC jednostavno društvo s ograničenom odgovornošću za trgovinu, proizvodnju i usluge</item>
    </derivirana_varijabla>
  </DomainObject.Predmet.ProtuStrankaListNazivFormated>
  <DomainObject.Predmet.ProtuStrankaListNazivFormatedOIB>
    <izvorni_sadrzaj>
      <item>BILOGORAC jednostavno društvo s ograničenom odgovornošću za trgovinu, proizvodnju i usluge, OIB 76679365827</item>
    </izvorni_sadrzaj>
    <derivirana_varijabla naziv="DomainObject.Predmet.ProtuStrankaListNazivFormatedOIB_1">
      <item>BILOGORAC jednostavno društvo s ograničenom odgovornošću za trgovinu, proizvodnju i usluge, OIB 76679365827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St-1021/2016-2</izvorni_sadrzaj>
    <derivirana_varijabla naziv="DomainObject.PoslovniBrojDokumenta_1">St-1021/2016-2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BILOGORAC jednostavno društvo s ograničenom odgovornošću za trgovinu, proizvodnju i usluge</izvorni_sadrzaj>
    <derivirana_varijabla naziv="DomainObject.Predmet.ProtustrankaIDrugi_1">BILOGORAC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BILOGORAC jednostavno društvo s ograničenom odgovornošću za trgovinu, proizvodnju i usluge, OIB 76679365827, Jakopovac 64, 43000 Jakopovac</izvorni_sadrzaj>
    <derivirana_varijabla naziv="DomainObject.Predmet.ProtustrankaIDrugiAdressOIB_1">BILOGORAC jednostavno društvo s ograničenom odgovornošću za trgovinu, proizvodnju i usluge, OIB 76679365827, Jakopovac 64,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BILOGORAC jednostavno društvo s ograničenom odgovornošću za trgovinu, proizvodnju i usluge</item>
    </izvorni_sadrzaj>
    <derivirana_varijabla naziv="DomainObject.Predmet.SudioniciListNaziv_1">
      <item>FINA, RC ZAGREB, Podružnica BJELOVAR</item>
      <item>BILOGORAC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BILOGORAC jednostavno društvo s ograničenom odgovornošću za trgovinu, proizvodnju i usluge, OIB 76679365827, Jakopovac 64,43000 Jakopovac</item>
    </izvorni_sadrzaj>
    <derivirana_varijabla naziv="DomainObject.Predmet.SudioniciListAdressOIB_1">
      <item>FINA, RC ZAGREB, Podružnica BJELOVAR, OIB 85821130368, F. Supila 4,43000 Bjelovar</item>
      <item>BILOGORAC jednostavno društvo s ograničenom odgovornošću za trgovinu, proizvodnju i usluge, OIB 76679365827, Jakopovac 64,43000 Jakopovac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65022-57BB-48AB-9CEB-031C9479E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2748</properties:Characters>
  <properties:Lines>85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