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0b7d" w14:paraId="0f30b7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2D3090">
        <w:rPr>
          <w:sz w:val="22"/>
          <w:szCs w:val="22"/>
        </w:rPr>
        <w:t>4</w:t>
      </w:r>
      <w:r w:rsidR="005C75D1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>za grafičku djelatnost i trgovinu</w:t>
      </w:r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>, Split, Doverska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5C75D1">
        <w:rPr>
          <w:sz w:val="22"/>
          <w:szCs w:val="22"/>
        </w:rPr>
        <w:t>27</w:t>
      </w:r>
      <w:r w:rsidRPr="00A17674"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187107" w:rsidP="000865BF" w:rsidR="00187107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5C75D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F53FB">
        <w:rPr>
          <w:sz w:val="22"/>
          <w:szCs w:val="22"/>
        </w:rPr>
        <w:t>N</w:t>
      </w:r>
      <w:r w:rsidR="000B35A4" w:rsidRPr="00397220">
        <w:rPr>
          <w:sz w:val="22"/>
          <w:szCs w:val="22"/>
        </w:rPr>
        <w:t xml:space="preserve">alaže se stečajnom upravitelju </w:t>
      </w:r>
      <w:r w:rsidR="003D4360">
        <w:rPr>
          <w:sz w:val="22"/>
          <w:szCs w:val="22"/>
        </w:rPr>
        <w:t xml:space="preserve">bez odlaganja dostaviti </w:t>
      </w:r>
      <w:r w:rsidR="005C75D1">
        <w:rPr>
          <w:sz w:val="22"/>
          <w:szCs w:val="22"/>
        </w:rPr>
        <w:t>detaljno izvješće u kojem će se očitovati o:</w:t>
      </w:r>
    </w:p>
    <w:p w:rsidRDefault="005C75D1" w:rsidP="005C75D1" w:rsidR="005C75D1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kako je </w:t>
      </w:r>
      <w:r w:rsidR="00190BBC">
        <w:rPr>
          <w:sz w:val="22"/>
          <w:szCs w:val="22"/>
        </w:rPr>
        <w:t xml:space="preserve">i gdje, te uslijed kojeg uzroka </w:t>
      </w:r>
      <w:r>
        <w:rPr>
          <w:sz w:val="22"/>
          <w:szCs w:val="22"/>
        </w:rPr>
        <w:t>došlo do štete na vozilu marke Hyundai u vlasništvu stečajnog dužnika 23. veljače 2018. godine,</w:t>
      </w:r>
    </w:p>
    <w:p w:rsidRDefault="005C75D1" w:rsidP="005C75D1" w:rsidR="005C75D1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tko je bio u posjedu vozila, odnosno tko je koristio vozilo</w:t>
      </w:r>
      <w:r w:rsidR="00190BBC">
        <w:rPr>
          <w:sz w:val="22"/>
          <w:szCs w:val="22"/>
        </w:rPr>
        <w:t xml:space="preserve"> u trenutku nastanka štete,</w:t>
      </w:r>
    </w:p>
    <w:p w:rsidRDefault="00190BBC" w:rsidP="005C75D1" w:rsidR="00190BBC">
      <w:pPr>
        <w:pStyle w:val="Tijelotekst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te o svim dugim činjenicama i okolnostima od značaj</w:t>
      </w:r>
      <w:r w:rsidR="008475C7">
        <w:rPr>
          <w:sz w:val="22"/>
          <w:szCs w:val="22"/>
        </w:rPr>
        <w:t>a za razjašnjenja stanja stvari,</w:t>
      </w:r>
    </w:p>
    <w:p w:rsidRDefault="008475C7" w:rsidP="008475C7" w:rsidR="008475C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zatim se očitovati</w:t>
      </w:r>
      <w:r w:rsidR="005B7CE8">
        <w:rPr>
          <w:sz w:val="22"/>
          <w:szCs w:val="22"/>
        </w:rPr>
        <w:t xml:space="preserve"> o činjenici da je u dopuni izvješća naveo da prilaže račun</w:t>
      </w:r>
      <w:r w:rsidR="00E70ED2">
        <w:rPr>
          <w:sz w:val="22"/>
          <w:szCs w:val="22"/>
        </w:rPr>
        <w:t>e za isplatu iz blagajne, a prilaže preslike računa u manje</w:t>
      </w:r>
      <w:r w:rsidR="008214F2">
        <w:rPr>
          <w:sz w:val="22"/>
          <w:szCs w:val="22"/>
        </w:rPr>
        <w:t xml:space="preserve">m ukupnom iznosu od isplaćenog iz blagajne, kao i o činjenici da je isplata </w:t>
      </w:r>
      <w:r w:rsidR="00E55C27">
        <w:rPr>
          <w:sz w:val="22"/>
          <w:szCs w:val="22"/>
        </w:rPr>
        <w:t>gotovinskih stvarnih trošk</w:t>
      </w:r>
      <w:r w:rsidR="00950CB2">
        <w:rPr>
          <w:sz w:val="22"/>
          <w:szCs w:val="22"/>
        </w:rPr>
        <w:t>ova izvršena bez odobrenja suda.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950CB2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2D3090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7569A3">
        <w:rPr>
          <w:sz w:val="22"/>
          <w:szCs w:val="22"/>
        </w:rPr>
        <w:t>27</w:t>
      </w:r>
      <w:r w:rsidR="000B35A4">
        <w:rPr>
          <w:sz w:val="22"/>
          <w:szCs w:val="22"/>
        </w:rPr>
        <w:t>.0</w:t>
      </w:r>
      <w:r w:rsidR="002D3090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94C33"/>
    <w:rsid w:val="000B35A4"/>
    <w:rsid w:val="000E2E7E"/>
    <w:rsid w:val="001016F4"/>
    <w:rsid w:val="00140748"/>
    <w:rsid w:val="00181A48"/>
    <w:rsid w:val="001821C7"/>
    <w:rsid w:val="00187107"/>
    <w:rsid w:val="00190BBC"/>
    <w:rsid w:val="00196474"/>
    <w:rsid w:val="001A4149"/>
    <w:rsid w:val="001A6CB3"/>
    <w:rsid w:val="001D5649"/>
    <w:rsid w:val="001E2686"/>
    <w:rsid w:val="00214D23"/>
    <w:rsid w:val="00226054"/>
    <w:rsid w:val="002A68BA"/>
    <w:rsid w:val="002D3090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D4360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B7CE8"/>
    <w:rsid w:val="005C3F89"/>
    <w:rsid w:val="005C7384"/>
    <w:rsid w:val="005C75D1"/>
    <w:rsid w:val="006002A4"/>
    <w:rsid w:val="00615978"/>
    <w:rsid w:val="0061786A"/>
    <w:rsid w:val="0067689C"/>
    <w:rsid w:val="006B218C"/>
    <w:rsid w:val="006C1EAF"/>
    <w:rsid w:val="006F47D5"/>
    <w:rsid w:val="0071205D"/>
    <w:rsid w:val="007252CF"/>
    <w:rsid w:val="00732EEF"/>
    <w:rsid w:val="00750C79"/>
    <w:rsid w:val="007564B0"/>
    <w:rsid w:val="007569A3"/>
    <w:rsid w:val="007B3620"/>
    <w:rsid w:val="007C4CA3"/>
    <w:rsid w:val="007D4604"/>
    <w:rsid w:val="007F7B7D"/>
    <w:rsid w:val="00821053"/>
    <w:rsid w:val="008214F2"/>
    <w:rsid w:val="008475C7"/>
    <w:rsid w:val="00860EA0"/>
    <w:rsid w:val="00887641"/>
    <w:rsid w:val="0089626D"/>
    <w:rsid w:val="008F43F1"/>
    <w:rsid w:val="009442FA"/>
    <w:rsid w:val="00950CB2"/>
    <w:rsid w:val="00961EC4"/>
    <w:rsid w:val="009A4C8B"/>
    <w:rsid w:val="009F23BC"/>
    <w:rsid w:val="00A03718"/>
    <w:rsid w:val="00AA6998"/>
    <w:rsid w:val="00AB4122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C4D27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2262F"/>
    <w:rsid w:val="00E40B29"/>
    <w:rsid w:val="00E42D4B"/>
    <w:rsid w:val="00E55C27"/>
    <w:rsid w:val="00E70ED2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4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A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A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4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A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A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1FC5C-10C4-469C-9452-4E928A91F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229</properties:Words>
  <properties:Characters>1098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2018-07-27T09:21:00Z</dcterms:created>
  <dc:creator>Ante Kačić</dc:creator>
  <cp:lastModifiedBy>Srđan Gavranić</cp:lastModifiedBy>
  <cp:lastPrinted>2018-07-27T09:20:00Z</cp:lastPrinted>
  <dcterms:modified xmlns:xsi="http://www.w3.org/2001/XMLSchema-instance" xsi:type="dcterms:W3CDTF">2018-07-27T09:23:00Z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isplatama.docx)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