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418e" w14:paraId="469418e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60F2">
        <w:t>127</w:t>
      </w:r>
      <w:r w:rsidR="00BB040C">
        <w:t>8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82FED">
        <w:t>25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BB040C">
        <w:t xml:space="preserve">KARTONSTIL jednostavno društvo s ograničenom odgovornošću za trgovinu, proizvodnju i usluge, Donja Zelina, Dragutina </w:t>
      </w:r>
      <w:proofErr w:type="spellStart"/>
      <w:r w:rsidR="00BB040C">
        <w:t>Stražimira</w:t>
      </w:r>
      <w:proofErr w:type="spellEnd"/>
      <w:r w:rsidR="00BB040C">
        <w:t xml:space="preserve"> 46 (</w:t>
      </w:r>
      <w:r w:rsidR="00BB040C" w:rsidRPr="00CB5EF6">
        <w:t xml:space="preserve">OIB: </w:t>
      </w:r>
      <w:r w:rsidR="00BB040C">
        <w:t>22875989270)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BB040C">
        <w:t>19.986,87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63FB">
        <w:t>2</w:t>
      </w:r>
      <w:r w:rsidR="00F82FED">
        <w:t>5</w:t>
      </w:r>
      <w:r w:rsidR="002B63FB">
        <w:t>.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43566"/>
    <w:rsid w:val="00162361"/>
    <w:rsid w:val="00166A38"/>
    <w:rsid w:val="00173AA3"/>
    <w:rsid w:val="00176265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164F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0589B"/>
    <w:rsid w:val="00611CA7"/>
    <w:rsid w:val="006160F2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21D2A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2FED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5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8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8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8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8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5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8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8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8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8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St-1278/2018</izvorni_sadrzaj>
    <derivirana_varijabla naziv="DomainObject.Predmet.OznakaBroj_1">St-1278/2018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KARTONSTIL jednostavno društvo s ograničenom odgovornošću za trgovinu, proizvodnju i usluge</izvorni_sadrzaj>
    <derivirana_varijabla naziv="DomainObject.Predmet.ProtustrankaFormated_1">  KARTONSTIL jednostavno društvo s ograničenom odgovornošću za trgovinu, proizvodnju i usluge</derivirana_varijabla>
  </DomainObject.Predmet.ProtustrankaFormated>
  <DomainObject.Predmet.ProtustrankaFormatedOIB>
    <izvorni_sadrzaj>  KARTONSTIL jednostavno društvo s ograničenom odgovornošću za trgovinu, proizvodnju i usluge, OIB 22875989270</izvorni_sadrzaj>
    <derivirana_varijabla naziv="DomainObject.Predmet.ProtustrankaFormatedOIB_1">  KARTONSTIL jednostavno društvo s ograničenom odgovornošću za trgovinu, proizvodnju i usluge, OIB 22875989270</derivirana_varijabla>
  </DomainObject.Predmet.ProtustrankaFormatedOIB>
  <DomainObject.Predmet.ProtustrankaFormatedWithAdress>
    <izvorni_sadrzaj> KARTONSTIL jednostavno društvo s ograničenom odgovornošću za trgovinu, proizvodnju i usluge, Dragutina Stražimira 46, 10382 Donja Zelina</izvorni_sadrzaj>
    <derivirana_varijabla naziv="DomainObject.Predmet.ProtustrankaFormatedWithAdress_1"> KARTONSTIL jednostavno društvo s ograničenom odgovornošću za trgovinu, proizvodnju i usluge, Dragutina Stražimira 46, 10382 Donja Zelina</derivirana_varijabla>
  </DomainObject.Predmet.ProtustrankaFormatedWithAdress>
  <DomainObject.Predmet.ProtustrankaFormatedWithAdressOIB>
    <izvorni_sadrzaj> KARTONSTIL jednostavno društvo s ograničenom odgovornošću za trgovinu, proizvodnju i usluge, OIB 22875989270, Dragutina Stražimira 46, 10382 Donja Zelina</izvorni_sadrzaj>
    <derivirana_varijabla naziv="DomainObject.Predmet.ProtustrankaFormatedWithAdressOIB_1"> KARTONSTIL jednostavno društvo s ograničenom odgovornošću za trgovinu, proizvodnju i usluge, OIB 22875989270, Dragutina Stražimira 46, 10382 Donja Zelina</derivirana_varijabla>
  </DomainObject.Predmet.ProtustrankaFormatedWithAdressOIB>
  <DomainObject.Predmet.ProtustrankaWithAdress>
    <izvorni_sadrzaj>KARTONSTIL jednostavno društvo s ograničenom odgovornošću za trgovinu, proizvodnju i usluge Dragutina Stražimira 46, 10382 Donja Zelina</izvorni_sadrzaj>
    <derivirana_varijabla naziv="DomainObject.Predmet.ProtustrankaWithAdress_1">KARTONSTIL jednostavno društvo s ograničenom odgovornošću za trgovinu, proizvodnju i usluge Dragutina Stražimira 46, 10382 Donja Zelina</derivirana_varijabla>
  </DomainObject.Predmet.ProtustrankaWithAdress>
  <DomainObject.Predmet.ProtustrankaWithAdressOIB>
    <izvorni_sadrzaj>KARTONSTIL jednostavno društvo s ograničenom odgovornošću za trgovinu, proizvodnju i usluge, OIB 22875989270, Dragutina Stražimira 46, 10382 Donja Zelina</izvorni_sadrzaj>
    <derivirana_varijabla naziv="DomainObject.Predmet.ProtustrankaWithAdressOIB_1">KARTONSTIL jednostavno društvo s ograničenom odgovornošću za trgovinu, proizvodnju i usluge, OIB 22875989270, Dragutina Stražimira 46, 10382 Donja Zelina</derivirana_varijabla>
  </DomainObject.Predmet.ProtustrankaWithAdressOIB>
  <DomainObject.Predmet.ProtustrankaNazivFormated>
    <izvorni_sadrzaj>KARTONSTIL jednostavno društvo s ograničenom odgovornošću za trgovinu, proizvodnju i usluge</izvorni_sadrzaj>
    <derivirana_varijabla naziv="DomainObject.Predmet.ProtustrankaNazivFormated_1">KARTONSTIL jednostavno društvo s ograničenom odgovornošću za trgovinu, proizvodnju i usluge</derivirana_varijabla>
  </DomainObject.Predmet.ProtustrankaNazivFormated>
  <DomainObject.Predmet.ProtustrankaNazivFormatedOIB>
    <izvorni_sadrzaj>KARTONSTIL jednostavno društvo s ograničenom odgovornošću za trgovinu, proizvodnju i usluge, OIB 22875989270</izvorni_sadrzaj>
    <derivirana_varijabla naziv="DomainObject.Predmet.ProtustrankaNazivFormatedOIB_1">KARTONSTIL jednostavno društvo s ograničenom odgovornošću za trgovinu, proizvodnju i usluge, OIB 22875989270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KARTONSTIL jednostavno društvo s ograničenom odgovornošću za trgovinu, proizvodnju i usluge</item>
    </izvorni_sadrzaj>
    <derivirana_varijabla naziv="DomainObject.Predmet.ProtuStrankaListFormated_1">
      <item>KARTONSTIL jednostavno društvo s ograničenom odgovornošću za trgovinu, proizvodnju i usluge</item>
    </derivirana_varijabla>
  </DomainObject.Predmet.ProtuStrankaListFormated>
  <DomainObject.Predmet.ProtuStrankaListFormatedOIB>
    <izvorni_sadrzaj>
      <item>KARTONSTIL jednostavno društvo s ograničenom odgovornošću za trgovinu, proizvodnju i usluge, OIB 22875989270</item>
    </izvorni_sadrzaj>
    <derivirana_varijabla naziv="DomainObject.Predmet.ProtuStrankaListFormatedOIB_1">
      <item>KARTONSTIL jednostavno društvo s ograničenom odgovornošću za trgovinu, proizvodnju i usluge, OIB 22875989270</item>
    </derivirana_varijabla>
  </DomainObject.Predmet.ProtuStrankaListFormatedOIB>
  <DomainObject.Predmet.ProtuStrankaListFormatedWithAdress>
    <izvorni_sadrzaj>
      <item>KARTONSTIL jednostavno društvo s ograničenom odgovornošću za trgovinu, proizvodnju i usluge, Dragutina Stražimira 46, 10382 Donja Zelina</item>
    </izvorni_sadrzaj>
    <derivirana_varijabla naziv="DomainObject.Predmet.ProtuStrankaListFormatedWithAdress_1">
      <item>KARTONSTIL jednostavno društvo s ograničenom odgovornošću za trgovinu, proizvodnju i usluge, Dragutina Stražimira 46, 10382 Donja Zelina</item>
    </derivirana_varijabla>
  </DomainObject.Predmet.ProtuStrankaListFormatedWithAdress>
  <DomainObject.Predmet.ProtuStrankaListFormatedWithAdressOIB>
    <izvorni_sadrzaj>
      <item>KARTONSTIL jednostavno društvo s ograničenom odgovornošću za trgovinu, proizvodnju i usluge, OIB 22875989270, Dragutina Stražimira 46, 10382 Donja Zelina</item>
    </izvorni_sadrzaj>
    <derivirana_varijabla naziv="DomainObject.Predmet.ProtuStrankaListFormatedWithAdressOIB_1">
      <item>KARTONSTIL jednostavno društvo s ograničenom odgovornošću za trgovinu, proizvodnju i usluge, OIB 22875989270, Dragutina Stražimira 46, 10382 Donja Zelina</item>
    </derivirana_varijabla>
  </DomainObject.Predmet.ProtuStrankaListFormatedWithAdressOIB>
  <DomainObject.Predmet.ProtuStrankaListNazivFormated>
    <izvorni_sadrzaj>
      <item>KARTONSTIL jednostavno društvo s ograničenom odgovornošću za trgovinu, proizvodnju i usluge</item>
    </izvorni_sadrzaj>
    <derivirana_varijabla naziv="DomainObject.Predmet.ProtuStrankaListNazivFormated_1">
      <item>KARTONSTIL jednostavno društvo s ograničenom odgovornošću za trgovinu, proizvodnju i usluge</item>
    </derivirana_varijabla>
  </DomainObject.Predmet.ProtuStrankaListNazivFormated>
  <DomainObject.Predmet.ProtuStrankaListNazivFormatedOIB>
    <izvorni_sadrzaj>
      <item>KARTONSTIL jednostavno društvo s ograničenom odgovornošću za trgovinu, proizvodnju i usluge, OIB 22875989270</item>
    </izvorni_sadrzaj>
    <derivirana_varijabla naziv="DomainObject.Predmet.ProtuStrankaListNazivFormatedOIB_1">
      <item>KARTONSTIL jednostavno društvo s ograničenom odgovornošću za trgovinu, proizvodnju i usluge, OIB 22875989270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KARTONSTIL jednostavno društvo s ograničenom odgovornošću za trgovinu, proizvodnju i usluge</izvorni_sadrzaj>
    <derivirana_varijabla naziv="DomainObject.Predmet.ProtustrankaIDrugi_1">KARTONSTIL jednostavno društvo s ograničenom odgovornošću za trgovinu,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KARTONSTIL jednostavno društvo s ograničenom odgovornošću za trgovinu, proizvodnju i usluge, OIB 22875989270, Dragutina Stražimira 46, 10382 Donja Zelina</izvorni_sadrzaj>
    <derivirana_varijabla naziv="DomainObject.Predmet.ProtustrankaIDrugiAdressOIB_1">KARTONSTIL jednostavno društvo s ograničenom odgovornošću za trgovinu, proizvodnju i usluge, OIB 22875989270, Dragutina Stražimira 46,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KARTONSTIL jednostavno društvo s ograničenom odgovornošću za trgovinu, proizvodnju i usluge</item>
      <item>FINA Regionalni centar Zagreb</item>
    </izvorni_sadrzaj>
    <derivirana_varijabla naziv="DomainObject.Predmet.SudioniciListNaziv_1">
      <item>KARTONSTIL jednostavno društvo s ograničenom odgovornošću za trgovinu, proizvodnju i usluge</item>
      <item>FINA Regionalni centar Zagreb</item>
    </derivirana_varijabla>
  </DomainObject.Predmet.SudioniciListNaziv>
  <DomainObject.Predmet.SudioniciListAdressOIB>
    <izvorni_sadrzaj>
      <item>KARTONSTIL jednostavno društvo s ograničenom odgovornošću za trgovinu, proizvodnju i usluge, OIB 22875989270, Dragutina Stražimira 46,10382 Donja Zelina</item>
      <item>FINA Regionalni centar Zagreb, OIB 85821130368, Trg svibanjskih žrtava 1995. 1,10000 Zagreb</item>
    </izvorni_sadrzaj>
    <derivirana_varijabla naziv="DomainObject.Predmet.SudioniciListAdressOIB_1">
      <item>KARTONSTIL jednostavno društvo s ograničenom odgovornošću za trgovinu, proizvodnju i usluge, OIB 22875989270, Dragutina Stražimira 46,10382 Donja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22875989270</item>
      <item>, OIB 85821130368</item>
    </izvorni_sadrzaj>
    <derivirana_varijabla naziv="DomainObject.Predmet.SudioniciListNazivOIB_1">
      <item>, OIB 22875989270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FD9D3-232F-46A0-8791-67C309139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1399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2018-07-19T11:11:00Z</dcterms:created>
  <dc:creator>ilukac</dc:creator>
  <cp:lastModifiedBy>Marina Radaković</cp:lastModifiedBy>
  <cp:lastPrinted>2018-01-23T13:14:00Z</cp:lastPrinted>
  <dcterms:modified xmlns:xsi="http://www.w3.org/2001/XMLSchema-instance" xsi:type="dcterms:W3CDTF">2018-07-25T05:42:00Z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(st-1278-2018.docx)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