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880d" w14:paraId="e3c880d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2224F9">
        <w:t xml:space="preserve"> dužnika AGRO ENERGETIKA </w:t>
      </w:r>
      <w:r w:rsidR="00931D35">
        <w:t>d.o.o</w:t>
      </w:r>
      <w:r w:rsidR="00F64FBA">
        <w:t>.</w:t>
      </w:r>
      <w:r w:rsidR="002A7902">
        <w:t xml:space="preserve"> i</w:t>
      </w:r>
      <w:r w:rsidR="002224F9">
        <w:t>z Koprivnice, Dr. Željka Selingera 2 A</w:t>
      </w:r>
      <w:r w:rsidR="00637444">
        <w:t>,</w:t>
      </w:r>
      <w:r w:rsidR="00AF0757">
        <w:t xml:space="preserve"> OIB:</w:t>
      </w:r>
      <w:r w:rsidR="002224F9">
        <w:t xml:space="preserve"> 26209757249</w:t>
      </w:r>
      <w:r w:rsidR="00931D35">
        <w:t>,</w:t>
      </w:r>
      <w:r w:rsidR="00637444">
        <w:t xml:space="preserve"> </w:t>
      </w:r>
      <w:r w:rsidR="00AF0757">
        <w:t>03.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2224F9">
        <w:t xml:space="preserve">AGRO ENERGETIKA d.o.o. iz Koprivnice, Dr. Željka Selingera 2 A, OIB: 26209757249 </w:t>
      </w:r>
      <w:r w:rsidR="00CB6C18" w:rsidRPr="00931D35">
        <w:t xml:space="preserve">iznosi </w:t>
      </w:r>
      <w:r w:rsidR="002224F9">
        <w:t>1.687,65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2A7902">
        <w:t xml:space="preserve"> </w:t>
      </w:r>
      <w:r w:rsidR="002224F9">
        <w:t>Violeta Kos</w:t>
      </w:r>
      <w:r w:rsidR="002A7902">
        <w:t>,</w:t>
      </w:r>
      <w:r w:rsidR="002224F9">
        <w:t xml:space="preserve"> Koprivnica, Dr. Željka Selingera 2 A, OIB: 22739854764</w:t>
      </w:r>
      <w:r w:rsidR="0072560A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AF0757">
        <w:t>03.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EE5E3A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7F7" w:rsidR="004E47F7">
      <w:r>
        <w:separator/>
      </w:r>
    </w:p>
  </w:endnote>
  <w:endnote w:id="0" w:type="continuationSeparator">
    <w:p w:rsidRDefault="004E47F7" w:rsidR="004E4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7F7" w:rsidR="004E47F7">
      <w:r>
        <w:separator/>
      </w:r>
    </w:p>
  </w:footnote>
  <w:footnote w:id="0" w:type="continuationSeparator">
    <w:p w:rsidRDefault="004E47F7" w:rsidR="004E47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2224F9" w:rsidP="00AC0D1D" w:rsidR="00AC0D1D">
    <w:pPr>
      <w:jc w:val="right"/>
    </w:pPr>
    <w:r>
      <w:t>Poslovni broj: 4 St-83</w:t>
    </w:r>
    <w:r w:rsidR="00F64FBA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3510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5775"/>
    <w:rsid w:val="001E6833"/>
    <w:rsid w:val="002055B4"/>
    <w:rsid w:val="0020578A"/>
    <w:rsid w:val="002224F9"/>
    <w:rsid w:val="00274464"/>
    <w:rsid w:val="002A7902"/>
    <w:rsid w:val="002B49A1"/>
    <w:rsid w:val="002F1F37"/>
    <w:rsid w:val="002F3837"/>
    <w:rsid w:val="002F45CC"/>
    <w:rsid w:val="003074E6"/>
    <w:rsid w:val="00327690"/>
    <w:rsid w:val="0033770E"/>
    <w:rsid w:val="003A7C72"/>
    <w:rsid w:val="003C0583"/>
    <w:rsid w:val="003E2AE0"/>
    <w:rsid w:val="00400A96"/>
    <w:rsid w:val="00401A7F"/>
    <w:rsid w:val="00420F99"/>
    <w:rsid w:val="00457B43"/>
    <w:rsid w:val="0047710E"/>
    <w:rsid w:val="004861BE"/>
    <w:rsid w:val="00497129"/>
    <w:rsid w:val="004C1E71"/>
    <w:rsid w:val="004E2E98"/>
    <w:rsid w:val="004E47F7"/>
    <w:rsid w:val="004F0490"/>
    <w:rsid w:val="00525276"/>
    <w:rsid w:val="005253B8"/>
    <w:rsid w:val="00550E19"/>
    <w:rsid w:val="0057484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23E6A"/>
    <w:rsid w:val="0072560A"/>
    <w:rsid w:val="00733A5A"/>
    <w:rsid w:val="00735822"/>
    <w:rsid w:val="00741660"/>
    <w:rsid w:val="0077103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679E5"/>
    <w:rsid w:val="00976967"/>
    <w:rsid w:val="00982CC9"/>
    <w:rsid w:val="009D0C5B"/>
    <w:rsid w:val="009E4EF8"/>
    <w:rsid w:val="00A00D9B"/>
    <w:rsid w:val="00A05A32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3556D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EE5E3A"/>
    <w:rsid w:val="00F06763"/>
    <w:rsid w:val="00F10C2B"/>
    <w:rsid w:val="00F644E6"/>
    <w:rsid w:val="00F64FBA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70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770E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770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770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70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770E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770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770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ENERGETIKA društvo s ograničenom odgovornošću za trgovinu i usluge</izvorni_sadrzaj>
    <derivirana_varijabla naziv="DomainObject.Predmet.ProtustrankaFormated_1">  AGRO ENERGETIKA društvo s ograničenom odgovornošću za trgovinu i usluge</derivirana_varijabla>
  </DomainObject.Predmet.ProtustrankaFormated>
  <DomainObject.Predmet.ProtustrankaFormatedOIB>
    <izvorni_sadrzaj>  AGRO ENERGETIKA društvo s ograničenom odgovornošću za trgovinu i usluge, OIB 26209757249</izvorni_sadrzaj>
    <derivirana_varijabla naziv="DomainObject.Predmet.ProtustrankaFormatedOIB_1">  AGRO ENERGETIKA društvo s ograničenom odgovornošću za trgovinu i usluge, OIB 26209757249</derivirana_varijabla>
  </DomainObject.Predmet.ProtustrankaFormatedOIB>
  <DomainObject.Predmet.ProtustrankaFormatedWithAdress>
    <izvorni_sadrzaj> AGRO ENERGETIKA društvo s ograničenom odgovornošću za trgovinu i usluge, Dr. Željka Selingera 2/A, 48000 Koprivnica</izvorni_sadrzaj>
    <derivirana_varijabla naziv="DomainObject.Predmet.ProtustrankaFormatedWithAdress_1"> AGRO ENERGETIKA društvo s ograničenom odgovornošću za trgovinu i usluge, Dr. Željka Selingera 2/A, 48000 Koprivnica</derivirana_varijabla>
  </DomainObject.Predmet.ProtustrankaFormatedWithAdress>
  <DomainObject.Predmet.ProtustrankaFormatedWithAdressOIB>
    <izvorni_sadrzaj> AGRO ENERGETIKA društvo s ograničenom odgovornošću za trgovinu i usluge, OIB 26209757249, Dr. Željka Selingera 2/A, 48000 Koprivnica</izvorni_sadrzaj>
    <derivirana_varijabla naziv="DomainObject.Predmet.ProtustrankaFormatedWithAdressOIB_1"> AGRO ENERGETIKA društvo s ograničenom odgovornošću za trgovinu i usluge, OIB 26209757249, Dr. Željka Selingera 2/A, 48000 Koprivnica</derivirana_varijabla>
  </DomainObject.Predmet.ProtustrankaFormatedWithAdressOIB>
  <DomainObject.Predmet.ProtustrankaWithAdress>
    <izvorni_sadrzaj>AGRO ENERGETIKA društvo s ograničenom odgovornošću za trgovinu i usluge Dr. Željka Selingera 2/A, 48000 Koprivnica</izvorni_sadrzaj>
    <derivirana_varijabla naziv="DomainObject.Predmet.ProtustrankaWithAdress_1">AGRO ENERGETIKA društvo s ograničenom odgovornošću za trgovinu i usluge Dr. Željka Selingera 2/A, 48000 Koprivnica</derivirana_varijabla>
  </DomainObject.Predmet.ProtustrankaWithAdress>
  <DomainObject.Predmet.ProtustrankaWithAdressOIB>
    <izvorni_sadrzaj>AGRO ENERGETIKA društvo s ograničenom odgovornošću za trgovinu i usluge, OIB 26209757249, Dr. Željka Selingera 2/A, 48000 Koprivnica</izvorni_sadrzaj>
    <derivirana_varijabla naziv="DomainObject.Predmet.ProtustrankaWithAdressOIB_1">AGRO ENERGETIKA društvo s ograničenom odgovornošću za trgovinu i usluge, OIB 26209757249, Dr. Željka Selingera 2/A, 48000 Koprivnica</derivirana_varijabla>
  </DomainObject.Predmet.ProtustrankaWithAdressOIB>
  <DomainObject.Predmet.ProtustrankaNazivFormated>
    <izvorni_sadrzaj>AGRO ENERGETIKA društvo s ograničenom odgovornošću za trgovinu i usluge</izvorni_sadrzaj>
    <derivirana_varijabla naziv="DomainObject.Predmet.ProtustrankaNazivFormated_1">AGRO ENERGETIKA društvo s ograničenom odgovornošću za trgovinu i usluge</derivirana_varijabla>
  </DomainObject.Predmet.ProtustrankaNazivFormated>
  <DomainObject.Predmet.ProtustrankaNazivFormatedOIB>
    <izvorni_sadrzaj>AGRO ENERGETIKA društvo s ograničenom odgovornošću za trgovinu i usluge, OIB 26209757249</izvorni_sadrzaj>
    <derivirana_varijabla naziv="DomainObject.Predmet.ProtustrankaNazivFormatedOIB_1">AGRO ENERGETIKA društvo s ograničenom odgovornošću za trgovinu i usluge, OIB 26209757249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1687.65</izvorni_sadrzaj>
    <derivirana_varijabla naziv="DomainObject.Predmet.TrenutnaVrijednost_1">1687.65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ENERGETIKA društvo s ograničenom odgovornošću za trgovinu i usluge</item>
    </izvorni_sadrzaj>
    <derivirana_varijabla naziv="DomainObject.Predmet.ProtuStrankaListFormated_1">
      <item>AGRO ENERGETIKA društvo s ograničenom odgovornošću za trgovinu i usluge</item>
    </derivirana_varijabla>
  </DomainObject.Predmet.ProtuStrankaListFormated>
  <DomainObject.Predmet.ProtuStrankaListFormatedOIB>
    <izvorni_sadrzaj>
      <item>AGRO ENERGETIKA društvo s ograničenom odgovornošću za trgovinu i usluge, OIB 26209757249</item>
    </izvorni_sadrzaj>
    <derivirana_varijabla naziv="DomainObject.Predmet.ProtuStrankaListFormatedOIB_1">
      <item>AGRO ENERGETIKA društvo s ograničenom odgovornošću za trgovinu i usluge, OIB 26209757249</item>
    </derivirana_varijabla>
  </DomainObject.Predmet.ProtuStrankaListFormatedOIB>
  <DomainObject.Predmet.ProtuStrankaListFormatedWithAdress>
    <izvorni_sadrzaj>
      <item>AGRO ENERGETIKA društvo s ograničenom odgovornošću za trgovinu i usluge, Dr. Željka Selingera 2/A, 48000 Koprivnica</item>
    </izvorni_sadrzaj>
    <derivirana_varijabla naziv="DomainObject.Predmet.ProtuStrankaListFormatedWithAdress_1">
      <item>AGRO ENERGETIKA društvo s ograničenom odgovornošću za trgovinu i usluge, Dr. Željka Selingera 2/A, 48000 Koprivnica</item>
    </derivirana_varijabla>
  </DomainObject.Predmet.ProtuStrankaListFormatedWithAdress>
  <DomainObject.Predmet.ProtuStrankaListFormatedWithAdressOIB>
    <izvorni_sadrzaj>
      <item>AGRO ENERGETIKA društvo s ograničenom odgovornošću za trgovinu i usluge, OIB 26209757249, Dr. Željka Selingera 2/A, 48000 Koprivnica</item>
    </izvorni_sadrzaj>
    <derivirana_varijabla naziv="DomainObject.Predmet.ProtuStrankaListFormatedWithAdressOIB_1">
      <item>AGRO ENERGETIKA društvo s ograničenom odgovornošću za trgovinu i usluge, OIB 26209757249, Dr. Željka Selingera 2/A, 48000 Koprivnica</item>
    </derivirana_varijabla>
  </DomainObject.Predmet.ProtuStrankaListFormatedWithAdressOIB>
  <DomainObject.Predmet.ProtuStrankaListNazivFormated>
    <izvorni_sadrzaj>
      <item>AGRO ENERGETIKA društvo s ograničenom odgovornošću za trgovinu i usluge</item>
    </izvorni_sadrzaj>
    <derivirana_varijabla naziv="DomainObject.Predmet.ProtuStrankaListNazivFormated_1">
      <item>AGRO ENERGETIKA društvo s ograničenom odgovornošću za trgovinu i usluge</item>
    </derivirana_varijabla>
  </DomainObject.Predmet.ProtuStrankaListNazivFormated>
  <DomainObject.Predmet.ProtuStrankaListNazivFormatedOIB>
    <izvorni_sadrzaj>
      <item>AGRO ENERGETIKA društvo s ograničenom odgovornošću za trgovinu i usluge, OIB 26209757249</item>
    </izvorni_sadrzaj>
    <derivirana_varijabla naziv="DomainObject.Predmet.ProtuStrankaListNazivFormatedOIB_1">
      <item>AGRO ENERGETIKA društvo s ograničenom odgovornošću za trgovinu i usluge, OIB 26209757249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ENERGETIKA društvo s ograničenom odgovornošću za trgovinu i usluge</izvorni_sadrzaj>
    <derivirana_varijabla naziv="DomainObject.Predmet.ProtustrankaIDrugi_1">AGRO ENERGETIKA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 ENERGETIKA društvo s ograničenom odgovornošću za trgovinu i usluge, OIB 26209757249, Dr. Željka Selingera 2/A, 48000 Koprivnica</izvorni_sadrzaj>
    <derivirana_varijabla naziv="DomainObject.Predmet.ProtustrankaIDrugiAdressOIB_1">AGRO ENERGETIKA društvo s ograničenom odgovornošću za trgovinu i usluge, OIB 26209757249, Dr. Željka Selingera 2/A,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ENERGETIKA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AGRO ENERGETIKA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AGRO ENERGETIKA društvo s ograničenom odgovornošću za trgovinu i usluge, OIB 26209757249, Dr. Željka Selingera 2/A,48000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AGRO ENERGETIKA društvo s ograničenom odgovornošću za trgovinu i usluge, OIB 26209757249, Dr. Željka Selingera 2/A,48000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26209757249</item>
      <item>, OIB null</item>
      <item>, OIB null</item>
    </izvorni_sadrzaj>
    <derivirana_varijabla naziv="DomainObject.Predmet.SudioniciListNazivOIB_1">
      <item>, OIB 85821130368</item>
      <item>, OIB 26209757249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22878-3F73-42B0-9A95-989550999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2016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2016-02-03T12:55:00Z</dcterms:created>
  <dc:creator>Ljubica Makovec</dc:creator>
  <cp:lastModifiedBy>Maja Marčec</cp:lastModifiedBy>
  <cp:lastPrinted>2016-02-03T12:55:00Z</cp:lastPrinted>
  <dcterms:modified xmlns:xsi="http://www.w3.org/2001/XMLSchema-instance" xsi:type="dcterms:W3CDTF">2016-02-03T12:55:00Z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