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2918" w14:paraId="2a7291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7E566B">
        <w:t>5980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7E566B">
        <w:t>TEHNO-MONT d.o.o., Karlovac, Stanka Vraza 10, OIB 89574232225</w:t>
      </w:r>
      <w:r w:rsidR="004B6701">
        <w:t xml:space="preserve">, </w:t>
      </w:r>
      <w:r w:rsidR="00295F32" w:rsidRPr="0053264E">
        <w:t xml:space="preserve">dana </w:t>
      </w:r>
      <w:r w:rsidR="007E566B">
        <w:t>2. veljače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B37895">
        <w:t xml:space="preserve">TEHNO-MONT d.o.o., Karlovac, Stanka Vraza 10, OIB 89574232225.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520AC5" w:rsidP="004736FC" w:rsidR="00520AC5">
      <w:pPr>
        <w:ind w:firstLine="708"/>
        <w:jc w:val="both"/>
      </w:pPr>
      <w:r>
        <w:t>III. Ročište određeno za dan 24. veljače 2017. godine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33DB9">
        <w:t>16. rujna</w:t>
      </w:r>
      <w:r>
        <w:t xml:space="preserve"> 2016</w:t>
      </w:r>
      <w:r w:rsidRPr="00C254D4">
        <w:t xml:space="preserve">. prijedlog za otvaranje stečajnog postupka nad dužnikom </w:t>
      </w:r>
      <w:r w:rsidR="007E566B">
        <w:t>TEHNO-MONT d.o.o., Karlovac, Stanka Vraza 10, OIB 89574232225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4736FC">
        <w:t>13. rujna</w:t>
      </w:r>
      <w:r>
        <w:t xml:space="preserve"> 2016. godine dužnik u Očevidniku redoslijeda osnova za plaćanje ima evidentirane neizvršene osnove za plaćanje u neprekinutom razdoblju od 120 dana, u ukupnom iznosu od </w:t>
      </w:r>
      <w:r w:rsidR="004736FC">
        <w:t>45.846,47</w:t>
      </w:r>
      <w:r>
        <w:t xml:space="preserve"> kn, te da dužnik ima </w:t>
      </w:r>
      <w:r w:rsidR="004736FC">
        <w:t>tri zaposlena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4736FC">
        <w:t>13. rujna</w:t>
      </w:r>
      <w:r>
        <w:t xml:space="preserve"> 2016. godine ima zaplijenjena novčana sredstva u iznosu od </w:t>
      </w:r>
      <w:r w:rsidR="004736FC">
        <w:t>5.00</w:t>
      </w:r>
      <w:r>
        <w:t xml:space="preserve">0,00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Dužnik je </w:t>
      </w:r>
      <w:r w:rsidR="004736FC">
        <w:t xml:space="preserve">dana 27. siječnja 2017. godine </w:t>
      </w:r>
      <w:r>
        <w:t xml:space="preserve">u spis </w:t>
      </w:r>
      <w:r w:rsidR="004736FC">
        <w:t xml:space="preserve">dostavio </w:t>
      </w:r>
      <w:r>
        <w:t xml:space="preserve">potvrdu FINA-e od </w:t>
      </w:r>
      <w:r w:rsidR="004736FC">
        <w:t>26. siječnja 2017</w:t>
      </w:r>
      <w:r>
        <w:t xml:space="preserve">. godine, iz koje proizlazi da na dan izdavanja potvrde nepodmirene obveze iznose 0,00 kn, odnosno da žiro račun dužnika više nije u blokadi. </w:t>
      </w:r>
    </w:p>
    <w:p w:rsidRDefault="00741F56" w:rsidP="00C84611" w:rsidR="00741F56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7E566B">
        <w:t>2. veljače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23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E566B">
      <w:t>5980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523E3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5980</izvorni_sadrzaj>
    <derivirana_varijabla naziv="DomainObject.Predmet.Broj_1">5980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St-5980/2016</izvorni_sadrzaj>
    <derivirana_varijabla naziv="DomainObject.Predmet.OznakaBroj_1">St-5980/2016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TEHNO-MONT d.o.o. zastupanog po punomoćniku Marijan Sila</izvorni_sadrzaj>
    <derivirana_varijabla naziv="DomainObject.Predmet.ProtustrankaFormated_1">  TEHNO-MONT d.o.o. zastupanog po punomoćniku Marijan Sila</derivirana_varijabla>
  </DomainObject.Predmet.ProtustrankaFormated>
  <DomainObject.Predmet.ProtustrankaFormatedOIB>
    <izvorni_sadrzaj>  TEHNO-MONT d.o.o., OIB 89574232225 zastupanog po punomoćniku Marijan Sila</izvorni_sadrzaj>
    <derivirana_varijabla naziv="DomainObject.Predmet.ProtustrankaFormatedOIB_1">  TEHNO-MONT d.o.o., OIB 89574232225 zastupanog po punomoćniku Marijan Sila</derivirana_varijabla>
  </DomainObject.Predmet.ProtustrankaFormatedOIB>
  <DomainObject.Predmet.ProtustrankaFormatedWithAdress>
    <izvorni_sadrzaj> TEHNO-MONT d.o.o., Stanka Vraza 10, 47000 Karlovac zastupanog po punomoćniku Marijan Sila</izvorni_sadrzaj>
    <derivirana_varijabla naziv="DomainObject.Predmet.ProtustrankaFormatedWithAdress_1"> TEHNO-MONT d.o.o., Stanka Vraza 10, 47000 Karlovac zastupanog po punomoćniku Marijan Sila</derivirana_varijabla>
  </DomainObject.Predmet.ProtustrankaFormatedWithAdress>
  <DomainObject.Predmet.ProtustrankaFormatedWithAdressOIB>
    <izvorni_sadrzaj> TEHNO-MONT d.o.o., OIB 89574232225, Stanka Vraza 10, 47000 Karlovac zastupanog po punomoćniku Marijan Sila</izvorni_sadrzaj>
    <derivirana_varijabla naziv="DomainObject.Predmet.ProtustrankaFormatedWithAdressOIB_1"> TEHNO-MONT d.o.o., OIB 89574232225, Stanka Vraza 10, 47000 Karlovac zastupanog po punomoćniku Marijan Sila</derivirana_varijabla>
  </DomainObject.Predmet.ProtustrankaFormatedWithAdressOIB>
  <DomainObject.Predmet.ProtustrankaWithAdress>
    <izvorni_sadrzaj>TEHNO-MONT d.o.o. Stanka Vraza 10, 47000 Karlovac</izvorni_sadrzaj>
    <derivirana_varijabla naziv="DomainObject.Predmet.ProtustrankaWithAdress_1">TEHNO-MONT d.o.o. Stanka Vraza 10, 47000 Karlovac</derivirana_varijabla>
  </DomainObject.Predmet.ProtustrankaWithAdress>
  <DomainObject.Predmet.ProtustrankaWithAdressOIB>
    <izvorni_sadrzaj>TEHNO-MONT d.o.o., OIB 89574232225, Stanka Vraza 10, 47000 Karlovac</izvorni_sadrzaj>
    <derivirana_varijabla naziv="DomainObject.Predmet.ProtustrankaWithAdressOIB_1">TEHNO-MONT d.o.o., OIB 89574232225, Stanka Vraza 10, 47000 Karlovac</derivirana_varijabla>
  </DomainObject.Predmet.ProtustrankaWithAdressOIB>
  <DomainObject.Predmet.ProtustrankaNazivFormated>
    <izvorni_sadrzaj>TEHNO-MONT d.o.o.</izvorni_sadrzaj>
    <derivirana_varijabla naziv="DomainObject.Predmet.ProtustrankaNazivFormated_1">TEHNO-MONT d.o.o.</derivirana_varijabla>
  </DomainObject.Predmet.ProtustrankaNazivFormated>
  <DomainObject.Predmet.ProtustrankaNazivFormatedOIB>
    <izvorni_sadrzaj>TEHNO-MONT d.o.o., OIB 89574232225</izvorni_sadrzaj>
    <derivirana_varijabla naziv="DomainObject.Predmet.ProtustrankaNazivFormatedOIB_1">TEHNO-MONT d.o.o., OIB 89574232225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TEHNO-MONT d.o.o. zastupanog po punomoćniku Marijan Sila</item>
    </izvorni_sadrzaj>
    <derivirana_varijabla naziv="DomainObject.Predmet.ProtuStrankaListFormated_1">
      <item>TEHNO-MONT d.o.o. zastupanog po punomoćniku Marijan Sila</item>
    </derivirana_varijabla>
  </DomainObject.Predmet.ProtuStrankaListFormated>
  <DomainObject.Predmet.ProtuStrankaListFormatedOIB>
    <izvorni_sadrzaj>
      <item>TEHNO-MONT d.o.o., OIB 89574232225 zastupanog po punomoćniku Marijan Sila</item>
    </izvorni_sadrzaj>
    <derivirana_varijabla naziv="DomainObject.Predmet.ProtuStrankaListFormatedOIB_1">
      <item>TEHNO-MONT d.o.o., OIB 89574232225 zastupanog po punomoćniku Marijan Sila</item>
    </derivirana_varijabla>
  </DomainObject.Predmet.ProtuStrankaListFormatedOIB>
  <DomainObject.Predmet.ProtuStrankaListFormatedWithAdress>
    <izvorni_sadrzaj>
      <item>TEHNO-MONT d.o.o., Stanka Vraza 10, 47000 Karlovac zastupanog po punomoćniku Marijan Sila</item>
    </izvorni_sadrzaj>
    <derivirana_varijabla naziv="DomainObject.Predmet.ProtuStrankaListFormatedWithAdress_1">
      <item>TEHNO-MONT d.o.o., Stanka Vraza 10, 47000 Karlovac zastupanog po punomoćniku Marijan Sila</item>
    </derivirana_varijabla>
  </DomainObject.Predmet.ProtuStrankaListFormatedWithAdress>
  <DomainObject.Predmet.ProtuStrankaListFormatedWithAdressOIB>
    <izvorni_sadrzaj>
      <item>TEHNO-MONT d.o.o., OIB 89574232225, Stanka Vraza 10, 47000 Karlovac zastupanog po punomoćniku Marijan Sila</item>
    </izvorni_sadrzaj>
    <derivirana_varijabla naziv="DomainObject.Predmet.ProtuStrankaListFormatedWithAdressOIB_1">
      <item>TEHNO-MONT d.o.o., OIB 89574232225, Stanka Vraza 10, 47000 Karlovac zastupanog po punomoćniku Marijan Sila</item>
    </derivirana_varijabla>
  </DomainObject.Predmet.ProtuStrankaListFormatedWithAdressOIB>
  <DomainObject.Predmet.ProtuStrankaListNazivFormated>
    <izvorni_sadrzaj>
      <item>TEHNO-MONT d.o.o.</item>
    </izvorni_sadrzaj>
    <derivirana_varijabla naziv="DomainObject.Predmet.ProtuStrankaListNazivFormated_1">
      <item>TEHNO-MONT d.o.o.</item>
    </derivirana_varijabla>
  </DomainObject.Predmet.ProtuStrankaListNazivFormated>
  <DomainObject.Predmet.ProtuStrankaListNazivFormatedOIB>
    <izvorni_sadrzaj>
      <item>TEHNO-MONT d.o.o., OIB 89574232225</item>
    </izvorni_sadrzaj>
    <derivirana_varijabla naziv="DomainObject.Predmet.ProtuStrankaListNazivFormatedOIB_1">
      <item>TEHNO-MONT d.o.o., OIB 89574232225</item>
    </derivirana_varijabla>
  </DomainObject.Predmet.ProtuStrankaListNazivFormatedOIB>
  <DomainObject.Predmet.OstaliListFormated>
    <izvorni_sadrzaj>
      <item>Marijan Sila punomoćnik sudionika u postupku TEHNO-MONT d.o.o.</item>
    </izvorni_sadrzaj>
    <derivirana_varijabla naziv="DomainObject.Predmet.OstaliListFormated_1">
      <item>Marijan Sila punomoćnik sudionika u postupku TEHNO-MONT d.o.o.</item>
    </derivirana_varijabla>
  </DomainObject.Predmet.OstaliListFormated>
  <DomainObject.Predmet.OstaliListFormatedOIB>
    <izvorni_sadrzaj>
      <item>Marijan Sila, OIB 61642710400 punomoćnik sudionika u postupku TEHNO-MONT d.o.o.</item>
    </izvorni_sadrzaj>
    <derivirana_varijabla naziv="DomainObject.Predmet.OstaliListFormatedOIB_1">
      <item>Marijan Sila, OIB 61642710400 punomoćnik sudionika u postupku TEHNO-MONT d.o.o.</item>
    </derivirana_varijabla>
  </DomainObject.Predmet.OstaliListFormatedOIB>
  <DomainObject.Predmet.OstaliListFormatedWithAdress>
    <izvorni_sadrzaj>
      <item>Marijan Sila, Maksimilijana Vrhovca 21, 47000 Karlovac punomoćnik sudionika u postupku TEHNO-MONT d.o.o.</item>
    </izvorni_sadrzaj>
    <derivirana_varijabla naziv="DomainObject.Predmet.OstaliListFormatedWithAdress_1">
      <item>Marijan Sila, Maksimilijana Vrhovca 21, 47000 Karlovac punomoćnik sudionika u postupku TEHNO-MONT d.o.o.</item>
    </derivirana_varijabla>
  </DomainObject.Predmet.OstaliListFormatedWithAdress>
  <DomainObject.Predmet.OstaliListFormatedWithAdressOIB>
    <izvorni_sadrzaj>
      <item>Marijan Sila, OIB 61642710400, Maksimilijana Vrhovca 21, 47000 Karlovac punomoćnik sudionika u postupku TEHNO-MONT d.o.o.</item>
    </izvorni_sadrzaj>
    <derivirana_varijabla naziv="DomainObject.Predmet.OstaliListFormatedWithAdressOIB_1">
      <item>Marijan Sila, OIB 61642710400, Maksimilijana Vrhovca 21, 47000 Karlovac punomoćnik sudionika u postupku TEHNO-MONT d.o.o.</item>
    </derivirana_varijabla>
  </DomainObject.Predmet.OstaliListFormatedWithAdressOIB>
  <DomainObject.Predmet.OstaliListNazivFormated>
    <izvorni_sadrzaj>
      <item>Marijan Sila</item>
    </izvorni_sadrzaj>
    <derivirana_varijabla naziv="DomainObject.Predmet.OstaliListNazivFormated_1">
      <item>Marijan Sila</item>
    </derivirana_varijabla>
  </DomainObject.Predmet.OstaliListNazivFormated>
  <DomainObject.Predmet.OstaliListNazivFormatedOIB>
    <izvorni_sadrzaj>
      <item>Marijan Sila, OIB 61642710400</item>
    </izvorni_sadrzaj>
    <derivirana_varijabla naziv="DomainObject.Predmet.OstaliListNazivFormatedOIB_1">
      <item>Marijan Sila, OIB 61642710400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TEHNO-MONT d.o.o.</izvorni_sadrzaj>
    <derivirana_varijabla naziv="DomainObject.Predmet.ProtustrankaIDrugi_1">TEHNO-MONT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TEHNO-MONT d.o.o., OIB 89574232225, Stanka Vraza 10, 47000 Karlovac</izvorni_sadrzaj>
    <derivirana_varijabla naziv="DomainObject.Predmet.ProtustrankaIDrugiAdressOIB_1">TEHNO-MONT d.o.o., OIB 89574232225, Stanka Vraza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TEHNO-MONT d.o.o.</item>
      <item>Marijan Sila</item>
    </izvorni_sadrzaj>
    <derivirana_varijabla naziv="DomainObject.Predmet.SudioniciListNaziv_1">
      <item>FINA regionalni centar Zagreb, podružnica Karlovac</item>
      <item>TEHNO-MONT d.o.o.</item>
      <item>Marijan Sila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TEHNO-MONT d.o.o., OIB 89574232225, Stanka Vraza 10,47000 Karlovac</item>
      <item>Marijan Sila, OIB 61642710400, Maksimilijana Vrhovca 21,47000 Karlovac</item>
    </izvorni_sadrzaj>
    <derivirana_varijabla naziv="DomainObject.Predmet.SudioniciListAdressOIB_1">
      <item>FINA regionalni centar Zagreb, podružnica Karlovac, OIB 85821130368, Vitezovićeva 1,47000 Karlovac</item>
      <item>TEHNO-MONT d.o.o., OIB 89574232225, Stanka Vraza 10,47000 Karlovac</item>
      <item>Marijan Sila, OIB 61642710400, Maksimilijana Vrhovca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89574232225</item>
      <item>, OIB 61642710400</item>
    </izvorni_sadrzaj>
    <derivirana_varijabla naziv="DomainObject.Predmet.SudioniciListNazivOIB_1">
      <item>, OIB 85821130368</item>
      <item>, OIB 89574232225</item>
      <item>, OIB 61642710400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8C36E-6AF0-4850-91C8-76A7565C2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3405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2017-02-02T13:14:00Z</dcterms:created>
  <dc:creator>gboljkovac</dc:creator>
  <cp:lastModifiedBy>Goranka Boljkovac</cp:lastModifiedBy>
  <cp:lastPrinted>2017-02-02T13:13:00Z</cp:lastPrinted>
  <dcterms:modified xmlns:xsi="http://www.w3.org/2001/XMLSchema-instance" xsi:type="dcterms:W3CDTF">2017-02-02T13:16:00Z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