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1893" w14:paraId="45e1893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80672B">
        <w:t>MEĐUNARODNA VISOKA ŠKOLA ZA MENADŽMENT U HOTELIJERSTVU (INTERNATIONAL COLLEGE OF HOTEL MANAGEMENT) Vodnjan, Barutana bb, OIB: 58480913245</w:t>
      </w:r>
      <w:r w:rsidRPr="00900BCB">
        <w:t xml:space="preserve">, </w:t>
      </w:r>
      <w:r w:rsidR="00900BCB" w:rsidRPr="00900BCB">
        <w:t>18. siječnja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764C35">
      <w:pPr>
        <w:ind w:firstLine="720"/>
        <w:jc w:val="both"/>
      </w:pPr>
      <w:r>
        <w:t xml:space="preserve">I. Otvara se stečajni postupak nad dužnikom </w:t>
      </w:r>
      <w:r w:rsidR="0080672B">
        <w:t xml:space="preserve">MEĐUNARODNA VISOKA ŠKOLA ZA MENADŽMENT U HOTELIJERSTVU (INTERNATIONAL COLLEGE OF HOTEL MANAGEMENT) Vodnjan, Barutana bb, OIB: </w:t>
      </w:r>
      <w:r w:rsidR="0080672B" w:rsidRPr="00764C35">
        <w:t>58480913245</w:t>
      </w:r>
      <w:r w:rsidRPr="00764C35">
        <w:t>.</w:t>
      </w:r>
    </w:p>
    <w:p w:rsidRDefault="005D6592" w:rsidP="005D6592" w:rsidR="005D6592">
      <w:pPr>
        <w:jc w:val="both"/>
      </w:pPr>
    </w:p>
    <w:p w:rsidRDefault="00360BE4" w:rsidP="00360BE4" w:rsidR="00360BE4" w:rsidRPr="008C33EF">
      <w:pPr>
        <w:ind w:firstLine="720"/>
        <w:jc w:val="both"/>
      </w:pPr>
      <w:r w:rsidRPr="003D4BC9">
        <w:t xml:space="preserve">II. Za stečajnog upravitelja imenuje se </w:t>
      </w:r>
      <w:r>
        <w:t>Domagoj Repač</w:t>
      </w:r>
      <w:r w:rsidRPr="003D4BC9">
        <w:t xml:space="preserve">, </w:t>
      </w:r>
      <w:r>
        <w:t>Zagreb</w:t>
      </w:r>
      <w:r w:rsidRPr="003D4BC9">
        <w:t xml:space="preserve">, </w:t>
      </w:r>
      <w:r>
        <w:t>Svetog Mateja 46</w:t>
      </w:r>
      <w:r w:rsidRPr="003D4BC9">
        <w:t xml:space="preserve">, OIB: </w:t>
      </w:r>
      <w:r>
        <w:t>24977406612</w:t>
      </w:r>
      <w:r w:rsidRPr="008C33EF">
        <w:t>.</w:t>
      </w:r>
    </w:p>
    <w:p w:rsidRDefault="005D6592" w:rsidP="005D6592" w:rsidR="005D6592" w:rsidRPr="00900BCB">
      <w:pPr>
        <w:jc w:val="both"/>
        <w:rPr>
          <w:color w:val="FF0000"/>
        </w:rPr>
      </w:pPr>
    </w:p>
    <w:p w:rsidRDefault="005D6592" w:rsidP="005D6592" w:rsidR="005D6592">
      <w:pPr>
        <w:ind w:firstLine="720"/>
        <w:jc w:val="both"/>
      </w:pPr>
      <w:r>
        <w:t xml:space="preserve">III. Nalaže se Financijskoj agenciji da izvrši prijenos zaplijenjenog iznosa predujma na račun Trgovačkog suda u Pazinu broj HR43 23900011300029763, poziv na </w:t>
      </w:r>
      <w:r w:rsidRPr="00764C35">
        <w:t xml:space="preserve">broj </w:t>
      </w:r>
      <w:r w:rsidR="00764C35" w:rsidRPr="00764C35">
        <w:t>020</w:t>
      </w:r>
      <w:r w:rsidRPr="00764C35">
        <w:t>-</w:t>
      </w:r>
      <w:r w:rsidR="0080672B" w:rsidRPr="00764C35">
        <w:t>811</w:t>
      </w:r>
      <w:r w:rsidRPr="00764C35">
        <w:t>-1</w:t>
      </w:r>
      <w:r w:rsidR="00297F11" w:rsidRPr="00764C35">
        <w:t>6</w:t>
      </w:r>
      <w:r w:rsidRPr="00764C35">
        <w:t xml:space="preserve">, </w:t>
      </w:r>
      <w:r>
        <w:t xml:space="preserve">te da nastavi sa daljnjom pljenidbom do iznosa </w:t>
      </w:r>
      <w:r w:rsidRPr="00764C35">
        <w:t xml:space="preserve">od </w:t>
      </w:r>
      <w:r w:rsidR="00297F11" w:rsidRPr="00764C35">
        <w:t>3</w:t>
      </w:r>
      <w:r w:rsidRPr="00764C35">
        <w:t xml:space="preserve">.000,00 kn prema </w:t>
      </w:r>
      <w:r>
        <w:t>rješenju ovog suda posl. broj: 1 St-</w:t>
      </w:r>
      <w:r w:rsidR="0080672B">
        <w:t>811</w:t>
      </w:r>
      <w:r>
        <w:t>/1</w:t>
      </w:r>
      <w:r w:rsidR="002A2E61">
        <w:t>6</w:t>
      </w:r>
      <w:r>
        <w:t>-</w:t>
      </w:r>
      <w:r w:rsidR="002A2E61">
        <w:t>3</w:t>
      </w:r>
      <w:r>
        <w:t xml:space="preserve"> od </w:t>
      </w:r>
      <w:r w:rsidR="0080672B">
        <w:t>15</w:t>
      </w:r>
      <w:r w:rsidR="002A2E61">
        <w:t xml:space="preserve">. </w:t>
      </w:r>
      <w:r w:rsidR="0080672B">
        <w:t xml:space="preserve">srpnja </w:t>
      </w:r>
      <w:r>
        <w:t>201</w:t>
      </w:r>
      <w:r w:rsidR="002A2E61">
        <w:t>6</w:t>
      </w:r>
      <w:r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80672B">
        <w:t>MEĐUNARODNA VISOKA ŠKOLA ZA MENADŽMENT U HOTELIJERSTVU (INTERNATIONAL COLLEGE OF HOTEL MANAGEMENT) Vodnjan, Barutana bb, OIB: 58480913245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80672B">
        <w:t>811</w:t>
      </w:r>
      <w:r w:rsidR="002A2E61">
        <w:t>/16-</w:t>
      </w:r>
      <w:r w:rsidR="0080672B">
        <w:t>4</w:t>
      </w:r>
      <w:r w:rsidR="002A2E61">
        <w:t xml:space="preserve"> od </w:t>
      </w:r>
      <w:r w:rsidR="0080672B">
        <w:t>15</w:t>
      </w:r>
      <w:r w:rsidR="002A2E61">
        <w:t xml:space="preserve">. </w:t>
      </w:r>
      <w:r w:rsidR="0080672B">
        <w:t xml:space="preserve">srpnja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80672B">
        <w:t>15</w:t>
      </w:r>
      <w:r w:rsidRPr="002A2E61">
        <w:t xml:space="preserve">. </w:t>
      </w:r>
      <w:r w:rsidR="0080672B">
        <w:t xml:space="preserve">srpnja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5D6592" w:rsidP="007C0E00" w:rsidR="007C0E00" w:rsidRPr="002423AF">
      <w:pPr>
        <w:ind w:firstLine="708"/>
        <w:jc w:val="both"/>
      </w:pPr>
      <w:r w:rsidRPr="002423AF">
        <w:t>Na ročišt</w:t>
      </w:r>
      <w:r w:rsidR="002A2E61" w:rsidRPr="002423AF">
        <w:t xml:space="preserve">e </w:t>
      </w:r>
      <w:r w:rsidR="00650A27" w:rsidRPr="002423AF">
        <w:t xml:space="preserve">radi utvrđenja pretpostavki za otvaranje stečajnog postupka </w:t>
      </w:r>
      <w:r w:rsidR="007C0E00" w:rsidRPr="002423AF">
        <w:t xml:space="preserve">nije pristupio nitko. </w:t>
      </w:r>
    </w:p>
    <w:p w:rsidRDefault="007C0E00" w:rsidP="007C0E00" w:rsidR="007C0E00">
      <w:pPr>
        <w:ind w:firstLine="708"/>
        <w:jc w:val="both"/>
      </w:pPr>
    </w:p>
    <w:p w:rsidRDefault="007C0E00" w:rsidP="007C0E00" w:rsidR="007C0E00">
      <w:pPr>
        <w:jc w:val="both"/>
      </w:pPr>
      <w:r>
        <w:lastRenderedPageBreak/>
        <w:tab/>
        <w:t>Budući da nije utvrđeno da dužnik ima imovinu, temeljem čl. 132. SZ-a, rješenjem posl. broj: St</w:t>
      </w:r>
      <w:r w:rsidR="002423AF" w:rsidRPr="002423AF">
        <w:t xml:space="preserve"> </w:t>
      </w:r>
      <w:r w:rsidR="002423AF">
        <w:t>St-</w:t>
      </w:r>
      <w:r w:rsidR="0080672B">
        <w:t>811</w:t>
      </w:r>
      <w:r w:rsidR="002423AF">
        <w:t>/16-</w:t>
      </w:r>
      <w:r w:rsidR="0080672B">
        <w:t>13</w:t>
      </w:r>
      <w:r w:rsidR="002423AF">
        <w:t xml:space="preserve"> od </w:t>
      </w:r>
      <w:r w:rsidR="0034542F">
        <w:t>2</w:t>
      </w:r>
      <w:r w:rsidR="0080672B">
        <w:t>8</w:t>
      </w:r>
      <w:r w:rsidR="002423AF">
        <w:t xml:space="preserve">. </w:t>
      </w:r>
      <w:r w:rsidR="0080672B">
        <w:t xml:space="preserve">rujna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tab/>
        <w:t xml:space="preserve">Navedeno rješenje objavljeno je na e-oglasnoj ploči suda </w:t>
      </w:r>
      <w:r w:rsidR="0034542F">
        <w:t>2</w:t>
      </w:r>
      <w:r w:rsidR="0082700A">
        <w:t>8</w:t>
      </w:r>
      <w:r w:rsidR="002423AF">
        <w:t xml:space="preserve">. </w:t>
      </w:r>
      <w:r w:rsidR="0082700A">
        <w:t xml:space="preserve">rujna </w:t>
      </w:r>
      <w:r w:rsidR="002423AF">
        <w:t>2016</w:t>
      </w:r>
      <w:r>
        <w:t xml:space="preserve">., a skinuto je sa oglasne </w:t>
      </w:r>
      <w:r w:rsidR="0082700A">
        <w:t>6</w:t>
      </w:r>
      <w:r w:rsidR="002423AF">
        <w:t xml:space="preserve">. </w:t>
      </w:r>
      <w:r w:rsidR="0082700A">
        <w:t xml:space="preserve">listopada </w:t>
      </w:r>
      <w:r w:rsidR="002423AF">
        <w:t>2016</w:t>
      </w:r>
      <w:r>
        <w:t xml:space="preserve">. U roku od 15 dana, koji rok je istekao </w:t>
      </w:r>
      <w:r w:rsidR="00191D67">
        <w:t>2</w:t>
      </w:r>
      <w:r w:rsidR="0082700A">
        <w:t>1</w:t>
      </w:r>
      <w:r w:rsidR="009D6164">
        <w:t xml:space="preserve">. </w:t>
      </w:r>
      <w:r w:rsidR="0082700A">
        <w:t xml:space="preserve">listopada </w:t>
      </w:r>
      <w:r w:rsidR="009D6164">
        <w:t>2016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9D6164">
        <w:t>1</w:t>
      </w:r>
      <w:r w:rsidR="00191D67">
        <w:t>8</w:t>
      </w:r>
      <w:r w:rsidR="009D6164">
        <w:t xml:space="preserve">. siječnja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Damir Rabar</w:t>
      </w:r>
      <w:r w:rsidR="0036769A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764C35" w:rsidP="00764C35" w:rsidR="00764C35" w:rsidRPr="00592548">
      <w:pPr>
        <w:jc w:val="both"/>
      </w:pPr>
      <w:r w:rsidRPr="00592548">
        <w:t xml:space="preserve">- dužniku </w:t>
      </w:r>
      <w:r>
        <w:t>MEĐUNARODNA VISOKA ŠKOLA</w:t>
      </w:r>
      <w:r w:rsidRPr="00592548">
        <w:t>,</w:t>
      </w:r>
      <w:r>
        <w:t xml:space="preserve"> Vodnjan, Barutana bb,</w:t>
      </w:r>
    </w:p>
    <w:p w:rsidRDefault="00764C35" w:rsidP="00764C35" w:rsidR="00764C35" w:rsidRPr="00592548">
      <w:pPr>
        <w:jc w:val="both"/>
      </w:pPr>
      <w:r w:rsidRPr="00592548">
        <w:t>- predlagatelju FINANCIJSKA AGENCIJA - Podružnica Pula, Giardini 5, Pula</w:t>
      </w:r>
      <w:r>
        <w:t>,</w:t>
      </w:r>
    </w:p>
    <w:p w:rsidRDefault="00764C35" w:rsidP="00764C35" w:rsidR="00764C35" w:rsidRPr="00592548">
      <w:pPr>
        <w:jc w:val="both"/>
        <w:rPr>
          <w:color w:val="FF0000"/>
        </w:rPr>
      </w:pPr>
      <w:r w:rsidRPr="008D4622">
        <w:t>- stečajnom upravitelju</w:t>
      </w:r>
      <w:r>
        <w:t xml:space="preserve"> Domagoju Repač</w:t>
      </w:r>
      <w:r w:rsidRPr="008D4622">
        <w:t xml:space="preserve">, </w:t>
      </w:r>
      <w:r>
        <w:t>Zagreb</w:t>
      </w:r>
      <w:r w:rsidRPr="003D4BC9">
        <w:t xml:space="preserve">, </w:t>
      </w:r>
      <w:r>
        <w:t>Svetog Mateja 46,</w:t>
      </w:r>
    </w:p>
    <w:p w:rsidRDefault="00764C35" w:rsidP="00764C35" w:rsidR="00764C35" w:rsidRPr="00592548">
      <w:pPr>
        <w:jc w:val="both"/>
      </w:pPr>
      <w:r w:rsidRPr="00592548">
        <w:t xml:space="preserve">- ŽDO Pula, </w:t>
      </w:r>
      <w:r>
        <w:t>Rovinjska 2a,</w:t>
      </w:r>
    </w:p>
    <w:p w:rsidRDefault="00764C35" w:rsidP="00764C35" w:rsidR="00764C35" w:rsidRPr="00592548">
      <w:pPr>
        <w:jc w:val="both"/>
      </w:pPr>
      <w:r w:rsidRPr="00592548">
        <w:t>- Ministarstvo financija, Porezna uprava - Područni ured Pazin, M.B.Rašana 2/4, Pazin</w:t>
      </w:r>
    </w:p>
    <w:p w:rsidRDefault="00764C35" w:rsidP="00764C35" w:rsidR="00764C35" w:rsidRPr="00592548">
      <w:pPr>
        <w:jc w:val="both"/>
      </w:pPr>
      <w:r w:rsidRPr="00592548">
        <w:t>- e-oglasna ploča suda – osam dana</w:t>
      </w:r>
      <w:r>
        <w:t>,</w:t>
      </w:r>
    </w:p>
    <w:p w:rsidRDefault="00764C35" w:rsidP="00764C35" w:rsidR="00764C35" w:rsidRPr="00592548">
      <w:pPr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764C35" w:rsidP="00764C35" w:rsidR="00764C35" w:rsidRPr="00592548">
      <w:pPr>
        <w:jc w:val="both"/>
      </w:pPr>
      <w:r w:rsidRPr="00592548">
        <w:t>- su</w:t>
      </w:r>
      <w:r>
        <w:t>dskom registru po pravomoćnosti.</w:t>
      </w:r>
    </w:p>
    <w:p w:rsidRDefault="005D6592" w:rsidP="00764C35" w:rsidR="005D6592">
      <w:pPr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D3F" w:rsidR="007F6D3F">
      <w:r>
        <w:separator/>
      </w:r>
    </w:p>
  </w:endnote>
  <w:endnote w:id="0" w:type="continuationSeparator">
    <w:p w:rsidRDefault="007F6D3F" w:rsidR="007F6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D3F" w:rsidR="007F6D3F">
      <w:r>
        <w:separator/>
      </w:r>
    </w:p>
  </w:footnote>
  <w:footnote w:id="0" w:type="continuationSeparator">
    <w:p w:rsidRDefault="007F6D3F" w:rsidR="007F6D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7861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786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64C35">
      <w:rPr>
        <w:sz w:val="23"/>
        <w:szCs w:val="23"/>
      </w:rPr>
      <w:t>Poslovni broj: 1 St-811/16-14</w:t>
    </w:r>
  </w:p>
  <w:p w:rsidRDefault="00027861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764C35">
      <w:rPr>
        <w:sz w:val="23"/>
        <w:szCs w:val="23"/>
      </w:rPr>
      <w:t>811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764C35">
      <w:rPr>
        <w:sz w:val="23"/>
        <w:szCs w:val="23"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27861"/>
    <w:rsid w:val="00095A02"/>
    <w:rsid w:val="000C38CA"/>
    <w:rsid w:val="00191D67"/>
    <w:rsid w:val="002423AF"/>
    <w:rsid w:val="00297F11"/>
    <w:rsid w:val="002A2E61"/>
    <w:rsid w:val="002D494D"/>
    <w:rsid w:val="002F7D9D"/>
    <w:rsid w:val="003227C4"/>
    <w:rsid w:val="0034542F"/>
    <w:rsid w:val="00360BE4"/>
    <w:rsid w:val="0036769A"/>
    <w:rsid w:val="005D6592"/>
    <w:rsid w:val="00650A27"/>
    <w:rsid w:val="006F18E7"/>
    <w:rsid w:val="0076431D"/>
    <w:rsid w:val="00764C35"/>
    <w:rsid w:val="007C0E00"/>
    <w:rsid w:val="007F6D3F"/>
    <w:rsid w:val="0080672B"/>
    <w:rsid w:val="0082700A"/>
    <w:rsid w:val="008979E6"/>
    <w:rsid w:val="008D2FD3"/>
    <w:rsid w:val="00900BCB"/>
    <w:rsid w:val="009B2C8A"/>
    <w:rsid w:val="009D6164"/>
    <w:rsid w:val="00B13AEF"/>
    <w:rsid w:val="00C920E9"/>
    <w:rsid w:val="00C9622A"/>
    <w:rsid w:val="00CE3528"/>
    <w:rsid w:val="00CE6590"/>
    <w:rsid w:val="00D8637D"/>
    <w:rsid w:val="00EC0D58"/>
    <w:rsid w:val="00F7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86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86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86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86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86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86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86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86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VISOKA ŠKOLA ZA MENADŽMENT U HOTELIJERSTVU (INTERNATIONAL COLLEGE OF HOTEL MANAGEMENT), VODNJAN</izvorni_sadrzaj>
    <derivirana_varijabla naziv="DomainObject.Predmet.ProtustrankaFormated_1">  MEĐUNARODNA VISOKA ŠKOLA ZA MENADŽMENT U HOTELIJERSTVU (INTERNATIONAL COLLEGE OF HOTEL MANAGEMENT), VODNJAN</derivirana_varijabla>
  </DomainObject.Predmet.ProtustrankaFormated>
  <DomainObject.Predmet.ProtustrankaFormatedOIB>
    <izvorni_sadrzaj>  MEĐUNARODNA VISOKA ŠKOLA ZA MENADŽMENT U HOTELIJERSTVU (INTERNATIONAL COLLEGE OF HOTEL MANAGEMENT), VODNJAN, OIB 58480913245</izvorni_sadrzaj>
    <derivirana_varijabla naziv="DomainObject.Predmet.ProtustrankaFormatedOIB_1">  MEĐUNARODNA VISOKA ŠKOLA ZA MENADŽMENT U HOTELIJERSTVU (INTERNATIONAL COLLEGE OF HOTEL MANAGEMENT), VODNJAN, OIB 58480913245</derivirana_varijabla>
  </DomainObject.Predmet.ProtustrankaFormatedOIB>
  <DomainObject.Predmet.ProtustrankaFormatedWithAdress>
    <izvorni_sadrzaj> MEĐUNARODNA VISOKA ŠKOLA ZA MENADŽMENT U HOTELIJERSTVU (INTERNATIONAL COLLEGE OF HOTEL MANAGEMENT), VODNJAN, Barutana/bb, 52100 Vodnjan</izvorni_sadrzaj>
    <derivirana_varijabla naziv="DomainObject.Predmet.ProtustrankaFormatedWithAdress_1"> MEĐUNARODNA VISOKA ŠKOLA ZA MENADŽMENT U HOTELIJERSTVU (INTERNATIONAL COLLEGE OF HOTEL MANAGEMENT), VODNJAN, Barutana/bb, 52100 Vodnjan</derivirana_varijabla>
  </DomainObject.Predmet.ProtustrankaFormatedWithAdress>
  <DomainObject.Predmet.ProtustrankaFormatedWithAdressOIB>
    <izvorni_sadrzaj> MEĐUNARODNA VISOKA ŠKOLA ZA MENADŽMENT U HOTELIJERSTVU (INTERNATIONAL COLLEGE OF HOTEL MANAGEMENT), VODNJAN, OIB 58480913245, Barutana/bb, 52100 Vodnjan</izvorni_sadrzaj>
    <derivirana_varijabla naziv="DomainObject.Predmet.ProtustrankaFormatedWithAdressOIB_1"> MEĐUNARODNA VISOKA ŠKOLA ZA MENADŽMENT U HOTELIJERSTVU (INTERNATIONAL COLLEGE OF HOTEL MANAGEMENT), VODNJAN, OIB 58480913245, Barutana/bb, 52100 Vodnjan</derivirana_varijabla>
  </DomainObject.Predmet.ProtustrankaFormatedWithAdressOIB>
  <DomainObject.Predmet.ProtustrankaWithAdress>
    <izvorni_sadrzaj>MEĐUNARODNA VISOKA ŠKOLA ZA MENADŽMENT U HOTELIJERSTVU (INTERNATIONAL COLLEGE OF HOTEL MANAGEMENT), VODNJAN Barutana/bb, 52100 Vodnjan</izvorni_sadrzaj>
    <derivirana_varijabla naziv="DomainObject.Predmet.ProtustrankaWithAdress_1">MEĐUNARODNA VISOKA ŠKOLA ZA MENADŽMENT U HOTELIJERSTVU (INTERNATIONAL COLLEGE OF HOTEL MANAGEMENT), VODNJAN Barutana/bb, 52100 Vodnjan</derivirana_varijabla>
  </DomainObject.Predmet.ProtustrankaWithAdress>
  <DomainObject.Predmet.ProtustrankaWithAdressOIB>
    <izvorni_sadrzaj>MEĐUNARODNA VISOKA ŠKOLA ZA MENADŽMENT U HOTELIJERSTVU (INTERNATIONAL COLLEGE OF HOTEL MANAGEMENT), VODNJAN, OIB 58480913245, Barutana/bb, 52100 Vodnjan</izvorni_sadrzaj>
    <derivirana_varijabla naziv="DomainObject.Predmet.ProtustrankaWithAdressOIB_1">MEĐUNARODNA VISOKA ŠKOLA ZA MENADŽMENT U HOTELIJERSTVU (INTERNATIONAL COLLEGE OF HOTEL MANAGEMENT), VODNJAN, OIB 58480913245, Barutana/bb, 52100 Vodnjan</derivirana_varijabla>
  </DomainObject.Predmet.ProtustrankaWithAdressOIB>
  <DomainObject.Predmet.ProtustrankaNazivFormated>
    <izvorni_sadrzaj>MEĐUNARODNA VISOKA ŠKOLA ZA MENADŽMENT U HOTELIJERSTVU (INTERNATIONAL COLLEGE OF HOTEL MANAGEMENT), VODNJAN</izvorni_sadrzaj>
    <derivirana_varijabla naziv="DomainObject.Predmet.ProtustrankaNazivFormated_1">MEĐUNARODNA VISOKA ŠKOLA ZA MENADŽMENT U HOTELIJERSTVU (INTERNATIONAL COLLEGE OF HOTEL MANAGEMENT), VODNJAN</derivirana_varijabla>
  </DomainObject.Predmet.ProtustrankaNazivFormated>
  <DomainObject.Predmet.ProtustrankaNazivFormatedOIB>
    <izvorni_sadrzaj>MEĐUNARODNA VISOKA ŠKOLA ZA MENADŽMENT U HOTELIJERSTVU (INTERNATIONAL COLLEGE OF HOTEL MANAGEMENT), VODNJAN, OIB 58480913245</izvorni_sadrzaj>
    <derivirana_varijabla naziv="DomainObject.Predmet.ProtustrankaNazivFormatedOIB_1">MEĐUNARODNA VISOKA ŠKOLA ZA MENADŽMENT U HOTELIJERSTVU (INTERNATIONAL COLLEGE OF HOTEL MANAGEMENT), VODNJAN, OIB 58480913245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1352650.77</izvorni_sadrzaj>
    <derivirana_varijabla naziv="DomainObject.Predmet.TrenutnaVrijednost_1">1352650.77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MEĐUNARODNA VISOKA ŠKOLA ZA MENADŽMENT U HOTELIJERSTVU (INTERNATIONAL COLLEGE OF HOTEL MANAGEMENT), VODNJAN</item>
    </izvorni_sadrzaj>
    <derivirana_varijabla naziv="DomainObject.Predmet.ProtuStrankaListFormated_1">
      <item>MEĐUNARODNA VISOKA ŠKOLA ZA MENADŽMENT U HOTELIJERSTVU (INTERNATIONAL COLLEGE OF HOTEL MANAGEMENT), VODNJAN</item>
    </derivirana_varijabla>
  </DomainObject.Predmet.ProtuStrankaListFormated>
  <DomainObject.Predmet.ProtuStrankaListFormatedOIB>
    <izvorni_sadrzaj>
      <item>MEĐUNARODNA VISOKA ŠKOLA ZA MENADŽMENT U HOTELIJERSTVU (INTERNATIONAL COLLEGE OF HOTEL MANAGEMENT), VODNJAN, OIB 58480913245</item>
    </izvorni_sadrzaj>
    <derivirana_varijabla naziv="DomainObject.Predmet.ProtuStrankaListFormatedOIB_1">
      <item>MEĐUNARODNA VISOKA ŠKOLA ZA MENADŽMENT U HOTELIJERSTVU (INTERNATIONAL COLLEGE OF HOTEL MANAGEMENT), VODNJAN, OIB 58480913245</item>
    </derivirana_varijabla>
  </DomainObject.Predmet.ProtuStrankaListFormatedOIB>
  <DomainObject.Predmet.ProtuStrankaListFormatedWithAdress>
    <izvorni_sadrzaj>
      <item>MEĐUNARODNA VISOKA ŠKOLA ZA MENADŽMENT U HOTELIJERSTVU (INTERNATIONAL COLLEGE OF HOTEL MANAGEMENT), VODNJAN, Barutana/bb, 52100 Vodnjan</item>
    </izvorni_sadrzaj>
    <derivirana_varijabla naziv="DomainObject.Predmet.ProtuStrankaListFormatedWithAdress_1">
      <item>MEĐUNARODNA VISOKA ŠKOLA ZA MENADŽMENT U HOTELIJERSTVU (INTERNATIONAL COLLEGE OF HOTEL MANAGEMENT), VODNJAN, Barutana/bb, 52100 Vodnjan</item>
    </derivirana_varijabla>
  </DomainObject.Predmet.ProtuStrankaListFormatedWithAdress>
  <DomainObject.Predmet.ProtuStrankaListFormatedWithAdressOIB>
    <izvorni_sadrzaj>
      <item>MEĐUNARODNA VISOKA ŠKOLA ZA MENADŽMENT U HOTELIJERSTVU (INTERNATIONAL COLLEGE OF HOTEL MANAGEMENT), VODNJAN, OIB 58480913245, Barutana/bb, 52100 Vodnjan</item>
    </izvorni_sadrzaj>
    <derivirana_varijabla naziv="DomainObject.Predmet.ProtuStrankaListFormatedWithAdressOIB_1">
      <item>MEĐUNARODNA VISOKA ŠKOLA ZA MENADŽMENT U HOTELIJERSTVU (INTERNATIONAL COLLEGE OF HOTEL MANAGEMENT), VODNJAN, OIB 58480913245, Barutana/bb, 52100 Vodnjan</item>
    </derivirana_varijabla>
  </DomainObject.Predmet.ProtuStrankaListFormatedWithAdressOIB>
  <DomainObject.Predmet.ProtuStrankaListNazivFormated>
    <izvorni_sadrzaj>
      <item>MEĐUNARODNA VISOKA ŠKOLA ZA MENADŽMENT U HOTELIJERSTVU (INTERNATIONAL COLLEGE OF HOTEL MANAGEMENT), VODNJAN</item>
    </izvorni_sadrzaj>
    <derivirana_varijabla naziv="DomainObject.Predmet.ProtuStrankaListNazivFormated_1">
      <item>MEĐUNARODNA VISOKA ŠKOLA ZA MENADŽMENT U HOTELIJERSTVU (INTERNATIONAL COLLEGE OF HOTEL MANAGEMENT), VODNJAN</item>
    </derivirana_varijabla>
  </DomainObject.Predmet.ProtuStrankaListNazivFormated>
  <DomainObject.Predmet.ProtuStrankaListNazivFormatedOIB>
    <izvorni_sadrzaj>
      <item>MEĐUNARODNA VISOKA ŠKOLA ZA MENADŽMENT U HOTELIJERSTVU (INTERNATIONAL COLLEGE OF HOTEL MANAGEMENT), VODNJAN, OIB 58480913245</item>
    </izvorni_sadrzaj>
    <derivirana_varijabla naziv="DomainObject.Predmet.ProtuStrankaListNazivFormatedOIB_1">
      <item>MEĐUNARODNA VISOKA ŠKOLA ZA MENADŽMENT U HOTELIJERSTVU (INTERNATIONAL COLLEGE OF HOTEL MANAGEMENT), VODNJAN, OIB 58480913245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MEĐUNARODNA VISOKA ŠKOLA ZA MENADŽMENT U HOTELIJERSTVU (INTERNATIONAL COLLEGE OF HOTEL MANAGEMENT), VODNJAN</izvorni_sadrzaj>
    <derivirana_varijabla naziv="DomainObject.Predmet.ProtustrankaIDrugi_1">MEĐUNARODNA VISOKA ŠKOLA ZA MENADŽMENT U HOTELIJERSTVU (INTERNATIONAL COLLEGE OF HOTEL MANAGEMENT),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MEĐUNARODNA VISOKA ŠKOLA ZA MENADŽMENT U HOTELIJERSTVU (INTERNATIONAL COLLEGE OF HOTEL MANAGEMENT), VODNJAN, OIB 58480913245, Barutana/bb, 52100 Vodnjan</izvorni_sadrzaj>
    <derivirana_varijabla naziv="DomainObject.Predmet.ProtustrankaIDrugiAdressOIB_1">MEĐUNARODNA VISOKA ŠKOLA ZA MENADŽMENT U HOTELIJERSTVU (INTERNATIONAL COLLEGE OF HOTEL MANAGEMENT), VODNJAN, OIB 58480913245, Barutana/bb,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MEĐUNARODNA VISOKA ŠKOLA ZA MENADŽMENT U HOTELIJERSTVU (INTERNATIONAL COLLEGE OF HOTEL MANAGEMENT), VODNJAN</item>
    </izvorni_sadrzaj>
    <derivirana_varijabla naziv="DomainObject.Predmet.SudioniciListNaziv_1">
      <item>FINANCIJSKA AGENCIJA, RC RIJEKA, PODRUŽNICA PULA, PULA</item>
      <item>MEĐUNARODNA VISOKA ŠKOLA ZA MENADŽMENT U HOTELIJERSTVU (INTERNATIONAL COLLEGE OF HOTEL MANAGEMENT),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MEĐUNARODNA VISOKA ŠKOLA ZA MENADŽMENT U HOTELIJERSTVU (INTERNATIONAL COLLEGE OF HOTEL MANAGEMENT), VODNJAN, OIB 58480913245, Barutana/bb,52100 Vodnjan</item>
    </izvorni_sadrzaj>
    <derivirana_varijabla naziv="DomainObject.Predmet.SudioniciListAdressOIB_1">
      <item>FINANCIJSKA AGENCIJA, RC RIJEKA, PODRUŽNICA PULA, PULA, OIB 85821130368, Ulica grada Vukovara 70,10000 Zagreb</item>
      <item>MEĐUNARODNA VISOKA ŠKOLA ZA MENADŽMENT U HOTELIJERSTVU (INTERNATIONAL COLLEGE OF HOTEL MANAGEMENT), VODNJAN, OIB 58480913245, Barutana/bb,52100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58480913245</item>
    </izvorni_sadrzaj>
    <derivirana_varijabla naziv="DomainObject.Predmet.SudioniciListNazivOIB_1">
      <item>, OIB 85821130368</item>
      <item>, OIB 58480913245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3621</properties:Characters>
  <properties:Lines>96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2017-01-18T10:49:00Z</dcterms:created>
  <dc:creator>Damir Rabar</dc:creator>
  <cp:lastModifiedBy>Lorena Paris Aničić</cp:lastModifiedBy>
  <cp:lastPrinted>2017-01-18T10:53:00Z</cp:lastPrinted>
  <dcterms:modified xmlns:xsi="http://www.w3.org/2001/XMLSchema-instance" xsi:type="dcterms:W3CDTF">2017-01-18T10:55:00Z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