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ef9c" w14:paraId="ba8ef9c" w:rsidRDefault="00CF3387" w:rsidP="00910611" w:rsidR="00CF338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3387" w:rsidP="00910611" w:rsidR="00CF3387">
      <w:r>
        <w:rPr>
          <w:rFonts w:eastAsia="MS Mincho"/>
        </w:rPr>
        <w:t>REPUBLIKA HRVATSKA</w:t>
      </w:r>
    </w:p>
    <w:p w:rsidRDefault="00CF3387" w:rsidP="00910611" w:rsidR="00CF3387">
      <w:r>
        <w:rPr>
          <w:rFonts w:eastAsia="MS Mincho"/>
        </w:rPr>
        <w:t>TRGOVAČKI SUD U RIJECI</w:t>
      </w:r>
    </w:p>
    <w:p w:rsidRDefault="00CF3387" w:rsidR="00CF338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906C6A" w:rsidP="00906C6A" w:rsidR="00906C6A">
      <w:pPr>
        <w:autoSpaceDE w:val="false"/>
        <w:autoSpaceDN w:val="false"/>
        <w:adjustRightInd w:val="false"/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723C61">
        <w:t>JADRAN društvo s ograničenom odgovornošću za turizam, ugostiteljstvo i trgovinu Mali Lošinj (Grad Mali Lošinj), Malin 9, OIB: 32638439842, MBS: 040082054</w:t>
      </w:r>
      <w:r>
        <w:t xml:space="preserve">, dana </w:t>
      </w:r>
      <w:r w:rsidR="00642223">
        <w:t>3</w:t>
      </w:r>
      <w:r>
        <w:t>. ožujka 201</w:t>
      </w:r>
      <w:r w:rsidR="00776B64">
        <w:t>7</w:t>
      </w:r>
      <w:r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723C61">
        <w:t>JADRAN društvo s ograničenom odgovornošću za turizam, ugostiteljstvo i trgovinu Mali Lošinj (Grad Mali Lošinj), Malin 9, OIB: 32638439842, MBS: 040082054</w:t>
      </w:r>
      <w:r w:rsidR="00557AD1" w:rsidRPr="00990A8B">
        <w:rPr>
          <w:bCs/>
        </w:rPr>
        <w:t>.</w:t>
      </w:r>
    </w:p>
    <w:p w:rsidRDefault="00C5695B" w:rsidP="00360BE2" w:rsidR="00C5695B" w:rsidRPr="00741A82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741A82">
        <w:t>e-</w:t>
      </w:r>
      <w:r w:rsidR="00EF2F5F" w:rsidRPr="00741A82">
        <w:t>O</w:t>
      </w:r>
      <w:r w:rsidRPr="00741A82">
        <w:t>glasn</w:t>
      </w:r>
      <w:r w:rsidR="00EF2F5F" w:rsidRPr="00741A82">
        <w:t>a</w:t>
      </w:r>
      <w:r w:rsidRPr="00741A82">
        <w:t xml:space="preserve"> ploč</w:t>
      </w:r>
      <w:r w:rsidR="00EF2F5F" w:rsidRPr="00741A82">
        <w:t>a</w:t>
      </w:r>
      <w:r w:rsidRPr="00741A82">
        <w:t xml:space="preserve"> sud</w:t>
      </w:r>
      <w:r w:rsidR="00EF2F5F" w:rsidRPr="00741A82">
        <w:t>ova</w:t>
      </w:r>
      <w:r w:rsidRPr="00741A82">
        <w:t xml:space="preserve"> dana </w:t>
      </w:r>
      <w:r w:rsidR="00642223">
        <w:t>3</w:t>
      </w:r>
      <w:r w:rsidR="00906C6A">
        <w:t>. ožujka</w:t>
      </w:r>
      <w:r w:rsidR="002F3701" w:rsidRPr="00741A82">
        <w:t xml:space="preserve"> 2017</w:t>
      </w:r>
      <w:r w:rsidRPr="00741A82">
        <w:t xml:space="preserve">. godine u </w:t>
      </w:r>
      <w:r w:rsidR="00776B64">
        <w:t>9</w:t>
      </w:r>
      <w:r w:rsidRPr="00741A82">
        <w:t>,0</w:t>
      </w:r>
      <w:r w:rsidR="00B04834" w:rsidRPr="00741A82">
        <w:t>5</w:t>
      </w:r>
      <w:r w:rsidRPr="00741A82">
        <w:t xml:space="preserve"> sati.</w:t>
      </w:r>
    </w:p>
    <w:p w:rsidRDefault="00360BE2" w:rsidP="00642223" w:rsidR="00642223" w:rsidRPr="00642223">
      <w:pPr>
        <w:numPr>
          <w:ilvl w:val="0"/>
          <w:numId w:val="1"/>
        </w:numPr>
        <w:jc w:val="both"/>
        <w:rPr>
          <w:bCs/>
        </w:rPr>
      </w:pPr>
      <w:r w:rsidRPr="00741A82">
        <w:t>Za stečajnog upravitelja imenuje se</w:t>
      </w:r>
      <w:r w:rsidR="00990A8B" w:rsidRPr="00741A82">
        <w:t xml:space="preserve"> </w:t>
      </w:r>
      <w:r w:rsidR="00723C61" w:rsidRPr="00FC00FE">
        <w:t>Jelenk</w:t>
      </w:r>
      <w:r w:rsidR="00723C61">
        <w:t>o</w:t>
      </w:r>
      <w:r w:rsidR="00723C61" w:rsidRPr="00FC00FE">
        <w:t xml:space="preserve"> Lehki, OIB: 96068307857, Pavla Hatza 10</w:t>
      </w:r>
      <w:r w:rsidR="00723C61">
        <w:t>, Zagreb</w:t>
      </w:r>
      <w:r w:rsidR="0081532F" w:rsidRPr="00741A82">
        <w:t>.</w:t>
      </w:r>
    </w:p>
    <w:p w:rsidRDefault="00360BE2" w:rsidP="00360BE2" w:rsidR="00360BE2" w:rsidRPr="00741A82">
      <w:pPr>
        <w:numPr>
          <w:ilvl w:val="0"/>
          <w:numId w:val="1"/>
        </w:numPr>
        <w:jc w:val="both"/>
        <w:rPr>
          <w:bCs/>
        </w:rPr>
      </w:pPr>
      <w:r w:rsidRPr="00741A82">
        <w:rPr>
          <w:bCs/>
        </w:rPr>
        <w:t xml:space="preserve">Zaključuje se stečajni postupak nad dužnikom </w:t>
      </w:r>
      <w:r w:rsidR="00723C61">
        <w:t>JADRAN društvo s ograničenom odgovornošću za turizam, ugostiteljstvo i trgovinu Mali Lošinj (Grad Mali Lošinj), Malin 9, OIB: 32638439842, MBS: 040082054</w:t>
      </w:r>
      <w:r w:rsidR="0081532F" w:rsidRPr="00741A82">
        <w:t>.</w:t>
      </w:r>
    </w:p>
    <w:p w:rsidRDefault="0004736A" w:rsidP="00360BE2" w:rsidR="006830EE" w:rsidRPr="00741A82">
      <w:pPr>
        <w:numPr>
          <w:ilvl w:val="0"/>
          <w:numId w:val="1"/>
        </w:numPr>
        <w:jc w:val="both"/>
        <w:rPr>
          <w:bCs/>
        </w:rPr>
      </w:pPr>
      <w:r w:rsidRPr="00741A82">
        <w:t>Otvaranje stečajnog postupka upisati će se u sudski registar ovog suda, a</w:t>
      </w:r>
      <w:r w:rsidR="006830EE" w:rsidRPr="00741A82">
        <w:rPr>
          <w:bCs/>
        </w:rPr>
        <w:t xml:space="preserve"> po  pravomoćnosti </w:t>
      </w:r>
      <w:r w:rsidRPr="00741A82">
        <w:rPr>
          <w:bCs/>
        </w:rPr>
        <w:t xml:space="preserve">ovog rješenja će  se isto rješenje još jednom </w:t>
      </w:r>
      <w:r w:rsidR="006830EE" w:rsidRPr="00741A82">
        <w:rPr>
          <w:bCs/>
        </w:rPr>
        <w:t xml:space="preserve">dostaviti sudskom registru ovog suda </w:t>
      </w:r>
      <w:r w:rsidRPr="00741A82">
        <w:rPr>
          <w:bCs/>
        </w:rPr>
        <w:t xml:space="preserve">uz potvrdu pravomoćnosti </w:t>
      </w:r>
      <w:r w:rsidR="006830EE" w:rsidRPr="00741A82">
        <w:rPr>
          <w:bCs/>
        </w:rPr>
        <w:t>radi  brisanja dužnika.</w:t>
      </w:r>
    </w:p>
    <w:p w:rsidRDefault="00990A8B" w:rsidP="00990A8B" w:rsidR="00990A8B" w:rsidRPr="00741A82">
      <w:pPr>
        <w:numPr>
          <w:ilvl w:val="0"/>
          <w:numId w:val="1"/>
        </w:numPr>
        <w:tabs>
          <w:tab w:pos="851" w:val="left"/>
        </w:tabs>
        <w:jc w:val="both"/>
      </w:pPr>
      <w:r w:rsidRPr="00741A82">
        <w:tab/>
        <w:t>Ukida se mjera osiguranja iz članka 118. stavak 1. i 2. Stečajnog zakona (objavljenog u NN 71/15), određena rješenjem ovog suda posl. br. 14 St-</w:t>
      </w:r>
      <w:r w:rsidR="00723C61">
        <w:t>714/2016-5</w:t>
      </w:r>
      <w:r w:rsidRPr="00741A82">
        <w:t xml:space="preserve"> od </w:t>
      </w:r>
      <w:r w:rsidR="00723C61">
        <w:t>14. prosinca</w:t>
      </w:r>
      <w:r w:rsidR="003717EB" w:rsidRPr="00741A82">
        <w:t xml:space="preserve"> </w:t>
      </w:r>
      <w:r w:rsidRPr="00741A82">
        <w:t xml:space="preserve">2016. godine o imenovanju privremenog stečajnog upravitelja </w:t>
      </w:r>
      <w:r w:rsidR="00723C61" w:rsidRPr="00FC00FE">
        <w:t>Jelenk</w:t>
      </w:r>
      <w:r w:rsidR="00723C61">
        <w:t>a</w:t>
      </w:r>
      <w:r w:rsidR="00723C61" w:rsidRPr="00FC00FE">
        <w:t xml:space="preserve"> Lehki, OIB: 96068307857, Pavla Hatza 10</w:t>
      </w:r>
      <w:r w:rsidR="00723C61">
        <w:t>, Zagreb</w:t>
      </w:r>
      <w:r w:rsidRPr="00741A82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723C61">
        <w:t>JADRAN društvo s ograničenom odgovornošću za turizam, ugostiteljstvo i trgovinu Mali Lošinj (Grad Mali Lošinj), Malin 9, OIB: 32638439842, MBS: 040082054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723C61">
        <w:rPr>
          <w:bCs/>
        </w:rPr>
        <w:t>714/2016-5</w:t>
      </w:r>
      <w:r w:rsidR="00B04834">
        <w:rPr>
          <w:bCs/>
        </w:rPr>
        <w:t xml:space="preserve"> od </w:t>
      </w:r>
      <w:r w:rsidR="00723C61">
        <w:rPr>
          <w:bCs/>
        </w:rPr>
        <w:t>14. prosinca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 xml:space="preserve">dužnikom </w:t>
      </w:r>
      <w:r w:rsidR="00723C61">
        <w:t>JADRAN društvo s ograničenom odgovornošću za turizam, ugostiteljstvo i trgovinu Mali Lošinj (Grad Mali Lošinj), Malin 9, OIB: 32638439842, MBS: 040082054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725BBB">
        <w:t>podnesak</w:t>
      </w:r>
      <w:r w:rsidR="003717EB">
        <w:t xml:space="preserve"> </w:t>
      </w:r>
      <w:r w:rsidR="00B04834">
        <w:t xml:space="preserve">Financijske agencije od </w:t>
      </w:r>
      <w:r w:rsidR="00723C61">
        <w:t>16</w:t>
      </w:r>
      <w:r w:rsidR="00741A82">
        <w:t>. studenoga 2016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642223">
        <w:rPr>
          <w:bCs/>
        </w:rPr>
        <w:t>25. siječnja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725BBB">
        <w:rPr>
          <w:bCs/>
        </w:rPr>
        <w:t>30.000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642223">
        <w:rPr>
          <w:bCs/>
        </w:rPr>
        <w:t>3</w:t>
      </w:r>
      <w:r w:rsidR="00725BBB">
        <w:rPr>
          <w:bCs/>
        </w:rPr>
        <w:t>. ožujka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sectPr w:rsidSect="00E21176" w:rsid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04F" w:rsidR="005E104F">
      <w:r>
        <w:separator/>
      </w:r>
    </w:p>
  </w:endnote>
  <w:endnote w:id="0" w:type="continuationSeparator">
    <w:p w:rsidRDefault="005E104F" w:rsidR="005E1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6B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04F" w:rsidR="005E104F">
      <w:r>
        <w:separator/>
      </w:r>
    </w:p>
  </w:footnote>
  <w:footnote w:id="0" w:type="continuationSeparator">
    <w:p w:rsidRDefault="005E104F" w:rsidR="005E10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723C61">
      <w:t>714/2016</w:t>
    </w:r>
    <w:r w:rsidR="00776B64">
      <w:t>-10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46CD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104F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6B6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6B23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387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CF3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3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3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3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3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F33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338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CF33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3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3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3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3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F33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338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St-714/2016-10</izvorni_sadrzaj>
    <derivirana_varijabla naziv="DomainObject.Oznaka_1">St-714/2016-10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d.o.o.</izvorni_sadrzaj>
    <derivirana_varijabla naziv="DomainObject.Predmet.ProtustrankaFormated_1">  JADRAN d.o.o.</derivirana_varijabla>
  </DomainObject.Predmet.ProtustrankaFormated>
  <DomainObject.Predmet.ProtustrankaFormatedOIB>
    <izvorni_sadrzaj>  JADRAN d.o.o., OIB 32638439842</izvorni_sadrzaj>
    <derivirana_varijabla naziv="DomainObject.Predmet.ProtustrankaFormatedOIB_1">  JADRAN d.o.o., OIB 32638439842</derivirana_varijabla>
  </DomainObject.Predmet.ProtustrankaFormatedOIB>
  <DomainObject.Predmet.ProtustrankaFormatedWithAdress>
    <izvorni_sadrzaj> JADRAN d.o.o., Malin 9, 51550 Mali Lošinj</izvorni_sadrzaj>
    <derivirana_varijabla naziv="DomainObject.Predmet.ProtustrankaFormatedWithAdress_1"> JADRAN d.o.o., Malin 9, 51550 Mali Lošinj</derivirana_varijabla>
  </DomainObject.Predmet.ProtustrankaFormatedWithAdress>
  <DomainObject.Predmet.ProtustrankaFormatedWithAdressOIB>
    <izvorni_sadrzaj> JADRAN d.o.o., OIB 32638439842, Malin 9, 51550 Mali Lošinj</izvorni_sadrzaj>
    <derivirana_varijabla naziv="DomainObject.Predmet.ProtustrankaFormatedWithAdressOIB_1"> JADRAN d.o.o., OIB 32638439842, Malin 9, 51550 Mali Lošinj</derivirana_varijabla>
  </DomainObject.Predmet.ProtustrankaFormatedWithAdressOIB>
  <DomainObject.Predmet.ProtustrankaWithAdress>
    <izvorni_sadrzaj>JADRAN d.o.o. Malin 9, 51550 Mali Lošinj</izvorni_sadrzaj>
    <derivirana_varijabla naziv="DomainObject.Predmet.ProtustrankaWithAdress_1">JADRAN d.o.o. Malin 9, 51550 Mali Lošinj</derivirana_varijabla>
  </DomainObject.Predmet.ProtustrankaWithAdress>
  <DomainObject.Predmet.ProtustrankaWithAdressOIB>
    <izvorni_sadrzaj>JADRAN d.o.o., OIB 32638439842, Malin 9, 51550 Mali Lošinj</izvorni_sadrzaj>
    <derivirana_varijabla naziv="DomainObject.Predmet.ProtustrankaWithAdressOIB_1">JADRAN d.o.o., OIB 32638439842, Malin 9, 51550 Mali Lošinj</derivirana_varijabla>
  </DomainObject.Predmet.ProtustrankaWithAdressOIB>
  <DomainObject.Predmet.ProtustrankaNazivFormated>
    <izvorni_sadrzaj>JADRAN d.o.o.</izvorni_sadrzaj>
    <derivirana_varijabla naziv="DomainObject.Predmet.ProtustrankaNazivFormated_1">JADRAN d.o.o.</derivirana_varijabla>
  </DomainObject.Predmet.ProtustrankaNazivFormated>
  <DomainObject.Predmet.ProtustrankaNazivFormatedOIB>
    <izvorni_sadrzaj>JADRAN d.o.o., OIB 32638439842</izvorni_sadrzaj>
    <derivirana_varijabla naziv="DomainObject.Predmet.ProtustrankaNazivFormatedOIB_1">JADRAN d.o.o., OIB 32638439842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JADRAN d.o.o.</item>
    </izvorni_sadrzaj>
    <derivirana_varijabla naziv="DomainObject.Predmet.ProtuStrankaListFormated_1">
      <item>JADRAN d.o.o.</item>
    </derivirana_varijabla>
  </DomainObject.Predmet.ProtuStrankaListFormated>
  <DomainObject.Predmet.ProtuStrankaListFormatedOIB>
    <izvorni_sadrzaj>
      <item>JADRAN d.o.o., OIB 32638439842</item>
    </izvorni_sadrzaj>
    <derivirana_varijabla naziv="DomainObject.Predmet.ProtuStrankaListFormatedOIB_1">
      <item>JADRAN d.o.o., OIB 32638439842</item>
    </derivirana_varijabla>
  </DomainObject.Predmet.ProtuStrankaListFormatedOIB>
  <DomainObject.Predmet.ProtuStrankaListFormatedWithAdress>
    <izvorni_sadrzaj>
      <item>JADRAN d.o.o., Malin 9, 51550 Mali Lošinj</item>
    </izvorni_sadrzaj>
    <derivirana_varijabla naziv="DomainObject.Predmet.ProtuStrankaListFormatedWithAdress_1">
      <item>JADRAN d.o.o., Malin 9, 51550 Mali Lošinj</item>
    </derivirana_varijabla>
  </DomainObject.Predmet.ProtuStrankaListFormatedWithAdress>
  <DomainObject.Predmet.ProtuStrankaListFormatedWithAdressOIB>
    <izvorni_sadrzaj>
      <item>JADRAN d.o.o., OIB 32638439842, Malin 9, 51550 Mali Lošinj</item>
    </izvorni_sadrzaj>
    <derivirana_varijabla naziv="DomainObject.Predmet.ProtuStrankaListFormatedWithAdressOIB_1">
      <item>JADRAN d.o.o., OIB 32638439842, Malin 9, 51550 Mali Lošinj</item>
    </derivirana_varijabla>
  </DomainObject.Predmet.ProtuStrankaListFormatedWithAdressOIB>
  <DomainObject.Predmet.ProtuStrankaListNazivFormated>
    <izvorni_sadrzaj>
      <item>JADRAN d.o.o.</item>
    </izvorni_sadrzaj>
    <derivirana_varijabla naziv="DomainObject.Predmet.ProtuStrankaListNazivFormated_1">
      <item>JADRAN d.o.o.</item>
    </derivirana_varijabla>
  </DomainObject.Predmet.ProtuStrankaListNazivFormated>
  <DomainObject.Predmet.ProtuStrankaListNazivFormatedOIB>
    <izvorni_sadrzaj>
      <item>JADRAN d.o.o., OIB 32638439842</item>
    </izvorni_sadrzaj>
    <derivirana_varijabla naziv="DomainObject.Predmet.ProtuStrankaListNazivFormatedOIB_1">
      <item>JADRAN d.o.o., OIB 32638439842</item>
    </derivirana_varijabla>
  </DomainObject.Predmet.ProtuStrankaListNazivFormatedOIB>
  <DomainObject.Predmet.OstaliListFormated>
    <izvorni_sadrzaj>
      <item>OTP banka Hrvatska dioničko društvo</item>
    </izvorni_sadrzaj>
    <derivirana_varijabla naziv="DomainObject.Predmet.OstaliListFormated_1">
      <item>OTP banka Hrvatska dioničko društvo</item>
    </derivirana_varijabla>
  </DomainObject.Predmet.OstaliListFormated>
  <DomainObject.Predmet.OstaliListFormatedOIB>
    <izvorni_sadrzaj>
      <item>OTP banka Hrvatska dioničko društvo, OIB 52508873833</item>
    </izvorni_sadrzaj>
    <derivirana_varijabla naziv="DomainObject.Predmet.OstaliListFormatedOIB_1">
      <item>OTP banka Hrvatska dioničko društvo, OIB 52508873833</item>
    </derivirana_varijabla>
  </DomainObject.Predmet.OstaliListFormatedOIB>
  <DomainObject.Predmet.OstaliListFormatedWithAdress>
    <izvorni_sadrzaj>
      <item>OTP banka Hrvatska dioničko društvo, Ulica Domovinskog rata 3, 23000 Zadar</item>
    </izvorni_sadrzaj>
    <derivirana_varijabla naziv="DomainObject.Predmet.OstaliListFormatedWithAdress_1">
      <item>OTP banka Hrvatska dioničko društvo, Ulica Domovinskog rata 3, 23000 Zadar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</izvorni_sadrzaj>
    <derivirana_varijabla naziv="DomainObject.Predmet.OstaliListFormatedWithAdressOIB_1"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OTP banka Hrvatska dioničko društvo</item>
    </izvorni_sadrzaj>
    <derivirana_varijabla naziv="DomainObject.Predmet.OstaliListNazivFormated_1">
      <item>OTP banka Hrvatska dioničko društvo</item>
    </derivirana_varijabla>
  </DomainObject.Predmet.OstaliListNazivFormated>
  <DomainObject.Predmet.OstaliListNazivFormatedOIB>
    <izvorni_sadrzaj>
      <item>OTP banka Hrvatska dioničko društvo, OIB 52508873833</item>
    </izvorni_sadrzaj>
    <derivirana_varijabla naziv="DomainObject.Predmet.OstaliListNazivFormatedOIB_1"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St-714/2016-10</izvorni_sadrzaj>
    <derivirana_varijabla naziv="DomainObject.PoslovniBrojDokumenta_1">St-714/2016-10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JADRAN d.o.o.</izvorni_sadrzaj>
    <derivirana_varijabla naziv="DomainObject.Predmet.ProtustrankaIDrugi_1">JADRAN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JADRAN d.o.o., OIB 32638439842, Malin 9, 51550 Mali Lošinj</izvorni_sadrzaj>
    <derivirana_varijabla naziv="DomainObject.Predmet.ProtustrankaIDrugiAdressOIB_1">JADRAN d.o.o., OIB 32638439842, Malin 9,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JADRAN d.o.o.</item>
      <item>OTP banka Hrvatska dioničko društvo</item>
    </izvorni_sadrzaj>
    <derivirana_varijabla naziv="DomainObject.Predmet.SudioniciListNaziv_1">
      <item>FINA  Rijeka</item>
      <item>JADRAN d.o.o.</item>
      <item>OTP banka Hrvatska dioničko društvo</item>
    </derivirana_varijabla>
  </DomainObject.Predmet.SudioniciListNaziv>
  <DomainObject.Predmet.SudioniciListAdressOIB>
    <izvorni_sadrzaj>
      <item>FINA  Rijeka, OIB 85821130368, Frana Kurelca 8,51000 Rijeka</item>
      <item>JADRAN d.o.o., OIB 32638439842, Malin 9,51550 Mali Lošinj</item>
      <item>OTP banka Hrvatska dioničko društvo, OIB 52508873833, Ulica Domovinskog rata 3,23000 Zadar</item>
    </izvorni_sadrzaj>
    <derivirana_varijabla naziv="DomainObject.Predmet.SudioniciListAdressOIB_1">
      <item>FINA  Rijeka, OIB 85821130368, Frana Kurelca 8,51000 Rijeka</item>
      <item>JADRAN d.o.o., OIB 32638439842, Malin 9,51550 Mali Lošinj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32638439842</item>
      <item>, OIB 52508873833</item>
    </izvorni_sadrzaj>
    <derivirana_varijabla naziv="DomainObject.Predmet.SudioniciListNazivOIB_1">
      <item>, OIB 85821130368</item>
      <item>, OIB 32638439842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31D272-F085-4DD9-890A-BE4AF57DA3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807</properties:Words>
  <properties:Characters>4413</properties:Characters>
  <properties:Lines>93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2017-03-03T07:57:00Z</dcterms:created>
  <dc:creator>korlevicd</dc:creator>
  <cp:lastModifiedBy>Danijela Fumić</cp:lastModifiedBy>
  <cp:lastPrinted>2012-01-12T08:53:00Z</cp:lastPrinted>
  <dcterms:modified xmlns:xsi="http://www.w3.org/2001/XMLSchema-instance" xsi:type="dcterms:W3CDTF">2017-03-03T08:04:00Z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St-714/2016-10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