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25a8" w14:paraId="2a725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BA690D" w:rsidR="00BA690D" w:rsidRPr="00BA690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690D" w:rsidP="00BA690D" w:rsidR="00BA690D" w:rsidRPr="00BA690D">
      <w:pPr>
        <w:spacing w:after="0"/>
        <w:jc w:val="right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6. St-183/2017-5</w:t>
      </w:r>
    </w:p>
    <w:p w:rsidRDefault="00BA690D" w:rsidP="00BA690D" w:rsidR="00BA690D" w:rsidRPr="00BA690D">
      <w:pPr>
        <w:spacing w:after="0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U    I M E   R E P U B L I K E   H R V A T S K E</w:t>
      </w: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R J E Š E N J E</w:t>
      </w:r>
    </w:p>
    <w:p w:rsidRDefault="00BA690D" w:rsidP="00BA690D" w:rsidR="00BA690D" w:rsidRPr="00BA690D">
      <w:pPr>
        <w:spacing w:after="0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VISUS d.o.o. za trgovinu, usluge i građenje, Zagreb, Bednjanska 8,  MBS: 080487223, OIB: 89601775064, 30. ožujka 2017.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r i j e š i o   j e</w:t>
      </w: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b/>
          <w:lang w:eastAsia="zh-CN"/>
        </w:rPr>
        <w:tab/>
      </w:r>
      <w:r w:rsidRPr="00BA690D">
        <w:rPr>
          <w:rFonts w:cs="Times New Roman" w:eastAsia="SimSun"/>
          <w:lang w:eastAsia="zh-CN"/>
        </w:rPr>
        <w:t>Obustavlja se skraćeni stečajni postupak.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Obrazloženje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b/>
          <w:lang w:eastAsia="zh-CN"/>
        </w:rPr>
        <w:tab/>
      </w:r>
      <w:r w:rsidRPr="00BA690D">
        <w:rPr>
          <w:rFonts w:cs="Times New Roman" w:eastAsia="SimSun"/>
          <w:lang w:eastAsia="zh-CN"/>
        </w:rPr>
        <w:t xml:space="preserve">U skraćenom stečajnom postupku nad dužnikom, Trgovački sud u Bjelovaru je oglasom od 3. ožujka 2017., koji je objavljen na mrežnoj stranici e-Oglasna ploča sudova 3. ožujka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  <w:t>21. ožujka 2017. osoba ovlaštena za zastupanje dužnika predala je sudu Potvrdu o blokadi računa i novčanih sredstava dužnika na dan 21. ožujka 2017. iz čijeg sadržaja proizlazi da dužnik na dan izdavanja potvrde nema u Očevidniku redoslijeda osnova za plaćanje evidentirane neizvršene osnove za plaćanje.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</w:r>
    </w:p>
    <w:p w:rsidRDefault="00BA690D" w:rsidP="00BA690D" w:rsidR="00BA690D" w:rsidRPr="00BA690D">
      <w:pPr>
        <w:spacing w:after="0"/>
        <w:jc w:val="center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U Bjelovaru 30. ožujka 2017.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b/>
          <w:lang w:eastAsia="zh-CN"/>
        </w:rPr>
      </w:pPr>
      <w:r w:rsidRPr="00BA690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</w:t>
      </w:r>
      <w:r w:rsidRPr="00BA690D">
        <w:rPr>
          <w:rFonts w:cs="Times New Roman" w:eastAsia="SimSun"/>
          <w:lang w:eastAsia="zh-CN"/>
        </w:rPr>
        <w:t>S U D A C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 xml:space="preserve">                                                                                          MARIJA PETRINA KUBICA v.r.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  <w:t xml:space="preserve">    Za točnost otpravka-ovlašteni službenik 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</w:r>
      <w:r w:rsidRPr="00BA690D">
        <w:rPr>
          <w:rFonts w:cs="Times New Roman" w:eastAsia="SimSun"/>
          <w:lang w:eastAsia="zh-CN"/>
        </w:rPr>
        <w:tab/>
        <w:t>Suzana Sabljić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lastRenderedPageBreak/>
        <w:t>POUKA O PRAVNOM LIJEKU: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  <w:r w:rsidRPr="00BA690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BA690D" w:rsidP="00BA690D" w:rsidR="00BA690D" w:rsidRPr="00BA690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90D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4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St-183/2017-5</izvorni_sadrzaj>
    <derivirana_varijabla naziv="DomainObject.Oznaka_1">St-183/2017-5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za trgovinu, usluge i građenje</izvorni_sadrzaj>
    <derivirana_varijabla naziv="DomainObject.Predmet.ProtustrankaFormated_1">  VISUS d.o.o. za trgovinu, usluge i građenje</derivirana_varijabla>
  </DomainObject.Predmet.ProtustrankaFormated>
  <DomainObject.Predmet.ProtustrankaFormatedOIB>
    <izvorni_sadrzaj>  VISUS d.o.o. za trgovinu, usluge i građenje, OIB 89601775064</izvorni_sadrzaj>
    <derivirana_varijabla naziv="DomainObject.Predmet.ProtustrankaFormatedOIB_1">  VISUS d.o.o. za trgovinu, usluge i građenje, OIB 89601775064</derivirana_varijabla>
  </DomainObject.Predmet.ProtustrankaFormatedOIB>
  <DomainObject.Predmet.ProtustrankaFormatedWithAdress>
    <izvorni_sadrzaj> VISUS d.o.o. za trgovinu, usluge i građenje, Bednjanska 8, 10000 Zagreb</izvorni_sadrzaj>
    <derivirana_varijabla naziv="DomainObject.Predmet.ProtustrankaFormatedWithAdress_1"> VISUS d.o.o. za trgovinu, usluge i građenje, Bednjanska 8, 10000 Zagreb</derivirana_varijabla>
  </DomainObject.Predmet.ProtustrankaFormatedWithAdress>
  <DomainObject.Predmet.ProtustrankaFormatedWithAdressOIB>
    <izvorni_sadrzaj> VISUS d.o.o. za trgovinu, usluge i građenje, OIB 89601775064, Bednjanska 8, 10000 Zagreb</izvorni_sadrzaj>
    <derivirana_varijabla naziv="DomainObject.Predmet.ProtustrankaFormatedWithAdressOIB_1"> VISUS d.o.o. za trgovinu, usluge i građenje, OIB 89601775064, Bednjanska 8, 10000 Zagreb</derivirana_varijabla>
  </DomainObject.Predmet.ProtustrankaFormatedWithAdressOIB>
  <DomainObject.Predmet.ProtustrankaWithAdress>
    <izvorni_sadrzaj>VISUS d.o.o. za trgovinu, usluge i građenje Bednjanska 8, 10000 Zagreb</izvorni_sadrzaj>
    <derivirana_varijabla naziv="DomainObject.Predmet.ProtustrankaWithAdress_1">VISUS d.o.o. za trgovinu, usluge i građenje Bednjanska 8, 10000 Zagreb</derivirana_varijabla>
  </DomainObject.Predmet.ProtustrankaWithAdress>
  <DomainObject.Predmet.ProtustrankaWithAdressOIB>
    <izvorni_sadrzaj>VISUS d.o.o. za trgovinu, usluge i građenje, OIB 89601775064, Bednjanska 8, 10000 Zagreb</izvorni_sadrzaj>
    <derivirana_varijabla naziv="DomainObject.Predmet.ProtustrankaWithAdressOIB_1">VISUS d.o.o. za trgovinu, usluge i građenje, OIB 89601775064, Bednjanska 8, 10000 Zagreb</derivirana_varijabla>
  </DomainObject.Predmet.ProtustrankaWithAdressOIB>
  <DomainObject.Predmet.ProtustrankaNazivFormated>
    <izvorni_sadrzaj>VISUS d.o.o. za trgovinu, usluge i građenje</izvorni_sadrzaj>
    <derivirana_varijabla naziv="DomainObject.Predmet.ProtustrankaNazivFormated_1">VISUS d.o.o. za trgovinu, usluge i građenje</derivirana_varijabla>
  </DomainObject.Predmet.ProtustrankaNazivFormated>
  <DomainObject.Predmet.ProtustrankaNazivFormatedOIB>
    <izvorni_sadrzaj>VISUS d.o.o. za trgovinu, usluge i građenje, OIB 89601775064</izvorni_sadrzaj>
    <derivirana_varijabla naziv="DomainObject.Predmet.ProtustrankaNazivFormatedOIB_1">VISUS d.o.o. za trgovinu, usluge i građenje,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VISUS d.o.o. za trgovinu, usluge i građenje</item>
    </izvorni_sadrzaj>
    <derivirana_varijabla naziv="DomainObject.Predmet.ProtuStrankaListFormated_1">
      <item>VISUS d.o.o. za trgovinu, usluge i građenje</item>
    </derivirana_varijabla>
  </DomainObject.Predmet.ProtuStrankaListFormated>
  <DomainObject.Predmet.ProtuStrankaListFormatedOIB>
    <izvorni_sadrzaj>
      <item>VISUS d.o.o. za trgovinu, usluge i građenje, OIB 89601775064</item>
    </izvorni_sadrzaj>
    <derivirana_varijabla naziv="DomainObject.Predmet.ProtuStrankaListFormatedOIB_1">
      <item>VISUS d.o.o. za trgovinu, usluge i građenje, OIB 89601775064</item>
    </derivirana_varijabla>
  </DomainObject.Predmet.ProtuStrankaListFormatedOIB>
  <DomainObject.Predmet.ProtuStrankaListFormatedWithAdress>
    <izvorni_sadrzaj>
      <item>VISUS d.o.o. za trgovinu, usluge i građenje, Bednjanska 8, 10000 Zagreb</item>
    </izvorni_sadrzaj>
    <derivirana_varijabla naziv="DomainObject.Predmet.ProtuStrankaListFormatedWithAdress_1">
      <item>VISUS d.o.o. za trgovinu, usluge i građenje, Bednjanska 8, 10000 Zagreb</item>
    </derivirana_varijabla>
  </DomainObject.Predmet.ProtuStrankaListFormatedWithAdress>
  <DomainObject.Predmet.ProtuStrankaListFormatedWithAdressOIB>
    <izvorni_sadrzaj>
      <item>VISUS d.o.o. za trgovinu, usluge i građenje, OIB 89601775064, Bednjanska 8, 10000 Zagreb</item>
    </izvorni_sadrzaj>
    <derivirana_varijabla naziv="DomainObject.Predmet.ProtuStrankaListFormatedWithAdressOIB_1">
      <item>VISUS d.o.o. za trgovinu, usluge i građenje, OIB 89601775064, Bednjanska 8, 10000 Zagreb</item>
    </derivirana_varijabla>
  </DomainObject.Predmet.ProtuStrankaListFormatedWithAdressOIB>
  <DomainObject.Predmet.ProtuStrankaListNazivFormated>
    <izvorni_sadrzaj>
      <item>VISUS d.o.o. za trgovinu, usluge i građenje</item>
    </izvorni_sadrzaj>
    <derivirana_varijabla naziv="DomainObject.Predmet.ProtuStrankaListNazivFormated_1">
      <item>VISUS d.o.o. za trgovinu, usluge i građenje</item>
    </derivirana_varijabla>
  </DomainObject.Predmet.ProtuStrankaListNazivFormated>
  <DomainObject.Predmet.ProtuStrankaListNazivFormatedOIB>
    <izvorni_sadrzaj>
      <item>VISUS d.o.o. za trgovinu, usluge i građenje, OIB 89601775064</item>
    </izvorni_sadrzaj>
    <derivirana_varijabla naziv="DomainObject.Predmet.ProtuStrankaListNazivFormatedOIB_1">
      <item>VISUS d.o.o. za trgovinu, usluge i građenje, OIB 89601775064</item>
    </derivirana_varijabla>
  </DomainObject.Predmet.ProtuStrankaListNazivFormatedOIB>
  <DomainObject.Predmet.OstaliListFormated>
    <izvorni_sadrzaj>
      <item>VLADO LEKO</item>
      <item>ŽELJKO SRUK</item>
    </izvorni_sadrzaj>
    <derivirana_varijabla naziv="DomainObject.Predmet.OstaliListFormated_1">
      <item>VLADO LEKO</item>
      <item>ŽELJKO SRUK</item>
    </derivirana_varijabla>
  </DomainObject.Predmet.OstaliListFormated>
  <DomainObject.Predmet.OstaliListFormatedOIB>
    <izvorni_sadrzaj>
      <item>VLADO LEKO, OIB 14538338901</item>
      <item>ŽELJKO SRUK, OIB 97383912721</item>
    </izvorni_sadrzaj>
    <derivirana_varijabla naziv="DomainObject.Predmet.OstaliListFormatedOIB_1">
      <item>VLADO LEKO, OIB 14538338901</item>
      <item>ŽELJKO SRUK, OIB 97383912721</item>
    </derivirana_varijabla>
  </DomainObject.Predmet.OstaliListFormatedOIB>
  <DomainObject.Predmet.OstaliListFormatedWithAdress>
    <izvorni_sadrzaj>
      <item>VLADO LEKO, Pantovčka 196/a, 10000 Zagreb</item>
      <item>ŽELJKO SRUK, Žuglići 1, 10000 Zagreb</item>
    </izvorni_sadrzaj>
    <derivirana_varijabla naziv="DomainObject.Predmet.OstaliListFormatedWithAdress_1">
      <item>VLADO LEKO, Pantovčka 196/a, 10000 Zagreb</item>
      <item>ŽELJKO SRUK, Žuglići 1, 10000 Zagreb</item>
    </derivirana_varijabla>
  </DomainObject.Predmet.OstaliListFormatedWithAdress>
  <DomainObject.Predmet.OstaliListFormatedWithAdressOIB>
    <izvorni_sadrzaj>
      <item>VLADO LEKO, OIB 14538338901, Pantovčka 196/a, 10000 Zagreb</item>
      <item>ŽELJKO SRUK, OIB 97383912721, Žuglići 1, 10000 Zagreb</item>
    </izvorni_sadrzaj>
    <derivirana_varijabla naziv="DomainObject.Predmet.OstaliListFormatedWithAdressOIB_1">
      <item>VLADO LEKO, OIB 14538338901, Pantovčka 196/a, 10000 Zagreb</item>
      <item>ŽELJKO SRUK, OIB 97383912721, Žuglići 1, 10000 Zagreb</item>
    </derivirana_varijabla>
  </DomainObject.Predmet.OstaliListFormatedWithAdressOIB>
  <DomainObject.Predmet.OstaliListNazivFormated>
    <izvorni_sadrzaj>
      <item>VLADO LEKO</item>
      <item>ŽELJKO SRUK</item>
    </izvorni_sadrzaj>
    <derivirana_varijabla naziv="DomainObject.Predmet.OstaliListNazivFormated_1">
      <item>VLADO LEKO</item>
      <item>ŽELJKO SRUK</item>
    </derivirana_varijabla>
  </DomainObject.Predmet.OstaliListNazivFormated>
  <DomainObject.Predmet.OstaliListNazivFormatedOIB>
    <izvorni_sadrzaj>
      <item>VLADO LEKO, OIB 14538338901</item>
      <item>ŽELJKO SRUK, OIB 97383912721</item>
    </izvorni_sadrzaj>
    <derivirana_varijabla naziv="DomainObject.Predmet.OstaliListNazivFormatedOIB_1">
      <item>VLADO LEKO, OIB 14538338901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St-183/2017-5</izvorni_sadrzaj>
    <derivirana_varijabla naziv="DomainObject.PoslovniBrojDokumenta_1">St-183/2017-5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VISUS d.o.o. za trgovinu, usluge i građenje</izvorni_sadrzaj>
    <derivirana_varijabla naziv="DomainObject.Predmet.ProtustrankaIDrugi_1">VISUS d.o.o. za trgovinu, usluge i građenje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VISUS d.o.o. za trgovinu, usluge i građenje, OIB 89601775064, Bednjanska 8, 10000 Zagreb</izvorni_sadrzaj>
    <derivirana_varijabla naziv="DomainObject.Predmet.ProtustrankaIDrugiAdressOIB_1">VISUS d.o.o. za trgovinu, usluge i građenje,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VISUS d.o.o. za trgovinu, usluge i građenje</item>
      <item>FINA Regionalni centar Zagreb, Podružnica Zagreb</item>
      <item>VLADO LEKO</item>
      <item>ŽELJKO SRUK</item>
    </izvorni_sadrzaj>
    <derivirana_varijabla naziv="DomainObject.Predmet.SudioniciListNaziv_1">
      <item>VISUS d.o.o. za trgovinu, usluge i građenje</item>
      <item>FINA Regionalni centar Zagreb, Podružnica Zagreb</item>
      <item>VLADO LEKO</item>
      <item>ŽELJKO SRUK</item>
    </derivirana_varijabla>
  </DomainObject.Predmet.SudioniciListNaziv>
  <DomainObject.Predmet.SudioniciListAdressOIB>
    <izvorni_sadrzaj>
      <item>VISUS d.o.o. za trgovinu, usluge i građenje, OIB 89601775064, Bednjanska 8,10000 Zagreb</item>
      <item>FINA Regionalni centar Zagreb, Podružnica Zagreb, OIB 85821130368, Trg svibanjskih žrtava 1995. 1,10000 Zagreb</item>
      <item>VLADO LEKO, OIB 14538338901, Pantovčka 196/a,10000 Zagreb</item>
      <item>ŽELJKO SRUK, OIB 97383912721, Žuglići 1,10000 Zagreb</item>
    </izvorni_sadrzaj>
    <derivirana_varijabla naziv="DomainObject.Predmet.SudioniciListAdressOIB_1">
      <item>VISUS d.o.o. za trgovinu, usluge i građenje, OIB 89601775064, Bednjanska 8,10000 Zagreb</item>
      <item>FINA Regionalni centar Zagreb, Podružnica Zagreb, OIB 85821130368, Trg svibanjskih žrtava 1995. 1,10000 Zagreb</item>
      <item>VLADO LEKO, OIB 14538338901, Pantovčka 196/a,10000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38FD0-1195-4935-9679-358E58346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1598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2017-03-30T07:03:00Z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