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b46e1" w14:paraId="b1b46e1"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ED1D4E">
        <w:t>4570</w:t>
      </w:r>
      <w:r w:rsidR="00E55186">
        <w:t>/16</w:t>
      </w:r>
    </w:p>
    <w:p w:rsidRDefault="00D717FE" w:rsidP="00514EDC" w:rsidR="00D717FE" w:rsidRPr="00692A21">
      <w:r w:rsidRPr="00692A21">
        <w:t xml:space="preserve">Karlovac, </w:t>
      </w:r>
      <w:r w:rsidR="00401BE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ED1D4E">
        <w:t>YELLOW DAY d.o.o., Zagreb, Radnička cesta 1 A, OIB 57270865654</w:t>
      </w:r>
      <w:r w:rsidRPr="00A52F03">
        <w:t>,</w:t>
      </w:r>
      <w:r>
        <w:t xml:space="preserve"> </w:t>
      </w:r>
      <w:r w:rsidR="00667114" w:rsidRPr="00692A21">
        <w:t xml:space="preserve">dana </w:t>
      </w:r>
      <w:r w:rsidR="00ED1D4E">
        <w:t>9. ožujka</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6360F9">
        <w:t>YELLOW DAY d.o.o., Zagreb, Radnička cesta 1 A, OIB 57270865654</w:t>
      </w:r>
      <w:r w:rsidRPr="00692A21">
        <w:t>.</w:t>
      </w:r>
      <w:r w:rsidR="005A56DF" w:rsidRPr="005A56DF">
        <w:t xml:space="preserve"> </w:t>
      </w:r>
      <w:r w:rsidR="005A56DF">
        <w:t>Ste</w:t>
      </w:r>
      <w:r w:rsidR="008C5EB2">
        <w:t xml:space="preserve">čajni postupak je otvoren dana </w:t>
      </w:r>
      <w:r w:rsidR="006360F9">
        <w:t>9. ožujka 2018.</w:t>
      </w:r>
      <w:r w:rsidR="005A56DF">
        <w:t xml:space="preserve"> u </w:t>
      </w:r>
      <w:r w:rsidR="006360F9">
        <w:t>10,30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C95D79">
        <w:t>Daniel Deković, Zagreb, Novačka 329</w:t>
      </w:r>
      <w:r w:rsidR="00357BEE" w:rsidRPr="00357BEE">
        <w:t xml:space="preserve">, OIB </w:t>
      </w:r>
      <w:r w:rsidR="00C95D79">
        <w:t>76292704973</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6360F9">
        <w:t>YELLOW DAY d.o.o., Zagreb, Radnička cesta 1 A, OIB 57270865654</w:t>
      </w:r>
      <w:r w:rsidR="008C5EB2">
        <w:t xml:space="preserve">, s danom </w:t>
      </w:r>
      <w:r w:rsidR="006360F9">
        <w:t>9. ožujka</w:t>
      </w:r>
      <w:r w:rsidR="001A178B">
        <w:t xml:space="preserve"> 2018.</w:t>
      </w:r>
      <w:r w:rsidR="00280A59">
        <w:t>.</w:t>
      </w:r>
    </w:p>
    <w:p w:rsidRDefault="008E24D6" w:rsidP="00280A59" w:rsidR="00280A59" w:rsidRPr="00692A21">
      <w:pPr>
        <w:ind w:left="360"/>
        <w:jc w:val="both"/>
      </w:pPr>
      <w:r>
        <w:t xml:space="preserve"> </w:t>
      </w:r>
    </w:p>
    <w:p w:rsidRDefault="005A56DF" w:rsidP="00212940" w:rsidR="005A56DF">
      <w:pPr>
        <w:numPr>
          <w:ilvl w:val="0"/>
          <w:numId w:val="9"/>
        </w:numPr>
        <w:jc w:val="both"/>
      </w:pPr>
      <w:r>
        <w:t xml:space="preserve">Nakon pravomoćnosti ovog rješenja dužnik </w:t>
      </w:r>
      <w:r w:rsidR="006360F9">
        <w:t>YELLOW DAY d.o.o., Zagreb, Radnička cesta 1 A, OIB 57270865654</w:t>
      </w:r>
      <w:r>
        <w:t>, će biti brisan iz sudskog registra ovog suda.</w:t>
      </w:r>
    </w:p>
    <w:p w:rsidRDefault="00770155" w:rsidP="00770155" w:rsidR="00770155">
      <w:pPr>
        <w:pStyle w:val="Odlomakpopisa"/>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6360F9" w:rsidP="006360F9" w:rsidR="006360F9">
      <w:pPr>
        <w:ind w:firstLine="708"/>
        <w:jc w:val="both"/>
      </w:pPr>
      <w:r>
        <w:t xml:space="preserve">FINA-a Regionalni centar Zagreb, podnijela je ovom sudu dana 25. svibnja 2016. prijedlog za otvaranje stečajnog postupka nad dužnikom YELLOW DAY d.o.o., Zagreb, Radnička cesta 1 A, OIB 57270865654. </w:t>
      </w:r>
    </w:p>
    <w:p w:rsidRDefault="006360F9" w:rsidP="006360F9" w:rsidR="006360F9">
      <w:pPr>
        <w:ind w:firstLine="708"/>
        <w:jc w:val="both"/>
      </w:pPr>
      <w:r>
        <w:t xml:space="preserve"> </w:t>
      </w:r>
    </w:p>
    <w:p w:rsidRDefault="006360F9" w:rsidP="006360F9" w:rsidR="006360F9">
      <w:pPr>
        <w:ind w:firstLine="708"/>
        <w:jc w:val="both"/>
      </w:pPr>
      <w:r>
        <w:t xml:space="preserve">Prijedlog je podnesen temeljem odredbe članka 110. stavka 1. Stečajnog zakona (Narodne novine broj 78/15, </w:t>
      </w:r>
      <w:r w:rsidR="00445403">
        <w:t xml:space="preserve">104/17, </w:t>
      </w:r>
      <w:r>
        <w:t xml:space="preserve">dalje u tekstu: SZ-a). U prijedlogu predlagatelj navodi da na dan 23. svibnja 2016. godine dužnik u Očevidniku redoslijeda osnova za plaćanje ima evidentirane neizvršene osnove za plaćanje u neprekinutom razdoblju od 120 dana u ukupnom iznosu od 45.215,42 kn, te da dužnik ima jednog zaposlenog. </w:t>
      </w:r>
    </w:p>
    <w:p w:rsidRDefault="006360F9" w:rsidP="006360F9" w:rsidR="006360F9">
      <w:pPr>
        <w:ind w:firstLine="708"/>
        <w:jc w:val="both"/>
      </w:pPr>
    </w:p>
    <w:p w:rsidRDefault="006360F9" w:rsidP="006360F9" w:rsidR="006360F9" w:rsidRPr="005F7ED3">
      <w:pPr>
        <w:ind w:firstLine="708"/>
        <w:jc w:val="both"/>
      </w:pPr>
      <w:r>
        <w:t xml:space="preserve">Rješenjem ovog suda posl.br. 4 St-4570/16 od 20. siječnja 2017. godine pokrenut je prethodni postupak radi utvrđivanja pretpostavki za otvaranje stečajnoga postupka nad </w:t>
      </w:r>
      <w:r>
        <w:lastRenderedPageBreak/>
        <w:t>dužnikom, a ujedno je sud zaključkom naredio dužniku da u roku od 8 dana dostavi sudu popis imovine i obveza dužnika sukladno čl. 17. st. 1. SZ-a, te je ujedno određeno ročište radi očitovanja o prijedlogu za otvaranje stečajnoga postupka za dan 6. ožujka 2017. godine.</w:t>
      </w:r>
    </w:p>
    <w:p w:rsidRDefault="006360F9" w:rsidP="006360F9" w:rsidR="006360F9" w:rsidRPr="005F7ED3">
      <w:pPr>
        <w:jc w:val="both"/>
      </w:pPr>
    </w:p>
    <w:p w:rsidRDefault="006360F9" w:rsidP="006360F9" w:rsidR="006360F9">
      <w:pPr>
        <w:ind w:firstLine="708"/>
        <w:jc w:val="both"/>
      </w:pPr>
      <w:r>
        <w:t xml:space="preserve">Podneskom od 23. siječnja 2017. godine FINA je izvijestila sud da ostaje kod prijedloga za otvaranje stečajnog postupka. </w:t>
      </w:r>
    </w:p>
    <w:p w:rsidRDefault="006360F9" w:rsidP="006360F9" w:rsidR="006360F9">
      <w:pPr>
        <w:ind w:firstLine="708"/>
        <w:jc w:val="both"/>
      </w:pPr>
    </w:p>
    <w:p w:rsidRDefault="006360F9" w:rsidP="006360F9" w:rsidR="006360F9">
      <w:pPr>
        <w:ind w:firstLine="708"/>
        <w:jc w:val="both"/>
      </w:pPr>
      <w:r w:rsidRPr="005F7ED3">
        <w:t xml:space="preserve">Na </w:t>
      </w:r>
      <w:r>
        <w:t>ročište</w:t>
      </w:r>
      <w:r w:rsidRPr="005F7ED3">
        <w:t xml:space="preserve"> </w:t>
      </w:r>
      <w:r>
        <w:t>radi očitovanja o prijedlogu za otvaranje stečajnoga postupka od 6. ožujka 2017. godine, niti na ročište radi rasprave o pretpostavkama za otvaranje stečajnog postupka od 3. svibnja 2017. godine, nisu pristupili niti predlagatelj, niti dužnik, niti zakonski zastupnik dužnika, a niti je dužnik postupio po zaključku suda od 20. siječnja 2017. godine da dostavi sudu popis imovine i obveza dužnika, pa je sud zaključkom od 6. ožujka 2017. godine pozvao Ministarstvo financija, Poreznu upravu da dostavi sudu podatke o  imovini dužnika koje ista može pribaviti od nadležnih institucija koje vode službene evidencije za pojedinu vrstu imovine</w:t>
      </w:r>
      <w:r w:rsidRPr="00E31EB1">
        <w:t xml:space="preserve"> </w:t>
      </w:r>
      <w:r>
        <w:t>(posjed nekretnina, vozilo, zrakoplov, plovilo, vrijednosni papir, dividenda, udjel, založno pravo, jedinstveni registar računa). Ministarstvo financija – Porezna uprava, Područni ured Zagreb, putem obavijesti od 16. ožujka 2017. godine, izvijestila je sud da je uvidom u Informacijski sustav Porezne uprave te evidencije PBZO utvrđeno da dužnik ne posjeduje nepokretnu odnosno pokretnu imovinu.</w:t>
      </w:r>
    </w:p>
    <w:p w:rsidRDefault="006360F9" w:rsidP="006360F9" w:rsidR="006360F9">
      <w:pPr>
        <w:ind w:firstLine="708"/>
        <w:jc w:val="both"/>
      </w:pPr>
    </w:p>
    <w:p w:rsidRDefault="006360F9" w:rsidP="006360F9" w:rsidR="006360F9" w:rsidRPr="007D457C">
      <w:pPr>
        <w:ind w:firstLine="708"/>
        <w:jc w:val="both"/>
      </w:pPr>
      <w:r>
        <w:t>Podneskom od 10. svibnja 2017. godine zakonski zastupnik dužnika izvijestio je sud da dužnik nema nikakvih nekretnina, niti pokretnina, niti bilo kakvu drugu imovinu te je prestao poslovati, pa dužnik predlaže otvaranje stečajnog postupka.</w:t>
      </w:r>
    </w:p>
    <w:p w:rsidRDefault="006360F9" w:rsidP="006360F9" w:rsidR="006360F9">
      <w:pPr>
        <w:ind w:firstLine="708"/>
        <w:jc w:val="both"/>
      </w:pPr>
    </w:p>
    <w:p w:rsidRDefault="006360F9" w:rsidP="006360F9" w:rsidR="006360F9">
      <w:pPr>
        <w:ind w:firstLine="708"/>
        <w:jc w:val="both"/>
      </w:pPr>
      <w:r>
        <w:t xml:space="preserve">Nadalje, uvidom u potvrdu FINA-e o blokadi računa i novčanih sredstava dužnika od 9. ožujka 2017. godine (list 20 spisa) sud je utvrdio da na dan izdavanja potvrde u Očevidniku redoslijeda osnova za plaćanje dužnik ima evidentirane neizvršene osnove za plaćanje u neprekinutom razdoblju od 409 dana, time da nepodmirene obveze na dan izdavanja potvrde iznose 54.077,15 kn. </w:t>
      </w:r>
    </w:p>
    <w:p w:rsidRDefault="006360F9" w:rsidP="006360F9" w:rsidR="006360F9">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6360F9" w:rsidP="00063CEB" w:rsidR="00FB3694">
      <w:pPr>
        <w:ind w:firstLine="708"/>
        <w:jc w:val="both"/>
      </w:pPr>
      <w:r w:rsidRPr="006360F9">
        <w:t>Dakle, iz potvrde FINA-e o od 9. ožujka 2017. godine,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6360F9">
        <w:t>4570</w:t>
      </w:r>
      <w:r w:rsidR="005555FF">
        <w:t>/16</w:t>
      </w:r>
      <w:r w:rsidRPr="00692A21">
        <w:t xml:space="preserve"> od </w:t>
      </w:r>
      <w:r w:rsidR="006360F9">
        <w:t>29. prosinca 2017.</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6360F9">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360F9" w:rsidP="006360F9" w:rsidR="006360F9" w:rsidRPr="00FC58EA">
      <w:pPr>
        <w:ind w:firstLine="708"/>
        <w:jc w:val="both"/>
      </w:pPr>
      <w:r>
        <w:lastRenderedPageBreak/>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w:t>
      </w:r>
      <w:r>
        <w:t>21.700,00</w:t>
      </w:r>
      <w:r w:rsidRPr="00435B5D">
        <w:t xml:space="preserve"> kn, a čine ih </w:t>
      </w:r>
      <w:r w:rsidRPr="00FC58EA">
        <w:t>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6360F9">
        <w:t>9. ožujka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6360F9">
        <w:t>29. prosinca</w:t>
      </w:r>
      <w:r w:rsidR="001D683D">
        <w:t xml:space="preserve"> 2017</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6360F9">
        <w:t>29. prosinca</w:t>
      </w:r>
      <w:r w:rsidR="001D683D">
        <w:t xml:space="preserve"> 2017</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6360F9">
        <w:t>9. ožujka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CA29F8"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p w:rsidRDefault="001D1E7B" w:rsidP="00514EDC" w:rsidR="001D1E7B"/>
    <w:sectPr w:rsidSect="001D683D" w:rsidR="001D1E7B">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63BF">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ED1D4E">
      <w:t>4570</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6CD3"/>
    <w:rsid w:val="000D7557"/>
    <w:rsid w:val="000E2C71"/>
    <w:rsid w:val="000F2D91"/>
    <w:rsid w:val="00131287"/>
    <w:rsid w:val="00164B97"/>
    <w:rsid w:val="00174993"/>
    <w:rsid w:val="001A044D"/>
    <w:rsid w:val="001A178B"/>
    <w:rsid w:val="001A24B8"/>
    <w:rsid w:val="001D1E7B"/>
    <w:rsid w:val="001D564F"/>
    <w:rsid w:val="001D683D"/>
    <w:rsid w:val="001F26D6"/>
    <w:rsid w:val="00212940"/>
    <w:rsid w:val="00212943"/>
    <w:rsid w:val="00215DE4"/>
    <w:rsid w:val="002208E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3583"/>
    <w:rsid w:val="00357BEE"/>
    <w:rsid w:val="00360E4D"/>
    <w:rsid w:val="003738B3"/>
    <w:rsid w:val="003905DD"/>
    <w:rsid w:val="003A4AA3"/>
    <w:rsid w:val="003C2B21"/>
    <w:rsid w:val="00401BEE"/>
    <w:rsid w:val="00425642"/>
    <w:rsid w:val="0043031F"/>
    <w:rsid w:val="00434CF8"/>
    <w:rsid w:val="004446F0"/>
    <w:rsid w:val="00445403"/>
    <w:rsid w:val="0044721B"/>
    <w:rsid w:val="004612DC"/>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360F9"/>
    <w:rsid w:val="00662058"/>
    <w:rsid w:val="00662CB6"/>
    <w:rsid w:val="00667114"/>
    <w:rsid w:val="006804BD"/>
    <w:rsid w:val="006861EF"/>
    <w:rsid w:val="00692A21"/>
    <w:rsid w:val="006C293B"/>
    <w:rsid w:val="006C786C"/>
    <w:rsid w:val="006D6A17"/>
    <w:rsid w:val="006E72DD"/>
    <w:rsid w:val="006F2F66"/>
    <w:rsid w:val="007061C1"/>
    <w:rsid w:val="007063BF"/>
    <w:rsid w:val="0071450E"/>
    <w:rsid w:val="007170B8"/>
    <w:rsid w:val="00717D4A"/>
    <w:rsid w:val="00721F24"/>
    <w:rsid w:val="00722182"/>
    <w:rsid w:val="00731ABD"/>
    <w:rsid w:val="00737646"/>
    <w:rsid w:val="007672DA"/>
    <w:rsid w:val="00770155"/>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52F03"/>
    <w:rsid w:val="00A702DE"/>
    <w:rsid w:val="00A74268"/>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95D79"/>
    <w:rsid w:val="00CA29F8"/>
    <w:rsid w:val="00CB155B"/>
    <w:rsid w:val="00CB739D"/>
    <w:rsid w:val="00CE03D0"/>
    <w:rsid w:val="00CF05EC"/>
    <w:rsid w:val="00D24094"/>
    <w:rsid w:val="00D30745"/>
    <w:rsid w:val="00D47D5D"/>
    <w:rsid w:val="00D50090"/>
    <w:rsid w:val="00D61214"/>
    <w:rsid w:val="00D61C9A"/>
    <w:rsid w:val="00D717FE"/>
    <w:rsid w:val="00D749A6"/>
    <w:rsid w:val="00D75434"/>
    <w:rsid w:val="00D75F63"/>
    <w:rsid w:val="00D862E2"/>
    <w:rsid w:val="00DB3EBA"/>
    <w:rsid w:val="00DD3245"/>
    <w:rsid w:val="00DD392D"/>
    <w:rsid w:val="00DE04E4"/>
    <w:rsid w:val="00DE2695"/>
    <w:rsid w:val="00DE6E22"/>
    <w:rsid w:val="00DF1E26"/>
    <w:rsid w:val="00E26DAE"/>
    <w:rsid w:val="00E55186"/>
    <w:rsid w:val="00E57778"/>
    <w:rsid w:val="00E6366C"/>
    <w:rsid w:val="00E71F9A"/>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063BF"/>
    <w:rPr>
      <w:color w:val="808080"/>
      <w:bdr w:space="0" w:sz="0" w:color="auto" w:val="none"/>
      <w:shd w:fill="auto" w:color="auto" w:val="clear"/>
    </w:rPr>
  </w:style>
  <w:style w:customStyle="true" w:styleId="eSPISCCParagraphDefaultFont" w:type="character">
    <w:name w:val="eSPIS_CC_Paragraph Default Font"/>
    <w:basedOn w:val="Zadanifontodlomka"/>
    <w:rsid w:val="007063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63BF"/>
    <w:rPr>
      <w:bdr w:space="0" w:sz="0" w:color="auto" w:val="none"/>
      <w:shd w:fill="FFFFCC" w:color="auto" w:val="clear"/>
      <w:lang w:val="hr-HR"/>
    </w:rPr>
  </w:style>
  <w:style w:customStyle="true" w:styleId="PozadinaSvijetloCrvena" w:type="character">
    <w:name w:val="Pozadina_SvijetloCrvena"/>
    <w:basedOn w:val="eSPISCCParagraphDefaultFont"/>
    <w:rsid w:val="007063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63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063BF"/>
    <w:rPr>
      <w:color w:val="808080"/>
      <w:bdr w:color="auto" w:space="0" w:sz="0" w:val="none"/>
      <w:shd w:color="auto" w:fill="auto" w:val="clear"/>
    </w:rPr>
  </w:style>
  <w:style w:customStyle="1" w:styleId="eSPISCCParagraphDefaultFont" w:type="character">
    <w:name w:val="eSPIS_CC_Paragraph Default Font"/>
    <w:basedOn w:val="Zadanifontodlomka"/>
    <w:rsid w:val="007063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63BF"/>
    <w:rPr>
      <w:bdr w:color="auto" w:space="0" w:sz="0" w:val="none"/>
      <w:shd w:color="auto" w:fill="FFFFCC" w:val="clear"/>
      <w:lang w:val="hr-HR"/>
    </w:rPr>
  </w:style>
  <w:style w:customStyle="1" w:styleId="PozadinaSvijetloCrvena" w:type="character">
    <w:name w:val="Pozadina_SvijetloCrvena"/>
    <w:basedOn w:val="eSPISCCParagraphDefaultFont"/>
    <w:rsid w:val="007063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63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4570</izvorni_sadrzaj>
    <derivirana_varijabla naziv="DomainObject.Predmet.Broj_1">4570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St-4570/2016</izvorni_sadrzaj>
    <derivirana_varijabla naziv="DomainObject.Predmet.OznakaBroj_1">St-4570/2016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YELLOW DAY d.o.o. zastupanog po punomoćniku Kristijan Čabrajec</izvorni_sadrzaj>
    <derivirana_varijabla naziv="DomainObject.Predmet.ProtustrankaFormated_1">  YELLOW DAY d.o.o. zastupanog po punomoćniku Kristijan Čabrajec</derivirana_varijabla>
  </DomainObject.Predmet.ProtustrankaFormated>
  <DomainObject.Predmet.ProtustrankaFormatedOIB>
    <izvorni_sadrzaj>  YELLOW DAY d.o.o., OIB 57270865654 zastupanog po punomoćniku Kristijan Čabrajec</izvorni_sadrzaj>
    <derivirana_varijabla naziv="DomainObject.Predmet.ProtustrankaFormatedOIB_1">  YELLOW DAY d.o.o., OIB 57270865654 zastupanog po punomoćniku Kristijan Čabrajec</derivirana_varijabla>
  </DomainObject.Predmet.ProtustrankaFormatedOIB>
  <DomainObject.Predmet.ProtustrankaFormatedWithAdress>
    <izvorni_sadrzaj> YELLOW DAY d.o.o., Radnička cesta 1 A, 10000 Zagreb zastupanog po punomoćniku Kristijan Čabrajec</izvorni_sadrzaj>
    <derivirana_varijabla naziv="DomainObject.Predmet.ProtustrankaFormatedWithAdress_1"> YELLOW DAY d.o.o., Radnička cesta 1 A, 10000 Zagreb zastupanog po punomoćniku Kristijan Čabrajec</derivirana_varijabla>
  </DomainObject.Predmet.ProtustrankaFormatedWithAdress>
  <DomainObject.Predmet.ProtustrankaFormatedWithAdressOIB>
    <izvorni_sadrzaj> YELLOW DAY d.o.o., OIB 57270865654, Radnička cesta 1 A, 10000 Zagreb zastupanog po punomoćniku Kristijan Čabrajec</izvorni_sadrzaj>
    <derivirana_varijabla naziv="DomainObject.Predmet.ProtustrankaFormatedWithAdressOIB_1"> YELLOW DAY d.o.o., OIB 57270865654, Radnička cesta 1 A, 10000 Zagreb zastupanog po punomoćniku Kristijan Čabrajec</derivirana_varijabla>
  </DomainObject.Predmet.ProtustrankaFormatedWithAdressOIB>
  <DomainObject.Predmet.ProtustrankaWithAdress>
    <izvorni_sadrzaj>YELLOW DAY d.o.o. Radnička cesta 1 A, 10000 Zagreb</izvorni_sadrzaj>
    <derivirana_varijabla naziv="DomainObject.Predmet.ProtustrankaWithAdress_1">YELLOW DAY d.o.o. Radnička cesta 1 A, 10000 Zagreb</derivirana_varijabla>
  </DomainObject.Predmet.ProtustrankaWithAdress>
  <DomainObject.Predmet.ProtustrankaWithAdressOIB>
    <izvorni_sadrzaj>YELLOW DAY d.o.o., OIB 57270865654, Radnička cesta 1 A, 10000 Zagreb</izvorni_sadrzaj>
    <derivirana_varijabla naziv="DomainObject.Predmet.ProtustrankaWithAdressOIB_1">YELLOW DAY d.o.o., OIB 57270865654, Radnička cesta 1 A, 10000 Zagreb</derivirana_varijabla>
  </DomainObject.Predmet.ProtustrankaWithAdressOIB>
  <DomainObject.Predmet.ProtustrankaNazivFormated>
    <izvorni_sadrzaj>YELLOW DAY d.o.o.</izvorni_sadrzaj>
    <derivirana_varijabla naziv="DomainObject.Predmet.ProtustrankaNazivFormated_1">YELLOW DAY d.o.o.</derivirana_varijabla>
  </DomainObject.Predmet.ProtustrankaNazivFormated>
  <DomainObject.Predmet.ProtustrankaNazivFormatedOIB>
    <izvorni_sadrzaj>YELLOW DAY d.o.o., OIB 57270865654</izvorni_sadrzaj>
    <derivirana_varijabla naziv="DomainObject.Predmet.ProtustrankaNazivFormatedOIB_1">YELLOW DAY d.o.o., OIB 57270865654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YELLOW DAY d.o.o. zastupanog po punomoćniku Kristijan Čabrajec</item>
    </izvorni_sadrzaj>
    <derivirana_varijabla naziv="DomainObject.Predmet.ProtuStrankaListFormated_1">
      <item>YELLOW DAY d.o.o. zastupanog po punomoćniku Kristijan Čabrajec</item>
    </derivirana_varijabla>
  </DomainObject.Predmet.ProtuStrankaListFormated>
  <DomainObject.Predmet.ProtuStrankaListFormatedOIB>
    <izvorni_sadrzaj>
      <item>YELLOW DAY d.o.o., OIB 57270865654 zastupanog po punomoćniku Kristijan Čabrajec</item>
    </izvorni_sadrzaj>
    <derivirana_varijabla naziv="DomainObject.Predmet.ProtuStrankaListFormatedOIB_1">
      <item>YELLOW DAY d.o.o., OIB 57270865654 zastupanog po punomoćniku Kristijan Čabrajec</item>
    </derivirana_varijabla>
  </DomainObject.Predmet.ProtuStrankaListFormatedOIB>
  <DomainObject.Predmet.ProtuStrankaListFormatedWithAdress>
    <izvorni_sadrzaj>
      <item>YELLOW DAY d.o.o., Radnička cesta 1 A, 10000 Zagreb zastupanog po punomoćniku Kristijan Čabrajec</item>
    </izvorni_sadrzaj>
    <derivirana_varijabla naziv="DomainObject.Predmet.ProtuStrankaListFormatedWithAdress_1">
      <item>YELLOW DAY d.o.o., Radnička cesta 1 A, 10000 Zagreb zastupanog po punomoćniku Kristijan Čabrajec</item>
    </derivirana_varijabla>
  </DomainObject.Predmet.ProtuStrankaListFormatedWithAdress>
  <DomainObject.Predmet.ProtuStrankaListFormatedWithAdressOIB>
    <izvorni_sadrzaj>
      <item>YELLOW DAY d.o.o., OIB 57270865654, Radnička cesta 1 A, 10000 Zagreb zastupanog po punomoćniku Kristijan Čabrajec</item>
    </izvorni_sadrzaj>
    <derivirana_varijabla naziv="DomainObject.Predmet.ProtuStrankaListFormatedWithAdressOIB_1">
      <item>YELLOW DAY d.o.o., OIB 57270865654, Radnička cesta 1 A, 10000 Zagreb zastupanog po punomoćniku Kristijan Čabrajec</item>
    </derivirana_varijabla>
  </DomainObject.Predmet.ProtuStrankaListFormatedWithAdressOIB>
  <DomainObject.Predmet.ProtuStrankaListNazivFormated>
    <izvorni_sadrzaj>
      <item>YELLOW DAY d.o.o.</item>
    </izvorni_sadrzaj>
    <derivirana_varijabla naziv="DomainObject.Predmet.ProtuStrankaListNazivFormated_1">
      <item>YELLOW DAY d.o.o.</item>
    </derivirana_varijabla>
  </DomainObject.Predmet.ProtuStrankaListNazivFormated>
  <DomainObject.Predmet.ProtuStrankaListNazivFormatedOIB>
    <izvorni_sadrzaj>
      <item>YELLOW DAY d.o.o., OIB 57270865654</item>
    </izvorni_sadrzaj>
    <derivirana_varijabla naziv="DomainObject.Predmet.ProtuStrankaListNazivFormatedOIB_1">
      <item>YELLOW DAY d.o.o., OIB 57270865654</item>
    </derivirana_varijabla>
  </DomainObject.Predmet.ProtuStrankaListNazivFormatedOIB>
  <DomainObject.Predmet.OstaliListFormated>
    <izvorni_sadrzaj>
      <item>Kristijan Čabrajec punomoćnik sudionika u postupku YELLOW DAY d.o.o.</item>
    </izvorni_sadrzaj>
    <derivirana_varijabla naziv="DomainObject.Predmet.OstaliListFormated_1">
      <item>Kristijan Čabrajec punomoćnik sudionika u postupku YELLOW DAY d.o.o.</item>
    </derivirana_varijabla>
  </DomainObject.Predmet.OstaliListFormated>
  <DomainObject.Predmet.OstaliListFormatedOIB>
    <izvorni_sadrzaj>
      <item>Kristijan Čabrajec, OIB 40699859384 punomoćnik sudionika u postupku YELLOW DAY d.o.o.</item>
    </izvorni_sadrzaj>
    <derivirana_varijabla naziv="DomainObject.Predmet.OstaliListFormatedOIB_1">
      <item>Kristijan Čabrajec, OIB 40699859384 punomoćnik sudionika u postupku YELLOW DAY d.o.o.</item>
    </derivirana_varijabla>
  </DomainObject.Predmet.OstaliListFormatedOIB>
  <DomainObject.Predmet.OstaliListFormatedWithAdress>
    <izvorni_sadrzaj>
      <item>Kristijan Čabrajec, Mirka Račkog 4, 42220 Novi Marof punomoćnik sudionika u postupku YELLOW DAY d.o.o.</item>
    </izvorni_sadrzaj>
    <derivirana_varijabla naziv="DomainObject.Predmet.OstaliListFormatedWithAdress_1">
      <item>Kristijan Čabrajec, Mirka Račkog 4, 42220 Novi Marof punomoćnik sudionika u postupku YELLOW DAY d.o.o.</item>
    </derivirana_varijabla>
  </DomainObject.Predmet.OstaliListFormatedWithAdress>
  <DomainObject.Predmet.OstaliListFormatedWithAdressOIB>
    <izvorni_sadrzaj>
      <item>Kristijan Čabrajec, OIB 40699859384, Mirka Račkog 4, 42220 Novi Marof punomoćnik sudionika u postupku YELLOW DAY d.o.o.</item>
    </izvorni_sadrzaj>
    <derivirana_varijabla naziv="DomainObject.Predmet.OstaliListFormatedWithAdressOIB_1">
      <item>Kristijan Čabrajec, OIB 40699859384, Mirka Račkog 4, 42220 Novi Marof punomoćnik sudionika u postupku YELLOW DAY d.o.o.</item>
    </derivirana_varijabla>
  </DomainObject.Predmet.OstaliListFormatedWithAdressOIB>
  <DomainObject.Predmet.OstaliListNazivFormated>
    <izvorni_sadrzaj>
      <item>Kristijan Čabrajec</item>
    </izvorni_sadrzaj>
    <derivirana_varijabla naziv="DomainObject.Predmet.OstaliListNazivFormated_1">
      <item>Kristijan Čabrajec</item>
    </derivirana_varijabla>
  </DomainObject.Predmet.OstaliListNazivFormated>
  <DomainObject.Predmet.OstaliListNazivFormatedOIB>
    <izvorni_sadrzaj>
      <item>Kristijan Čabrajec, OIB 40699859384</item>
    </izvorni_sadrzaj>
    <derivirana_varijabla naziv="DomainObject.Predmet.OstaliListNazivFormatedOIB_1">
      <item>Kristijan Čabrajec, OIB 40699859384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YELLOW DAY d.o.o.</izvorni_sadrzaj>
    <derivirana_varijabla naziv="DomainObject.Predmet.ProtustrankaIDrugi_1">YELLOW DAY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YELLOW DAY d.o.o., OIB 57270865654, Radnička cesta 1 A, 10000 Zagreb</izvorni_sadrzaj>
    <derivirana_varijabla naziv="DomainObject.Predmet.ProtustrankaIDrugiAdressOIB_1">YELLOW DAY d.o.o., OIB 57270865654, Radnička cesta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YELLOW DAY d.o.o.</item>
      <item>Kristijan Čabrajec</item>
    </izvorni_sadrzaj>
    <derivirana_varijabla naziv="DomainObject.Predmet.SudioniciListNaziv_1">
      <item>FINA Regionalni centar Zagreb</item>
      <item>YELLOW DAY d.o.o.</item>
      <item>Kristijan Čabrajec</item>
    </derivirana_varijabla>
  </DomainObject.Predmet.SudioniciListNaziv>
  <DomainObject.Predmet.SudioniciListAdressOIB>
    <izvorni_sadrzaj>
      <item>FINA Regionalni centar Zagreb, OIB 85821130368, Trg svibanjskih žrtava 1995. 1,10000 Zagreb</item>
      <item>YELLOW DAY d.o.o., OIB 57270865654, Radnička cesta 1 A,10000 Zagreb</item>
      <item>Kristijan Čabrajec, OIB 40699859384, Mirka Račkog 4,42220 Novi Marof</item>
    </izvorni_sadrzaj>
    <derivirana_varijabla naziv="DomainObject.Predmet.SudioniciListAdressOIB_1">
      <item>FINA Regionalni centar Zagreb, OIB 85821130368, Trg svibanjskih žrtava 1995. 1,10000 Zagreb</item>
      <item>YELLOW DAY d.o.o., OIB 57270865654, Radnička cesta 1 A,10000 Zagreb</item>
      <item>Kristijan Čabrajec, OIB 40699859384, Mirka Račkog 4,42220 Novi Marof</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57270865654</item>
      <item>, OIB 40699859384</item>
    </izvorni_sadrzaj>
    <derivirana_varijabla naziv="DomainObject.Predmet.SudioniciListNazivOIB_1">
      <item>, OIB 85821130368</item>
      <item>, OIB 57270865654</item>
      <item>, OIB 40699859384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1325</properties:Words>
  <properties:Characters>7412</properties:Characters>
  <properties:Lines>184</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2018-03-09T08:37:00Z</dcterms:created>
  <dc:creator>Korisnik</dc:creator>
  <cp:lastModifiedBy>Renata Klokočki</cp:lastModifiedBy>
  <cp:lastPrinted>2018-03-09T08:50:00Z</cp:lastPrinted>
  <dcterms:modified xmlns:xsi="http://www.w3.org/2001/XMLSchema-instance" xsi:type="dcterms:W3CDTF">2018-03-09T08:53:00Z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-YELLOW DAY.docx)</vt:lpwstr>
  </prop:property>
  <prop:property name="CC_coloring" pid="4" fmtid="{D5CDD505-2E9C-101B-9397-08002B2CF9AE}">
    <vt:bool>false</vt:bool>
  </prop:property>
  <prop:property name="BrojStranica" pid="5" fmtid="{D5CDD505-2E9C-101B-9397-08002B2CF9AE}">
    <vt:i4>4</vt:i4>
  </prop:property>
</prop:Properties>
</file>