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fa7e" w14:paraId="64efa7e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8472F2">
        <w:rPr>
          <w:color w:themeColor="text1" w:val="000000"/>
        </w:rPr>
        <w:t>412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8472F2">
        <w:rPr>
          <w:color w:themeColor="text1" w:val="000000"/>
        </w:rPr>
        <w:t>9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5A6A15" w:rsidRPr="008472F2">
        <w:rPr>
          <w:color w:themeColor="text1" w:val="000000"/>
        </w:rPr>
        <w:t xml:space="preserve">Trgovački sud u Varaždinu po sucu toga suda Maji Valušnig, kao stečajnom sucu, u stečajnom predmetu, povodom prijedloga predlagatelja </w:t>
      </w:r>
      <w:r w:rsidR="005A6A15" w:rsidRPr="008472F2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</w:t>
      </w:r>
      <w:r w:rsidR="008472F2" w:rsidRPr="008472F2">
        <w:rPr>
          <w:color w:themeColor="text1" w:val="000000"/>
        </w:rPr>
        <w:t>SF INFO j.d.o.o., Mačkovec, Zelena 6, OIB:</w:t>
      </w:r>
      <w:r w:rsidR="008472F2">
        <w:rPr>
          <w:color w:themeColor="text1" w:val="000000"/>
        </w:rPr>
        <w:t xml:space="preserve"> </w:t>
      </w:r>
      <w:r w:rsidR="008472F2" w:rsidRPr="008472F2">
        <w:rPr>
          <w:color w:themeColor="text1" w:val="000000"/>
        </w:rPr>
        <w:t>29519999467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8472F2">
        <w:rPr>
          <w:rFonts w:eastAsia="Calibri"/>
          <w:color w:themeColor="text1" w:val="000000"/>
        </w:rPr>
        <w:t>5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8472F2">
        <w:rPr>
          <w:rFonts w:eastAsia="Calibri"/>
          <w:color w:themeColor="text1" w:val="000000"/>
        </w:rPr>
        <w:t>svibnja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8472F2" w:rsidRPr="008472F2">
        <w:rPr>
          <w:rFonts w:eastAsia="Calibri"/>
        </w:rPr>
        <w:t>SF INFO j.d.o.o., Mačkovec, Zelena 6, OIB:29519999467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e-oglasnoj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8472F2">
        <w:rPr>
          <w:color w:themeColor="text1" w:val="000000"/>
        </w:rPr>
        <w:t>412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8472F2" w:rsidRPr="008472F2">
        <w:rPr>
          <w:rFonts w:eastAsia="Calibri"/>
        </w:rPr>
        <w:t>SF INFO j.d.o.o., Mačkovec, Zelena 6, OIB:29519999467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e-oglasnoj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8472F2">
        <w:rPr>
          <w:color w:themeColor="text1" w:val="000000"/>
        </w:rPr>
        <w:t>15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 xml:space="preserve">1 rujna 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8472F2">
        <w:rPr>
          <w:color w:themeColor="text1" w:val="000000"/>
        </w:rPr>
        <w:t>14.821,05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8472F2">
        <w:rPr>
          <w:color w:themeColor="text1" w:val="000000"/>
        </w:rPr>
        <w:t>412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8472F2">
        <w:rPr>
          <w:color w:themeColor="text1" w:val="000000"/>
        </w:rPr>
        <w:t>4</w:t>
      </w:r>
      <w:r w:rsidR="00847C43" w:rsidRPr="008472F2">
        <w:rPr>
          <w:color w:themeColor="text1" w:val="000000"/>
        </w:rPr>
        <w:t xml:space="preserve"> od </w:t>
      </w:r>
      <w:r w:rsidR="008472F2">
        <w:rPr>
          <w:color w:themeColor="text1" w:val="000000"/>
        </w:rPr>
        <w:t>1</w:t>
      </w:r>
      <w:r w:rsidR="008A2FD1" w:rsidRPr="008472F2">
        <w:rPr>
          <w:color w:themeColor="text1" w:val="000000"/>
        </w:rPr>
        <w:t>7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8472F2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</w:t>
      </w:r>
      <w:r w:rsidR="008472F2">
        <w:rPr>
          <w:color w:themeColor="text1" w:val="000000"/>
        </w:rPr>
        <w:t>svibnja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e-oglasna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65B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472F2">
      <w:t>412</w:t>
    </w:r>
    <w:r>
      <w:t>/201</w:t>
    </w:r>
    <w:r w:rsidR="008A2FD1">
      <w:t>6</w:t>
    </w:r>
    <w:r>
      <w:t>-</w:t>
    </w:r>
    <w:r w:rsidR="008472F2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172AD"/>
    <w:rsid w:val="00423412"/>
    <w:rsid w:val="0044635E"/>
    <w:rsid w:val="00485215"/>
    <w:rsid w:val="00492957"/>
    <w:rsid w:val="004B6F4B"/>
    <w:rsid w:val="00554F6A"/>
    <w:rsid w:val="0058365B"/>
    <w:rsid w:val="005A6A15"/>
    <w:rsid w:val="00605C60"/>
    <w:rsid w:val="006309FF"/>
    <w:rsid w:val="00655596"/>
    <w:rsid w:val="008472F2"/>
    <w:rsid w:val="00847C43"/>
    <w:rsid w:val="008A2FD1"/>
    <w:rsid w:val="008A44D0"/>
    <w:rsid w:val="00A9114B"/>
    <w:rsid w:val="00AB098A"/>
    <w:rsid w:val="00B20F0E"/>
    <w:rsid w:val="00BE68D1"/>
    <w:rsid w:val="00C6451F"/>
    <w:rsid w:val="00CB6F0D"/>
    <w:rsid w:val="00D967FE"/>
    <w:rsid w:val="00E01330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58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65B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65B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65B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65B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58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65B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65B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65B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65B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 INFO jednostavno društvo s ograničenom odgovornošću trgovinu i graditeljstvo</izvorni_sadrzaj>
    <derivirana_varijabla naziv="DomainObject.Predmet.ProtustrankaFormated_1">  SF INFO jednostavno društvo s ograničenom odgovornošću trgovinu i graditeljstvo</derivirana_varijabla>
  </DomainObject.Predmet.ProtustrankaFormated>
  <DomainObject.Predmet.ProtustrankaFormatedOIB>
    <izvorni_sadrzaj>  SF INFO jednostavno društvo s ograničenom odgovornošću trgovinu i graditeljstvo, OIB 29519999467</izvorni_sadrzaj>
    <derivirana_varijabla naziv="DomainObject.Predmet.ProtustrankaFormatedOIB_1">  SF INFO jednostavno društvo s ograničenom odgovornošću trgovinu i graditeljstvo, OIB 29519999467</derivirana_varijabla>
  </DomainObject.Predmet.ProtustrankaFormatedOIB>
  <DomainObject.Predmet.ProtustrankaFormatedWithAdress>
    <izvorni_sadrzaj> SF INFO jednostavno društvo s ograničenom odgovornošću trgovinu i graditeljstvo, Zelena 6, 40000 Mačkovec</izvorni_sadrzaj>
    <derivirana_varijabla naziv="DomainObject.Predmet.ProtustrankaFormatedWithAdress_1"> SF INFO jednostavno društvo s ograničenom odgovornošću trgovinu i graditeljstvo, Zelena 6, 40000 Mačkovec</derivirana_varijabla>
  </DomainObject.Predmet.ProtustrankaFormatedWithAdress>
  <DomainObject.Predmet.ProtustrankaFormatedWithAdressOIB>
    <izvorni_sadrzaj> SF INFO jednostavno društvo s ograničenom odgovornošću trgovinu i graditeljstvo, OIB 29519999467, Zelena 6, 40000 Mačkovec</izvorni_sadrzaj>
    <derivirana_varijabla naziv="DomainObject.Predmet.ProtustrankaFormatedWithAdressOIB_1"> SF INFO jednostavno društvo s ograničenom odgovornošću trgovinu i graditeljstvo, OIB 29519999467, Zelena 6, 40000 Mačkovec</derivirana_varijabla>
  </DomainObject.Predmet.ProtustrankaFormatedWithAdressOIB>
  <DomainObject.Predmet.ProtustrankaWithAdress>
    <izvorni_sadrzaj>SF INFO jednostavno društvo s ograničenom odgovornošću trgovinu i graditeljstvo Zelena 6, 40000 Mačkovec</izvorni_sadrzaj>
    <derivirana_varijabla naziv="DomainObject.Predmet.ProtustrankaWithAdress_1">SF INFO jednostavno društvo s ograničenom odgovornošću trgovinu i graditeljstvo Zelena 6, 40000 Mačkovec</derivirana_varijabla>
  </DomainObject.Predmet.ProtustrankaWithAdress>
  <DomainObject.Predmet.ProtustrankaWithAdressOIB>
    <izvorni_sadrzaj>SF INFO jednostavno društvo s ograničenom odgovornošću trgovinu i graditeljstvo, OIB 29519999467, Zelena 6, 40000 Mačkovec</izvorni_sadrzaj>
    <derivirana_varijabla naziv="DomainObject.Predmet.ProtustrankaWithAdressOIB_1">SF INFO jednostavno društvo s ograničenom odgovornošću trgovinu i graditeljstvo, OIB 29519999467, Zelena 6, 40000 Mačkovec</derivirana_varijabla>
  </DomainObject.Predmet.ProtustrankaWithAdressOIB>
  <DomainObject.Predmet.ProtustrankaNazivFormated>
    <izvorni_sadrzaj>SF INFO jednostavno društvo s ograničenom odgovornošću trgovinu i graditeljstvo</izvorni_sadrzaj>
    <derivirana_varijabla naziv="DomainObject.Predmet.ProtustrankaNazivFormated_1">SF INFO jednostavno društvo s ograničenom odgovornošću trgovinu i graditeljstvo</derivirana_varijabla>
  </DomainObject.Predmet.ProtustrankaNazivFormated>
  <DomainObject.Predmet.ProtustrankaNazivFormatedOIB>
    <izvorni_sadrzaj>SF INFO jednostavno društvo s ograničenom odgovornošću trgovinu i graditeljstvo, OIB 29519999467</izvorni_sadrzaj>
    <derivirana_varijabla naziv="DomainObject.Predmet.ProtustrankaNazivFormatedOIB_1">SF INFO jednostavno društvo s ograničenom odgovornošću trgovinu i graditeljstvo, OIB 29519999467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14821.05</izvorni_sadrzaj>
    <derivirana_varijabla naziv="DomainObject.Predmet.TrenutnaVrijednost_1">14821.05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SF INFO jednostavno društvo s ograničenom odgovornošću trgovinu i graditeljstvo</item>
    </izvorni_sadrzaj>
    <derivirana_varijabla naziv="DomainObject.Predmet.ProtuStrankaListFormated_1">
      <item>SF INFO jednostavno društvo s ograničenom odgovornošću trgovinu i graditeljstvo</item>
    </derivirana_varijabla>
  </DomainObject.Predmet.ProtuStrankaListFormated>
  <DomainObject.Predmet.ProtuStrankaListFormatedOIB>
    <izvorni_sadrzaj>
      <item>SF INFO jednostavno društvo s ograničenom odgovornošću trgovinu i graditeljstvo, OIB 29519999467</item>
    </izvorni_sadrzaj>
    <derivirana_varijabla naziv="DomainObject.Predmet.ProtuStrankaListFormatedOIB_1">
      <item>SF INFO jednostavno društvo s ograničenom odgovornošću trgovinu i graditeljstvo, OIB 29519999467</item>
    </derivirana_varijabla>
  </DomainObject.Predmet.ProtuStrankaListFormatedOIB>
  <DomainObject.Predmet.ProtuStrankaListFormatedWithAdress>
    <izvorni_sadrzaj>
      <item>SF INFO jednostavno društvo s ograničenom odgovornošću trgovinu i graditeljstvo, Zelena 6, 40000 Mačkovec</item>
    </izvorni_sadrzaj>
    <derivirana_varijabla naziv="DomainObject.Predmet.ProtuStrankaListFormatedWithAdress_1">
      <item>SF INFO jednostavno društvo s ograničenom odgovornošću trgovinu i graditeljstvo, Zelena 6, 40000 Mačkovec</item>
    </derivirana_varijabla>
  </DomainObject.Predmet.ProtuStrankaListFormatedWithAdress>
  <DomainObject.Predmet.ProtuStrankaListFormatedWithAdressOIB>
    <izvorni_sadrzaj>
      <item>SF INFO jednostavno društvo s ograničenom odgovornošću trgovinu i graditeljstvo, OIB 29519999467, Zelena 6, 40000 Mačkovec</item>
    </izvorni_sadrzaj>
    <derivirana_varijabla naziv="DomainObject.Predmet.ProtuStrankaListFormatedWithAdressOIB_1">
      <item>SF INFO jednostavno društvo s ograničenom odgovornošću trgovinu i graditeljstvo, OIB 29519999467, Zelena 6, 40000 Mačkovec</item>
    </derivirana_varijabla>
  </DomainObject.Predmet.ProtuStrankaListFormatedWithAdressOIB>
  <DomainObject.Predmet.ProtuStrankaListNazivFormated>
    <izvorni_sadrzaj>
      <item>SF INFO jednostavno društvo s ograničenom odgovornošću trgovinu i graditeljstvo</item>
    </izvorni_sadrzaj>
    <derivirana_varijabla naziv="DomainObject.Predmet.ProtuStrankaListNazivFormated_1">
      <item>SF INFO jednostavno društvo s ograničenom odgovornošću trgovinu i graditeljstvo</item>
    </derivirana_varijabla>
  </DomainObject.Predmet.ProtuStrankaListNazivFormated>
  <DomainObject.Predmet.ProtuStrankaListNazivFormatedOIB>
    <izvorni_sadrzaj>
      <item>SF INFO jednostavno društvo s ograničenom odgovornošću trgovinu i graditeljstvo, OIB 29519999467</item>
    </izvorni_sadrzaj>
    <derivirana_varijabla naziv="DomainObject.Predmet.ProtuStrankaListNazivFormatedOIB_1">
      <item>SF INFO jednostavno društvo s ograničenom odgovornošću trgovinu i graditeljstvo, OIB 29519999467</item>
    </derivirana_varijabla>
  </DomainObject.Predmet.ProtuStrankaListNazivFormatedOIB>
  <DomainObject.Predmet.OstaliListFormated>
    <izvorni_sadrzaj>
      <item>E-oglasna ploča</item>
      <item>Sudski registar</item>
      <item>Saša Florijan</item>
      <item>Županijsko državno odvjetništvo</item>
    </izvorni_sadrzaj>
    <derivirana_varijabla naziv="DomainObject.Predmet.OstaliListFormated_1">
      <item>E-oglasna ploča</item>
      <item>Sudski registar</item>
      <item>Saša Florijan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FormatedOIB_1">
      <item>E-oglasna ploča</item>
      <item>Sudski registar</item>
      <item>Saša Florijan, OIB 96530483255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Saša Florijan, Rade Končara 4, 40000 Mali Mihaljevec</item>
      <item>Županijsko državno odvjetništvo</item>
    </izvorni_sadrzaj>
    <derivirana_varijabla naziv="DomainObject.Predmet.OstaliListFormatedWithAdress_1">
      <item>E-oglasna ploča</item>
      <item>Sudski registar</item>
      <item>Saša Florijan, Rade Končara 4, 40000 Mali Mihaljevec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Saša Florijan, OIB 96530483255, Rade Končara 4, 40000 Mali Mihaljevec</item>
      <item>Županijsko državno odvjetništvo</item>
    </izvorni_sadrzaj>
    <derivirana_varijabla naziv="DomainObject.Predmet.OstaliListFormatedWithAdressOIB_1">
      <item>E-oglasna ploča</item>
      <item>Sudski registar</item>
      <item>Saša Florijan, OIB 96530483255, Rade Končara 4, 40000 Mali Mihaljevec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Saša Florijan</item>
      <item>Županijsko državno odvjetništvo</item>
    </izvorni_sadrzaj>
    <derivirana_varijabla naziv="DomainObject.Predmet.OstaliListNazivFormated_1">
      <item>E-oglasna ploča</item>
      <item>Sudski registar</item>
      <item>Saša Florijan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NazivFormatedOIB_1">
      <item>E-oglasna ploča</item>
      <item>Sudski registar</item>
      <item>Saša Florijan, OIB 96530483255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SF INFO jednostavno društvo s ograničenom odgovornošću trgovinu i graditeljstvo</izvorni_sadrzaj>
    <derivirana_varijabla naziv="DomainObject.Predmet.ProtustrankaIDrugi_1">SF INFO jednostavno društvo s ograničenom odgovornošću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SF INFO jednostavno društvo s ograničenom odgovornošću trgovinu i graditeljstvo, OIB 29519999467, Zelena 6, 40000 Mačkovec</izvorni_sadrzaj>
    <derivirana_varijabla naziv="DomainObject.Predmet.ProtustrankaIDrugiAdressOIB_1">SF INFO jednostavno društvo s ograničenom odgovornošću trgovinu i graditeljstvo, OIB 29519999467, Zelena 6,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izvorni_sadrzaj>
    <derivirana_varijabla naziv="DomainObject.Predmet.SudioniciListNaziv_1"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Rade Končara 4,40000 Mali Mihaljevec</item>
      <item>Županijsko državno odvjetništvo</item>
    </izvorni_sadrzaj>
    <derivirana_varijabla naziv="DomainObject.Predmet.SudioniciListAdressOIB_1"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Rade Končara 4,40000 Mali Mihaljevec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29519999467</item>
      <item>, OIB null</item>
      <item>, OIB null</item>
      <item>, OIB 96530483255</item>
      <item>, OIB null</item>
    </izvorni_sadrzaj>
    <derivirana_varijabla naziv="DomainObject.Predmet.SudioniciListNazivOIB_1">
      <item>, OIB 85821130368</item>
      <item>, OIB 29519999467</item>
      <item>, OIB null</item>
      <item>, OIB null</item>
      <item>, OIB 96530483255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69458-9918-4850-8FAA-0671E96F9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2744</properties:Characters>
  <properties:Lines>88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2016-05-04T12:55:00Z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2016-05-05T05:42:00Z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