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da75" w14:paraId="4e4da75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predlagatelja dužnika po zakonskom zastupniku, za otvaranje stečajnog postupka nad dužnikom: </w:t>
      </w:r>
      <w:r w:rsidR="006157B8">
        <w:rPr>
          <w:color w:val="000000"/>
        </w:rPr>
        <w:t>MATADOR j.d.o.o., Osijek, Vatrogasna 52, MBS: 030154800, OIB: 40691859326</w:t>
      </w:r>
      <w:r w:rsidRPr="00B37760">
        <w:rPr>
          <w:color w:val="000000"/>
        </w:rPr>
        <w:t xml:space="preserve">, dana </w:t>
      </w:r>
      <w:r w:rsidR="006157B8">
        <w:rPr>
          <w:color w:val="000000"/>
        </w:rPr>
        <w:t>23. ožujka</w:t>
      </w:r>
      <w:r w:rsidR="0004776D" w:rsidRPr="00B37760">
        <w:rPr>
          <w:color w:val="000000"/>
        </w:rPr>
        <w:t xml:space="preserve"> 2017. godine</w:t>
      </w:r>
    </w:p>
    <w:p w:rsidRDefault="0085221D" w:rsidP="0085221D" w:rsidR="0085221D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481028">
        <w:rPr>
          <w:color w:val="000000"/>
        </w:rPr>
        <w:t>MATADOR j.d.o.o., Osijek, Vatrogasna 52, MBS: 030154800, OIB: 40691859326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942210" w:rsidR="00942210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481028">
        <w:t>Ivana Krstić</w:t>
      </w:r>
      <w:r w:rsidR="004B5A3A" w:rsidRPr="00152649">
        <w:t xml:space="preserve"> sa sjedištem i poslovnom adresom u </w:t>
      </w:r>
      <w:r w:rsidR="00481028">
        <w:t>Osijeku, Županijska 2</w:t>
      </w:r>
      <w:r w:rsidR="004B5A3A" w:rsidRPr="00152649">
        <w:t xml:space="preserve">, i adresom prebivališta u  </w:t>
      </w:r>
      <w:r w:rsidR="00481028">
        <w:t xml:space="preserve">Osijeku, Josipa </w:t>
      </w:r>
      <w:proofErr w:type="spellStart"/>
      <w:r w:rsidR="00481028">
        <w:t>Jurja</w:t>
      </w:r>
      <w:proofErr w:type="spellEnd"/>
      <w:r w:rsidR="00481028">
        <w:t xml:space="preserve"> Strossmayera 268</w:t>
      </w:r>
      <w:r w:rsidR="004B5A3A" w:rsidRPr="00152649">
        <w:t xml:space="preserve">, OIB </w:t>
      </w:r>
      <w:r w:rsidR="00481028">
        <w:t>47574637103</w:t>
      </w:r>
      <w:r w:rsidR="00ED6F97" w:rsidRPr="00B37760">
        <w:t xml:space="preserve">, </w:t>
      </w:r>
      <w:r w:rsidR="00942210">
        <w:t xml:space="preserve">izabrana metodom slučajnog odabira - automatskom dodjelom - s iznimkom. </w:t>
      </w:r>
    </w:p>
    <w:p w:rsidRDefault="0085221D" w:rsidP="00942210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D149A" w:rsidR="008D149A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D149A">
        <w:rPr>
          <w:color w:val="000000"/>
        </w:rPr>
        <w:t xml:space="preserve">MATADOR j.d.o.o., Osijek, Vatrogasna 52, MBS: 030154800, OIB: 40691859326 za dan </w:t>
      </w:r>
    </w:p>
    <w:p w:rsidRDefault="008D149A" w:rsidP="008D149A" w:rsidR="008D149A">
      <w:pPr>
        <w:jc w:val="both"/>
        <w:rPr>
          <w:color w:val="000000"/>
        </w:rPr>
      </w:pPr>
    </w:p>
    <w:p w:rsidRDefault="007F2D57" w:rsidP="008D149A" w:rsidR="0085221D" w:rsidRPr="008D149A">
      <w:pPr>
        <w:jc w:val="center"/>
        <w:rPr>
          <w:b/>
        </w:rPr>
      </w:pPr>
      <w:r>
        <w:rPr>
          <w:b/>
          <w:color w:val="000000"/>
        </w:rPr>
        <w:t>4. svibanj</w:t>
      </w:r>
      <w:r w:rsidR="00ED6F97" w:rsidRPr="008D149A">
        <w:rPr>
          <w:b/>
          <w:color w:val="000000"/>
        </w:rPr>
        <w:t xml:space="preserve"> 2017. u </w:t>
      </w:r>
      <w:r>
        <w:rPr>
          <w:b/>
          <w:color w:val="000000"/>
        </w:rPr>
        <w:t>10</w:t>
      </w:r>
      <w:r w:rsidR="00ED6F97" w:rsidRPr="008D149A">
        <w:rPr>
          <w:b/>
          <w:color w:val="000000"/>
        </w:rPr>
        <w:t>,</w:t>
      </w:r>
      <w:r w:rsidR="0085221D" w:rsidRPr="008D149A">
        <w:rPr>
          <w:b/>
          <w:color w:val="000000"/>
        </w:rPr>
        <w:t>00 sati</w:t>
      </w:r>
    </w:p>
    <w:p w:rsidRDefault="0085221D" w:rsidP="00014B0E" w:rsidR="0085221D" w:rsidRPr="008D149A">
      <w:pPr>
        <w:jc w:val="center"/>
        <w:rPr>
          <w:b/>
        </w:rPr>
      </w:pPr>
      <w:r w:rsidRPr="008D149A">
        <w:rPr>
          <w:b/>
          <w:color w:val="000000"/>
        </w:rPr>
        <w:t>u prostorijama Trgovačkog suda u Osijeku,</w:t>
      </w:r>
    </w:p>
    <w:p w:rsidRDefault="0085221D" w:rsidP="00014B0E" w:rsidR="0085221D" w:rsidRPr="008D149A">
      <w:pPr>
        <w:jc w:val="center"/>
        <w:rPr>
          <w:b/>
          <w:color w:val="000000"/>
        </w:rPr>
      </w:pPr>
      <w:r w:rsidRPr="008D149A">
        <w:rPr>
          <w:b/>
          <w:color w:val="000000"/>
        </w:rPr>
        <w:t>Zagrebačka br. 2, soba broj 2</w:t>
      </w:r>
      <w:r w:rsidR="00ED6F97" w:rsidRPr="008D149A">
        <w:rPr>
          <w:b/>
          <w:color w:val="000000"/>
        </w:rPr>
        <w:t>3</w:t>
      </w:r>
      <w:r w:rsidRPr="008D149A">
        <w:rPr>
          <w:b/>
          <w:color w:val="000000"/>
        </w:rPr>
        <w:t>/I.</w:t>
      </w:r>
    </w:p>
    <w:p w:rsidRDefault="00014B0E" w:rsidP="00014B0E" w:rsidR="00014B0E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74238D" w:rsidP="001139C8" w:rsidR="0085221D" w:rsidRPr="001139C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</w:t>
      </w:r>
      <w:r w:rsidR="0085221D" w:rsidRPr="00B37760">
        <w:rPr>
          <w:color w:val="000000"/>
        </w:rPr>
        <w:t xml:space="preserve">dužnik po zakonskom zastupniku </w:t>
      </w:r>
      <w:r w:rsidR="00AA35C8">
        <w:rPr>
          <w:color w:val="000000"/>
        </w:rPr>
        <w:t xml:space="preserve">dužnika </w:t>
      </w:r>
      <w:r w:rsidR="00C24601" w:rsidRPr="00C24601">
        <w:rPr>
          <w:color w:val="000000"/>
        </w:rPr>
        <w:t>Anit</w:t>
      </w:r>
      <w:r>
        <w:rPr>
          <w:color w:val="000000"/>
        </w:rPr>
        <w:t>a</w:t>
      </w:r>
      <w:r w:rsidR="00C24601" w:rsidRPr="00C24601">
        <w:rPr>
          <w:color w:val="000000"/>
        </w:rPr>
        <w:t xml:space="preserve"> Gaće, OIB: 97839026484, Osijek, Vatrogasna 52</w:t>
      </w:r>
      <w:r w:rsidR="0084451C" w:rsidRPr="00B37760">
        <w:t>,</w:t>
      </w:r>
      <w:r w:rsidR="00A125A8" w:rsidRPr="00B37760">
        <w:rPr>
          <w:rFonts w:cs="CourierNew" w:hAnsi="CourierNew" w:ascii="CourierNew"/>
          <w:sz w:val="20"/>
          <w:szCs w:val="20"/>
        </w:rPr>
        <w:t xml:space="preserve"> </w:t>
      </w:r>
      <w:r w:rsidR="0085221D" w:rsidRPr="00B37760">
        <w:rPr>
          <w:color w:val="000000"/>
        </w:rPr>
        <w:t xml:space="preserve">dana </w:t>
      </w:r>
      <w:r w:rsidR="00DD777A">
        <w:rPr>
          <w:color w:val="000000"/>
        </w:rPr>
        <w:t>30.12.2016.</w:t>
      </w:r>
      <w:r w:rsidR="0085221D" w:rsidRPr="00B37760">
        <w:rPr>
          <w:color w:val="000000"/>
        </w:rPr>
        <w:t xml:space="preserve"> godine podni</w:t>
      </w:r>
      <w:r>
        <w:rPr>
          <w:color w:val="000000"/>
        </w:rPr>
        <w:t>jela</w:t>
      </w:r>
      <w:r w:rsidR="0085221D" w:rsidRPr="00B37760">
        <w:rPr>
          <w:color w:val="000000"/>
        </w:rPr>
        <w:t xml:space="preserve"> je ovome sudu prijedlog za pokretanje stečajnog postupka nad dužnikom </w:t>
      </w:r>
      <w:r w:rsidR="001139C8">
        <w:rPr>
          <w:color w:val="000000"/>
        </w:rPr>
        <w:t>MATADOR j.d.o.o., Osijek, Vatrogasna 52, MBS: 030154800, OIB: 40691859326, u ko</w:t>
      </w:r>
      <w:r w:rsidR="00124081">
        <w:rPr>
          <w:color w:val="000000"/>
        </w:rPr>
        <w:t>jem navodi da kod dužnika posto</w:t>
      </w:r>
      <w:r w:rsidR="001139C8">
        <w:rPr>
          <w:color w:val="000000"/>
        </w:rPr>
        <w:t>ji stečajni razlog zbog nemogućnosti daljnjeg po</w:t>
      </w:r>
      <w:r w:rsidR="00AD595F">
        <w:rPr>
          <w:color w:val="000000"/>
        </w:rPr>
        <w:t>slovanja te zbog istog stvara</w:t>
      </w:r>
      <w:r w:rsidR="001139C8">
        <w:rPr>
          <w:color w:val="000000"/>
        </w:rPr>
        <w:t xml:space="preserve"> dugovanja</w:t>
      </w:r>
      <w:r w:rsidR="00124081">
        <w:rPr>
          <w:color w:val="000000"/>
        </w:rPr>
        <w:t xml:space="preserve"> prema državi</w:t>
      </w:r>
      <w:r w:rsidR="00047237"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7D1791" w:rsidR="0085221D" w:rsidRPr="00B37760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Slijedom navedenoga predlagatelj </w:t>
      </w:r>
      <w:r w:rsidRPr="00AD595F">
        <w:rPr>
          <w:color w:val="000000"/>
        </w:rPr>
        <w:t xml:space="preserve">predlaže da sud </w:t>
      </w:r>
      <w:r w:rsidR="00AD595F">
        <w:rPr>
          <w:color w:val="000000"/>
        </w:rPr>
        <w:t>otvori stečajni</w:t>
      </w:r>
      <w:r w:rsidRPr="00AD595F">
        <w:rPr>
          <w:color w:val="000000"/>
        </w:rPr>
        <w:t xml:space="preserve"> postupak nad dužnikom</w:t>
      </w:r>
      <w:r w:rsidRPr="00B37760">
        <w:rPr>
          <w:color w:val="000000"/>
        </w:rPr>
        <w:t xml:space="preserve"> i prilaže </w:t>
      </w:r>
      <w:proofErr w:type="spellStart"/>
      <w:r w:rsidR="0074238D">
        <w:rPr>
          <w:color w:val="000000"/>
        </w:rPr>
        <w:t>prokazni</w:t>
      </w:r>
      <w:proofErr w:type="spellEnd"/>
      <w:r w:rsidR="0074238D">
        <w:rPr>
          <w:color w:val="000000"/>
        </w:rPr>
        <w:t xml:space="preserve"> popis imovine dužnika br. OV-11817/16 od 30.12.2016. ovjerovljen kod </w:t>
      </w:r>
      <w:r w:rsidR="00486E9B">
        <w:rPr>
          <w:color w:val="000000"/>
        </w:rPr>
        <w:t>javnog bilježnika Lidije Perić iz Osijeka, Kapucinska 25.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>čl</w:t>
      </w:r>
      <w:r w:rsidR="00B36F78">
        <w:rPr>
          <w:color w:val="000000"/>
        </w:rPr>
        <w:t xml:space="preserve">. </w:t>
      </w:r>
      <w:r w:rsidR="0086078A">
        <w:rPr>
          <w:color w:val="000000"/>
        </w:rPr>
        <w:t>109. st. 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86078A">
        <w:t>23. ožujka</w:t>
      </w:r>
      <w:r w:rsidRPr="00B37760">
        <w:t xml:space="preserve"> 2017.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CA1BF9" w:rsidP="0085221D" w:rsidR="00CA1BF9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FB0875">
        <w:t xml:space="preserve">Ivana Krstić, Osijek, Županijska 2, </w:t>
      </w:r>
      <w:r w:rsidRPr="00B37760">
        <w:rPr>
          <w:color w:val="000000"/>
        </w:rPr>
        <w:t xml:space="preserve">uz presliku lista </w:t>
      </w:r>
      <w:r w:rsidR="00FB0875">
        <w:rPr>
          <w:color w:val="000000"/>
        </w:rPr>
        <w:t>1-13</w:t>
      </w:r>
    </w:p>
    <w:p w:rsidRDefault="0085221D" w:rsidP="0085221D" w:rsidR="004B243E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4B243E" w:rsidRPr="00B37760">
        <w:rPr>
          <w:color w:val="000000"/>
        </w:rPr>
        <w:t xml:space="preserve">dužnik </w:t>
      </w:r>
    </w:p>
    <w:p w:rsidRDefault="004B243E" w:rsidP="0085221D" w:rsidR="0085221D" w:rsidRPr="00B37760">
      <w:pPr>
        <w:jc w:val="both"/>
      </w:pPr>
      <w:r>
        <w:rPr>
          <w:color w:val="000000"/>
        </w:rPr>
        <w:t xml:space="preserve">3. </w:t>
      </w:r>
      <w:r w:rsidR="00732816" w:rsidRPr="00B37760">
        <w:rPr>
          <w:color w:val="000000"/>
        </w:rPr>
        <w:t>zakonsk</w:t>
      </w:r>
      <w:r w:rsidR="004B5A3A" w:rsidRPr="00B37760">
        <w:rPr>
          <w:color w:val="000000"/>
        </w:rPr>
        <w:t>i</w:t>
      </w:r>
      <w:r w:rsidR="00732816" w:rsidRPr="00B37760">
        <w:rPr>
          <w:color w:val="000000"/>
        </w:rPr>
        <w:t xml:space="preserve"> zastupnik predlagatelja</w:t>
      </w:r>
      <w:r w:rsidR="004B5A3A" w:rsidRPr="00B37760">
        <w:rPr>
          <w:color w:val="000000"/>
        </w:rPr>
        <w:t xml:space="preserve"> </w:t>
      </w:r>
      <w:r>
        <w:t>Anita Gaće, Osijek, Vatrogasna 52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4B243E">
        <w:rPr>
          <w:color w:val="000000"/>
        </w:rPr>
        <w:t>4.5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CE8" w:rsidR="003D3CE8">
      <w:r>
        <w:separator/>
      </w:r>
    </w:p>
  </w:endnote>
  <w:endnote w:id="0" w:type="continuationSeparator">
    <w:p w:rsidRDefault="003D3CE8" w:rsidR="003D3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CE8" w:rsidR="003D3CE8">
      <w:r>
        <w:separator/>
      </w:r>
    </w:p>
  </w:footnote>
  <w:footnote w:id="0" w:type="continuationSeparator">
    <w:p w:rsidRDefault="003D3CE8" w:rsidR="003D3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4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D542A" w:rsidR="003D542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D542A">
      <w:t>7 St-2939/16-9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C52E6">
      <w:t>2939</w:t>
    </w:r>
    <w:r>
      <w:t>/16-</w:t>
    </w:r>
    <w:r w:rsidR="00CC52E6">
      <w:t>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9C8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081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3CE8"/>
    <w:rsid w:val="003D542A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028"/>
    <w:rsid w:val="00481614"/>
    <w:rsid w:val="00486204"/>
    <w:rsid w:val="00486C17"/>
    <w:rsid w:val="00486E9B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3E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2FE"/>
    <w:rsid w:val="00606835"/>
    <w:rsid w:val="0060700E"/>
    <w:rsid w:val="00607A7D"/>
    <w:rsid w:val="006101EA"/>
    <w:rsid w:val="00610F15"/>
    <w:rsid w:val="006123E0"/>
    <w:rsid w:val="0061303A"/>
    <w:rsid w:val="006157B8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38D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D57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078A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149A"/>
    <w:rsid w:val="008D5F88"/>
    <w:rsid w:val="008E175A"/>
    <w:rsid w:val="008E27E6"/>
    <w:rsid w:val="008E2D4B"/>
    <w:rsid w:val="008E3DCA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2210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35C8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595F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6F78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601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52E6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77A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6440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875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D54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4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64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64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4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4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D54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4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64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64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4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4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428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St-2939/2016</izvorni_sadrzaj>
    <derivirana_varijabla naziv="DomainObject.Predmet.OznakaBroj_1">St-2939/2016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MATADOR j.d.o.o. za usluge</izvorni_sadrzaj>
    <derivirana_varijabla naziv="DomainObject.Predmet.StrankaFormated_1">  MATADOR j.d.o.o. za usluge</derivirana_varijabla>
  </DomainObject.Predmet.StrankaFormated>
  <DomainObject.Predmet.StrankaFormatedOIB>
    <izvorni_sadrzaj>  MATADOR j.d.o.o. za usluge, OIB 40691859326</izvorni_sadrzaj>
    <derivirana_varijabla naziv="DomainObject.Predmet.StrankaFormatedOIB_1">  MATADOR j.d.o.o. za usluge, OIB 40691859326</derivirana_varijabla>
  </DomainObject.Predmet.StrankaFormatedOIB>
  <DomainObject.Predmet.StrankaFormatedWithAdress>
    <izvorni_sadrzaj> MATADOR j.d.o.o. za usluge, Vatrogasna 52, 31000 Osijek</izvorni_sadrzaj>
    <derivirana_varijabla naziv="DomainObject.Predmet.StrankaFormatedWithAdress_1"> MATADOR j.d.o.o. za usluge, Vatrogasna 52, 31000 Osijek</derivirana_varijabla>
  </DomainObject.Predmet.StrankaFormatedWithAdress>
  <DomainObject.Predmet.StrankaFormatedWithAdressOIB>
    <izvorni_sadrzaj> MATADOR j.d.o.o. za usluge, OIB 40691859326, Vatrogasna 52, 31000 Osijek</izvorni_sadrzaj>
    <derivirana_varijabla naziv="DomainObject.Predmet.StrankaFormatedWithAdressOIB_1"> MATADOR j.d.o.o. za usluge, OIB 40691859326, Vatrogasna 52, 31000 Osijek</derivirana_varijabla>
  </DomainObject.Predmet.StrankaFormatedWithAdressOIB>
  <DomainObject.Predmet.StrankaWithAdress>
    <izvorni_sadrzaj>MATADOR j.d.o.o. za usluge Vatrogasna 52,31000 Osijek</izvorni_sadrzaj>
    <derivirana_varijabla naziv="DomainObject.Predmet.StrankaWithAdress_1">MATADOR j.d.o.o. za usluge Vatrogasna 52,31000 Osijek</derivirana_varijabla>
  </DomainObject.Predmet.StrankaWithAdress>
  <DomainObject.Predmet.StrankaWithAdressOIB>
    <izvorni_sadrzaj>MATADOR j.d.o.o. za usluge, OIB 40691859326, Vatrogasna 52,31000 Osijek</izvorni_sadrzaj>
    <derivirana_varijabla naziv="DomainObject.Predmet.StrankaWithAdressOIB_1">MATADOR j.d.o.o. za usluge, OIB 40691859326, Vatrogasna 52,31000 Osijek</derivirana_varijabla>
  </DomainObject.Predmet.StrankaWithAdressOIB>
  <DomainObject.Predmet.StrankaNazivFormated>
    <izvorni_sadrzaj>MATADOR j.d.o.o. za usluge</izvorni_sadrzaj>
    <derivirana_varijabla naziv="DomainObject.Predmet.StrankaNazivFormated_1">MATADOR j.d.o.o. za usluge</derivirana_varijabla>
  </DomainObject.Predmet.StrankaNazivFormated>
  <DomainObject.Predmet.StrankaNazivFormatedOIB>
    <izvorni_sadrzaj>MATADOR j.d.o.o. za usluge, OIB 40691859326</izvorni_sadrzaj>
    <derivirana_varijabla naziv="DomainObject.Predmet.StrankaNazivFormatedOIB_1">MATADOR j.d.o.o. za usluge, OIB 40691859326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MATADOR j.d.o.o. za usluge</item>
    </izvorni_sadrzaj>
    <derivirana_varijabla naziv="DomainObject.Predmet.StrankaListFormated_1">
      <item>MATADOR j.d.o.o. za usluge</item>
    </derivirana_varijabla>
  </DomainObject.Predmet.StrankaListFormated>
  <DomainObject.Predmet.StrankaListFormatedOIB>
    <izvorni_sadrzaj>
      <item>MATADOR j.d.o.o. za usluge, OIB 40691859326</item>
    </izvorni_sadrzaj>
    <derivirana_varijabla naziv="DomainObject.Predmet.StrankaListFormatedOIB_1">
      <item>MATADOR j.d.o.o. za usluge, OIB 40691859326</item>
    </derivirana_varijabla>
  </DomainObject.Predmet.StrankaListFormatedOIB>
  <DomainObject.Predmet.StrankaListFormatedWithAdress>
    <izvorni_sadrzaj>
      <item>MATADOR j.d.o.o. za usluge, Vatrogasna 52, 31000 Osijek</item>
    </izvorni_sadrzaj>
    <derivirana_varijabla naziv="DomainObject.Predmet.StrankaListFormatedWithAdress_1">
      <item>MATADOR j.d.o.o. za usluge, Vatrogasna 52, 31000 Osijek</item>
    </derivirana_varijabla>
  </DomainObject.Predmet.StrankaListFormatedWithAdress>
  <DomainObject.Predmet.StrankaListFormatedWithAdressOIB>
    <izvorni_sadrzaj>
      <item>MATADOR j.d.o.o. za usluge, OIB 40691859326, Vatrogasna 52, 31000 Osijek</item>
    </izvorni_sadrzaj>
    <derivirana_varijabla naziv="DomainObject.Predmet.StrankaListFormatedWithAdressOIB_1">
      <item>MATADOR j.d.o.o. za usluge, OIB 40691859326, Vatrogasna 52, 31000 Osijek</item>
    </derivirana_varijabla>
  </DomainObject.Predmet.StrankaListFormatedWithAdressOIB>
  <DomainObject.Predmet.StrankaListNazivFormated>
    <izvorni_sadrzaj>
      <item>MATADOR j.d.o.o. za usluge</item>
    </izvorni_sadrzaj>
    <derivirana_varijabla naziv="DomainObject.Predmet.StrankaListNazivFormated_1">
      <item>MATADOR j.d.o.o. za usluge</item>
    </derivirana_varijabla>
  </DomainObject.Predmet.StrankaListNazivFormated>
  <DomainObject.Predmet.StrankaListNazivFormatedOIB>
    <izvorni_sadrzaj>
      <item>MATADOR j.d.o.o. za usluge, OIB 40691859326</item>
    </izvorni_sadrzaj>
    <derivirana_varijabla naziv="DomainObject.Predmet.StrankaListNazivFormatedOIB_1">
      <item>MATADOR j.d.o.o. za usluge, OIB 40691859326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MATADOR j.d.o.o. za usluge</izvorni_sadrzaj>
    <derivirana_varijabla naziv="DomainObject.Predmet.StrankaIDrugi_1">MATADOR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MATADOR j.d.o.o. za usluge, OIB 40691859326, Vatrogasna 52, 31000 Osijek</izvorni_sadrzaj>
    <derivirana_varijabla naziv="DomainObject.Predmet.StrankaIDrugiAdressOIB_1">MATADOR j.d.o.o. za usluge, OIB 40691859326, Vatrogasna 52,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 j.d.o.o. za usluge</item>
    </izvorni_sadrzaj>
    <derivirana_varijabla naziv="DomainObject.Predmet.SudioniciListNaziv_1">
      <item>MATADOR j.d.o.o. za usluge</item>
    </derivirana_varijabla>
  </DomainObject.Predmet.SudioniciListNaziv>
  <DomainObject.Predmet.SudioniciListAdressOIB>
    <izvorni_sadrzaj>
      <item>MATADOR j.d.o.o. za usluge, OIB 40691859326, Vatrogasna 52,31000 Osijek</item>
    </izvorni_sadrzaj>
    <derivirana_varijabla naziv="DomainObject.Predmet.SudioniciListAdressOIB_1">
      <item>MATADOR j.d.o.o. za usluge, OIB 40691859326, Vatrogasna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40691859326</item>
    </izvorni_sadrzaj>
    <derivirana_varijabla naziv="DomainObject.Predmet.SudioniciListNazivOIB_1">
      <item>, OIB 40691859326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5832E-7D9B-41E7-B427-D5CAE0CCD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605</properties:Words>
  <properties:Characters>3356</properties:Characters>
  <properties:Lines>112</properties:Lines>
  <properties:Paragraphs>35</properties:Paragraphs>
  <properties:TotalTime>359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2017-03-23T09:33:00Z</cp:lastPrinted>
  <dcterms:modified xmlns:xsi="http://www.w3.org/2001/XMLSchema-instance" xsi:type="dcterms:W3CDTF">2017-03-23T09:47:00Z</dcterms:modified>
  <cp:revision>266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