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785d" w14:paraId="b1e785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D1A24">
        <w:rPr>
          <w:rFonts w:hAnsi="Times New Roman" w:ascii="Times New Roman"/>
        </w:rPr>
        <w:t>513</w:t>
      </w:r>
      <w:r w:rsidR="00FD351A">
        <w:rPr>
          <w:rFonts w:hAnsi="Times New Roman" w:ascii="Times New Roman"/>
        </w:rPr>
        <w:t>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FD351A" w:rsidRPr="00FD351A">
        <w:rPr>
          <w:rFonts w:hAnsi="Times New Roman" w:ascii="Times New Roman"/>
        </w:rPr>
        <w:t>MERI-DON dom za starije i nemoćne osobe, Zagreb, Okrugljačka 27, OIB:96738086819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D351A" w:rsidRPr="00FD351A">
        <w:rPr>
          <w:rFonts w:hAnsi="Times New Roman" w:ascii="Times New Roman"/>
        </w:rPr>
        <w:t>MERI-DON dom za starije i nemoćne osobe, Zagreb, Okrugljačka 27, OIB:96738086819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D1A24">
        <w:rPr>
          <w:rFonts w:hAnsi="Times New Roman" w:ascii="Times New Roman"/>
        </w:rPr>
        <w:t>513</w:t>
      </w:r>
      <w:r w:rsidR="00FD351A">
        <w:rPr>
          <w:rFonts w:hAnsi="Times New Roman" w:ascii="Times New Roman"/>
        </w:rPr>
        <w:t>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31574">
        <w:rPr>
          <w:rFonts w:hAnsi="Times New Roman" w:ascii="Times New Roman"/>
        </w:rPr>
        <w:t>, v.r.</w:t>
      </w:r>
    </w:p>
    <w:p w:rsidRDefault="00031574" w:rsidP="00B87AEB" w:rsidR="00031574">
      <w:pPr>
        <w:jc w:val="right"/>
        <w:rPr>
          <w:rFonts w:hAnsi="Times New Roman" w:ascii="Times New Roman"/>
        </w:rPr>
      </w:pPr>
    </w:p>
    <w:p w:rsidRDefault="00031574" w:rsidP="00B87AEB" w:rsidR="000315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31574" w:rsidP="00B87AEB" w:rsidR="000315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31574" w:rsidP="00B87AEB" w:rsidR="000315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031574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57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D1A24">
      <w:rPr>
        <w:rFonts w:hAnsi="Times New Roman" w:ascii="Times New Roman"/>
      </w:rPr>
      <w:t>513</w:t>
    </w:r>
    <w:r w:rsidR="00FD351A">
      <w:rPr>
        <w:rFonts w:hAnsi="Times New Roman" w:ascii="Times New Roman"/>
      </w:rPr>
      <w:t>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1574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1F4FC5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B5EFC"/>
    <w:rsid w:val="007D1A24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  <w:rsid w:val="00FD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5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5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5135</izvorni_sadrzaj>
    <derivirana_varijabla naziv="DomainObject.Predmet.Broj_1">5135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St-5135/2016</izvorni_sadrzaj>
    <derivirana_varijabla naziv="DomainObject.Predmet.OznakaBroj_1">St-5135/2016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MERI-DON dom za starije i nemoćne osobe zastupanog po punomoćniku Renata Nikolić</izvorni_sadrzaj>
    <derivirana_varijabla naziv="DomainObject.Predmet.ProtustrankaFormated_1">  MERI-DON dom za starije i nemoćne osobe zastupanog po punomoćniku Renata Nikolić</derivirana_varijabla>
  </DomainObject.Predmet.ProtustrankaFormated>
  <DomainObject.Predmet.ProtustrankaFormatedOIB>
    <izvorni_sadrzaj>  MERI-DON dom za starije i nemoćne osobe, OIB 96738086819 zastupanog po punomoćniku Renata Nikolić</izvorni_sadrzaj>
    <derivirana_varijabla naziv="DomainObject.Predmet.ProtustrankaFormatedOIB_1">  MERI-DON dom za starije i nemoćne osobe, OIB 96738086819 zastupanog po punomoćniku Renata Nikolić</derivirana_varijabla>
  </DomainObject.Predmet.ProtustrankaFormatedOIB>
  <DomainObject.Predmet.ProtustrankaFormatedWithAdress>
    <izvorni_sadrzaj> MERI-DON dom za starije i nemoćne osobe, Okrugljačka 27, 10000 Zagreb zastupanog po punomoćniku Renata Nikolić</izvorni_sadrzaj>
    <derivirana_varijabla naziv="DomainObject.Predmet.ProtustrankaFormatedWithAdress_1"> MERI-DON dom za starije i nemoćne osobe, Okrugljačka 27, 10000 Zagreb zastupanog po punomoćniku Renata Nikolić</derivirana_varijabla>
  </DomainObject.Predmet.ProtustrankaFormatedWithAdress>
  <DomainObject.Predmet.ProtustrankaFormatedWithAdressOIB>
    <izvorni_sadrzaj> MERI-DON dom za starije i nemoćne osobe, OIB 96738086819, Okrugljačka 27, 10000 Zagreb zastupanog po punomoćniku Renata Nikolić</izvorni_sadrzaj>
    <derivirana_varijabla naziv="DomainObject.Predmet.ProtustrankaFormatedWithAdressOIB_1"> MERI-DON dom za starije i nemoćne osobe, OIB 96738086819, Okrugljačka 27, 10000 Zagreb zastupanog po punomoćniku Renata Nikolić</derivirana_varijabla>
  </DomainObject.Predmet.ProtustrankaFormatedWithAdressOIB>
  <DomainObject.Predmet.ProtustrankaWithAdress>
    <izvorni_sadrzaj>MERI-DON dom za starije i nemoćne osobe Okrugljačka 27, 10000 Zagreb</izvorni_sadrzaj>
    <derivirana_varijabla naziv="DomainObject.Predmet.ProtustrankaWithAdress_1">MERI-DON dom za starije i nemoćne osobe Okrugljačka 27, 10000 Zagreb</derivirana_varijabla>
  </DomainObject.Predmet.ProtustrankaWithAdress>
  <DomainObject.Predmet.ProtustrankaWithAdressOIB>
    <izvorni_sadrzaj>MERI-DON dom za starije i nemoćne osobe, OIB 96738086819, Okrugljačka 27, 10000 Zagreb</izvorni_sadrzaj>
    <derivirana_varijabla naziv="DomainObject.Predmet.ProtustrankaWithAdressOIB_1">MERI-DON dom za starije i nemoćne osobe, OIB 96738086819, Okrugljačka 27, 10000 Zagreb</derivirana_varijabla>
  </DomainObject.Predmet.ProtustrankaWithAdressOIB>
  <DomainObject.Predmet.ProtustrankaNazivFormated>
    <izvorni_sadrzaj>MERI-DON dom za starije i nemoćne osobe</izvorni_sadrzaj>
    <derivirana_varijabla naziv="DomainObject.Predmet.ProtustrankaNazivFormated_1">MERI-DON dom za starije i nemoćne osobe</derivirana_varijabla>
  </DomainObject.Predmet.ProtustrankaNazivFormated>
  <DomainObject.Predmet.ProtustrankaNazivFormatedOIB>
    <izvorni_sadrzaj>MERI-DON dom za starije i nemoćne osobe, OIB 96738086819</izvorni_sadrzaj>
    <derivirana_varijabla naziv="DomainObject.Predmet.ProtustrankaNazivFormatedOIB_1">MERI-DON dom za starije i nemoćne osobe, OIB 96738086819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MERI-DON dom za starije i nemoćne osobe zastupanog po punomoćniku Renata Nikolić</item>
    </izvorni_sadrzaj>
    <derivirana_varijabla naziv="DomainObject.Predmet.ProtuStrankaListFormated_1">
      <item>MERI-DON dom za starije i nemoćne osobe zastupanog po punomoćniku Renata Nikolić</item>
    </derivirana_varijabla>
  </DomainObject.Predmet.ProtuStrankaListFormated>
  <DomainObject.Predmet.ProtuStrankaListFormatedOIB>
    <izvorni_sadrzaj>
      <item>MERI-DON dom za starije i nemoćne osobe, OIB 96738086819 zastupanog po punomoćniku Renata Nikolić</item>
    </izvorni_sadrzaj>
    <derivirana_varijabla naziv="DomainObject.Predmet.ProtuStrankaListFormatedOIB_1">
      <item>MERI-DON dom za starije i nemoćne osobe, OIB 96738086819 zastupanog po punomoćniku Renata Nikolić</item>
    </derivirana_varijabla>
  </DomainObject.Predmet.ProtuStrankaListFormatedOIB>
  <DomainObject.Predmet.ProtuStrankaListFormatedWithAdress>
    <izvorni_sadrzaj>
      <item>MERI-DON dom za starije i nemoćne osobe, Okrugljačka 27, 10000 Zagreb zastupanog po punomoćniku Renata Nikolić</item>
    </izvorni_sadrzaj>
    <derivirana_varijabla naziv="DomainObject.Predmet.ProtuStrankaListFormatedWithAdress_1">
      <item>MERI-DON dom za starije i nemoćne osobe, Okrugljačka 27, 10000 Zagreb zastupanog po punomoćniku Renata Nikolić</item>
    </derivirana_varijabla>
  </DomainObject.Predmet.ProtuStrankaListFormatedWithAdress>
  <DomainObject.Predmet.ProtuStrankaListFormatedWithAdressOIB>
    <izvorni_sadrzaj>
      <item>MERI-DON dom za starije i nemoćne osobe, OIB 96738086819, Okrugljačka 27, 10000 Zagreb zastupanog po punomoćniku Renata Nikolić</item>
    </izvorni_sadrzaj>
    <derivirana_varijabla naziv="DomainObject.Predmet.ProtuStrankaListFormatedWithAdressOIB_1">
      <item>MERI-DON dom za starije i nemoćne osobe, OIB 96738086819, Okrugljačka 27, 10000 Zagreb zastupanog po punomoćniku Renata Nikolić</item>
    </derivirana_varijabla>
  </DomainObject.Predmet.ProtuStrankaListFormatedWithAdressOIB>
  <DomainObject.Predmet.ProtuStrankaListNazivFormated>
    <izvorni_sadrzaj>
      <item>MERI-DON dom za starije i nemoćne osobe</item>
    </izvorni_sadrzaj>
    <derivirana_varijabla naziv="DomainObject.Predmet.ProtuStrankaListNazivFormated_1">
      <item>MERI-DON dom za starije i nemoćne osobe</item>
    </derivirana_varijabla>
  </DomainObject.Predmet.ProtuStrankaListNazivFormated>
  <DomainObject.Predmet.ProtuStrankaListNazivFormatedOIB>
    <izvorni_sadrzaj>
      <item>MERI-DON dom za starije i nemoćne osobe, OIB 96738086819</item>
    </izvorni_sadrzaj>
    <derivirana_varijabla naziv="DomainObject.Predmet.ProtuStrankaListNazivFormatedOIB_1">
      <item>MERI-DON dom za starije i nemoćne osobe, OIB 96738086819</item>
    </derivirana_varijabla>
  </DomainObject.Predmet.ProtuStrankaListNazivFormatedOIB>
  <DomainObject.Predmet.OstaliListFormated>
    <izvorni_sadrzaj>
      <item>Renata Nikolić punomoćnik sudionika u postupku MERI-DON dom za starije i nemoćne osobe</item>
    </izvorni_sadrzaj>
    <derivirana_varijabla naziv="DomainObject.Predmet.OstaliListFormated_1">
      <item>Renata Nikolić punomoćnik sudionika u postupku MERI-DON dom za starije i nemoćne osobe</item>
    </derivirana_varijabla>
  </DomainObject.Predmet.OstaliListFormated>
  <DomainObject.Predmet.OstaliListFormatedOIB>
    <izvorni_sadrzaj>
      <item>Renata Nikolić, OIB 26812339637 punomoćnik sudionika u postupku MERI-DON dom za starije i nemoćne osobe</item>
    </izvorni_sadrzaj>
    <derivirana_varijabla naziv="DomainObject.Predmet.OstaliListFormatedOIB_1">
      <item>Renata Nikolić, OIB 26812339637 punomoćnik sudionika u postupku MERI-DON dom za starije i nemoćne osobe</item>
    </derivirana_varijabla>
  </DomainObject.Predmet.OstaliListFormatedOIB>
  <DomainObject.Predmet.OstaliListFormatedWithAdress>
    <izvorni_sadrzaj>
      <item>Renata Nikolić, Zagrebačka 116, 10291 Prigorje Brdovečko punomoćnik sudionika u postupku MERI-DON dom za starije i nemoćne osobe</item>
    </izvorni_sadrzaj>
    <derivirana_varijabla naziv="DomainObject.Predmet.OstaliListFormatedWithAdress_1">
      <item>Renata Nikolić, Zagrebačka 116, 10291 Prigorje Brdovečko punomoćnik sudionika u postupku MERI-DON dom za starije i nemoćne osobe</item>
    </derivirana_varijabla>
  </DomainObject.Predmet.OstaliListFormatedWithAdress>
  <DomainObject.Predmet.OstaliListFormatedWithAdressOIB>
    <izvorni_sadrzaj>
      <item>Renata Nikolić, OIB 26812339637, Zagrebačka 116, 10291 Prigorje Brdovečko punomoćnik sudionika u postupku MERI-DON dom za starije i nemoćne osobe</item>
    </izvorni_sadrzaj>
    <derivirana_varijabla naziv="DomainObject.Predmet.OstaliListFormatedWithAdressOIB_1">
      <item>Renata Nikolić, OIB 26812339637, Zagrebačka 116, 10291 Prigorje Brdovečko punomoćnik sudionika u postupku MERI-DON dom za starije i nemoćne osobe</item>
    </derivirana_varijabla>
  </DomainObject.Predmet.OstaliListFormatedWithAdressOIB>
  <DomainObject.Predmet.OstaliListNazivFormated>
    <izvorni_sadrzaj>
      <item>Renata Nikolić</item>
    </izvorni_sadrzaj>
    <derivirana_varijabla naziv="DomainObject.Predmet.OstaliListNazivFormated_1">
      <item>Renata Nikolić</item>
    </derivirana_varijabla>
  </DomainObject.Predmet.OstaliListNazivFormated>
  <DomainObject.Predmet.OstaliListNazivFormatedOIB>
    <izvorni_sadrzaj>
      <item>Renata Nikolić, OIB 26812339637</item>
    </izvorni_sadrzaj>
    <derivirana_varijabla naziv="DomainObject.Predmet.OstaliListNazivFormatedOIB_1">
      <item>Renata Nikolić, OIB 26812339637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MERI-DON dom za starije i nemoćne osobe</izvorni_sadrzaj>
    <derivirana_varijabla naziv="DomainObject.Predmet.ProtustrankaIDrugi_1">MERI-DON dom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MERI-DON dom za starije i nemoćne osobe, OIB 96738086819, Okrugljačka 27, 10000 Zagreb</izvorni_sadrzaj>
    <derivirana_varijabla naziv="DomainObject.Predmet.ProtustrankaIDrugiAdressOIB_1">MERI-DON dom za starije i nemoćne osobe, OIB 96738086819, Okrugljačka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MERI-DON dom za starije i nemoćne osobe</item>
      <item>Renata Nikolić</item>
    </izvorni_sadrzaj>
    <derivirana_varijabla naziv="DomainObject.Predmet.SudioniciListNaziv_1">
      <item>FINA Regionalni centar Zagreb</item>
      <item>MERI-DON dom za starije i nemoćne osobe</item>
      <item>Renata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MERI-DON dom za starije i nemoćne osobe, OIB 96738086819, Okrugljačka 27,10000 Zagreb</item>
      <item>Renata Nikolić, OIB 26812339637, Zagrebačka 116,10291 Prigorje Brdovečko</item>
    </izvorni_sadrzaj>
    <derivirana_varijabla naziv="DomainObject.Predmet.SudioniciListAdressOIB_1">
      <item>FINA Regionalni centar Zagreb, OIB 85821130368, Trg svibanjskih žrtava 1995. 1,10000 Zagreb</item>
      <item>MERI-DON dom za starije i nemoćne osobe, OIB 96738086819, Okrugljačka 27,10000 Zagreb</item>
      <item>Renata Nikolić, OIB 26812339637, Zagrebačka 116,10291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96738086819</item>
      <item>, OIB 26812339637</item>
    </izvorni_sadrzaj>
    <derivirana_varijabla naziv="DomainObject.Predmet.SudioniciListNazivOIB_1">
      <item>, OIB 85821130368</item>
      <item>, OIB 96738086819</item>
      <item>, OIB 26812339637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D54C3-0DAE-45D0-AC1E-A45DCBABE3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1795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2017-02-20T09:33:00Z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2017-02-20T09:35:00Z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