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84e0" w14:paraId="05884e0" w:rsidRDefault="00CD4711" w:rsidP="000A275A" w:rsidR="00CD4711" w:rsidRPr="00B53450">
      <w:pPr>
        <w:pStyle w:val="Zaglavlje"/>
        <w:jc w:val="right"/>
        <w15:collapsed w:val="false"/>
      </w:pPr>
      <w:bookmarkStart w:name="_GoBack" w:id="0"/>
      <w:bookmarkEnd w:id="0"/>
      <w:r w:rsidRPr="00B53450">
        <w:t>Poslovni broj: 9 St</w:t>
      </w:r>
      <w:r w:rsidR="003C532A" w:rsidRPr="00B53450">
        <w:t>-</w:t>
      </w:r>
      <w:r w:rsidR="00B53450" w:rsidRPr="00B53450">
        <w:t>264</w:t>
      </w:r>
      <w:r w:rsidRPr="00B53450">
        <w:t>/</w:t>
      </w:r>
      <w:r w:rsidR="00B23A1B" w:rsidRPr="00B53450">
        <w:t>201</w:t>
      </w:r>
      <w:r w:rsidR="00513DE4" w:rsidRPr="00B53450">
        <w:t>6</w:t>
      </w:r>
      <w:r w:rsidR="0055467A" w:rsidRPr="00B53450">
        <w:t>-</w:t>
      </w:r>
      <w:r w:rsidR="00B53450" w:rsidRPr="00B53450">
        <w:t>3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bCs/>
          <w:snapToGrid w:val="false"/>
        </w:rPr>
        <w:t xml:space="preserve">                     </w:t>
      </w:r>
      <w:r w:rsidRPr="00B53450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B53450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B53450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B53450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B53450">
        <w:rPr>
          <w:rFonts w:eastAsia="Times New Roman"/>
          <w:snapToGrid w:val="false"/>
        </w:rPr>
        <w:t xml:space="preserve">                  B. Radić 2</w:t>
      </w:r>
      <w:r w:rsidRPr="00B53450">
        <w:rPr>
          <w:rFonts w:eastAsia="Times New Roman"/>
          <w:bCs/>
          <w:snapToGrid w:val="false"/>
        </w:rPr>
        <w:t xml:space="preserve">                   </w:t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  <w:r w:rsidRPr="00B53450">
        <w:rPr>
          <w:rFonts w:eastAsia="Times New Roman"/>
          <w:bCs/>
          <w:snapToGrid w:val="false"/>
        </w:rPr>
        <w:tab/>
      </w:r>
    </w:p>
    <w:p w:rsidRDefault="00066C4E" w:rsidP="000A275A" w:rsidR="00066C4E" w:rsidRPr="00B53450">
      <w:pPr>
        <w:pStyle w:val="Zaglavlje"/>
        <w:jc w:val="right"/>
      </w:pPr>
    </w:p>
    <w:p w:rsidRDefault="00F91FA6" w:rsidP="00F91FA6" w:rsidR="00CD4711" w:rsidRPr="00B53450">
      <w:pPr>
        <w:pStyle w:val="Zaglavlje"/>
        <w:jc w:val="center"/>
      </w:pPr>
      <w:r w:rsidRPr="00B53450">
        <w:t>R E P U B L I K A    H R V A T S K A</w:t>
      </w:r>
    </w:p>
    <w:p w:rsidRDefault="00066C4E" w:rsidP="00F91FA6" w:rsidR="00066C4E" w:rsidRPr="00B53450">
      <w:pPr>
        <w:pStyle w:val="Zaglavlje"/>
        <w:jc w:val="center"/>
      </w:pPr>
    </w:p>
    <w:p w:rsidRDefault="00AC1C85" w:rsidP="00AC1C85" w:rsidR="001A2133" w:rsidRPr="00B53450">
      <w:pPr>
        <w:pStyle w:val="Zaglavlje"/>
        <w:jc w:val="center"/>
      </w:pPr>
      <w:r w:rsidRPr="00B53450">
        <w:t>R J E Š E N J E</w:t>
      </w:r>
    </w:p>
    <w:p w:rsidRDefault="00CD4711" w:rsidP="000A275A" w:rsidR="00CD4711" w:rsidRPr="00B53450">
      <w:pPr>
        <w:pStyle w:val="Zaglavlje"/>
        <w:jc w:val="right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996B39" w:rsidRPr="00B53450">
        <w:t xml:space="preserve">Trgovački sud u Varaždinu po sucu toga suda Maji Valušnig, kao stečajnom sucu, u stečajnom  predmetu, povodom prijedloga predlagatelja </w:t>
      </w:r>
      <w:r w:rsidR="00996B39" w:rsidRPr="00B53450">
        <w:tab/>
        <w:t xml:space="preserve">Republika Hrvatska, Ministarstvo financija – Porezna uprava, Područni ured sjeverna Hrvatska, OIB: 18683136487, koju zastupa Županijsko državno odvjetništvo u Varaždinu,  za otvaranje stečajnog postupka nad dužnikom </w:t>
      </w:r>
      <w:r w:rsidR="00B53450" w:rsidRPr="00B53450">
        <w:t>BERTI TRADE d.o.o., Čakovec, L. Bezeredija 10, MBS: 070014567, OIB: 23564365880</w:t>
      </w:r>
      <w:r w:rsidRPr="00B53450">
        <w:t xml:space="preserve">, dana </w:t>
      </w:r>
      <w:r w:rsidR="00300C52" w:rsidRPr="00B53450">
        <w:t>23</w:t>
      </w:r>
      <w:r w:rsidRPr="00B53450">
        <w:t xml:space="preserve">. </w:t>
      </w:r>
      <w:r w:rsidR="00513DE4" w:rsidRPr="00B53450">
        <w:t>veljače</w:t>
      </w:r>
      <w:r w:rsidR="002F4DC4" w:rsidRPr="00B53450">
        <w:t xml:space="preserve"> </w:t>
      </w:r>
      <w:r w:rsidRPr="00B53450">
        <w:t>201</w:t>
      </w:r>
      <w:r w:rsidR="002F4DC4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</w:pPr>
    </w:p>
    <w:p w:rsidRDefault="002F4DC4" w:rsidP="00804BB0" w:rsidR="00804BB0" w:rsidRPr="00B53450">
      <w:pPr>
        <w:spacing w:lineRule="auto" w:line="240" w:after="0"/>
        <w:jc w:val="center"/>
      </w:pPr>
      <w:r w:rsidRPr="00B53450">
        <w:t xml:space="preserve">r i j e š i o  </w:t>
      </w:r>
      <w:r w:rsidR="00804BB0" w:rsidRPr="00B53450">
        <w:t>j 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  <w:t xml:space="preserve">I. Pokreće se prethodni postupak radi utvrđivanja uvjeta za otvaranje stečajnog postupka nad dužnikom </w:t>
      </w:r>
      <w:r w:rsidR="00B53450" w:rsidRPr="00B53450">
        <w:t>BERTI TRADE d.o.o., Čakovec, L. Bezeredija 10, MBS: 070014567, OIB: 23564365880</w:t>
      </w:r>
      <w:r w:rsidRPr="00B53450">
        <w:t>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EC2B21" w:rsidP="00EC2B21" w:rsidR="00EC2B21" w:rsidRPr="00B53450">
      <w:pPr>
        <w:spacing w:lineRule="auto" w:line="240" w:after="0"/>
        <w:jc w:val="both"/>
      </w:pPr>
      <w:r w:rsidRPr="00B53450">
        <w:tab/>
        <w:t xml:space="preserve">II. Ročište radi </w:t>
      </w:r>
      <w:r w:rsidR="002F4DC4" w:rsidRPr="00B53450">
        <w:t>očitovanja</w:t>
      </w:r>
      <w:r w:rsidRPr="00B53450">
        <w:t xml:space="preserve"> o prijedlogu za otvaranje stečajnog postupka i davanja obavijesti iz čl. </w:t>
      </w:r>
      <w:r w:rsidR="002F4DC4" w:rsidRPr="00B53450">
        <w:t>117. Stečajnog zakona ("Narodne novine"</w:t>
      </w:r>
      <w:r w:rsidRPr="00B53450">
        <w:t xml:space="preserve"> </w:t>
      </w:r>
      <w:r w:rsidR="002F4DC4" w:rsidRPr="00B53450">
        <w:t>71/15</w:t>
      </w:r>
      <w:r w:rsidRPr="00B53450">
        <w:t xml:space="preserve"> dalje SZ) i radi utvrđivanja uvjeta za otvaranje stečajnog postupka nad dužnikom zakazuje se za </w:t>
      </w:r>
    </w:p>
    <w:p w:rsidRDefault="00980C3B" w:rsidP="00804BB0" w:rsidR="00980C3B" w:rsidRPr="00B53450">
      <w:pPr>
        <w:spacing w:lineRule="auto" w:line="240" w:after="0"/>
        <w:jc w:val="both"/>
      </w:pPr>
    </w:p>
    <w:p w:rsidRDefault="007657F3" w:rsidP="00804BB0" w:rsidR="007657F3" w:rsidRPr="00B53450">
      <w:pPr>
        <w:spacing w:lineRule="auto" w:line="240" w:after="0"/>
        <w:jc w:val="both"/>
      </w:pPr>
    </w:p>
    <w:p w:rsidRDefault="00300C52" w:rsidP="00804BB0" w:rsidR="00804BB0" w:rsidRPr="00B53450">
      <w:pPr>
        <w:spacing w:lineRule="auto" w:line="240" w:after="0"/>
        <w:jc w:val="center"/>
        <w:rPr>
          <w:b/>
          <w:u w:val="single"/>
        </w:rPr>
      </w:pPr>
      <w:r w:rsidRPr="00B53450">
        <w:rPr>
          <w:b/>
          <w:u w:val="single"/>
        </w:rPr>
        <w:t>3</w:t>
      </w:r>
      <w:r w:rsidR="00B53450" w:rsidRPr="00B53450">
        <w:rPr>
          <w:b/>
          <w:u w:val="single"/>
        </w:rPr>
        <w:t>0</w:t>
      </w:r>
      <w:r w:rsidR="00804BB0" w:rsidRPr="00B53450">
        <w:rPr>
          <w:b/>
          <w:u w:val="single"/>
        </w:rPr>
        <w:t xml:space="preserve">. </w:t>
      </w:r>
      <w:r w:rsidR="00C04790" w:rsidRPr="00B53450">
        <w:rPr>
          <w:b/>
          <w:u w:val="single"/>
        </w:rPr>
        <w:t>ožujka</w:t>
      </w:r>
      <w:r w:rsidR="00CC2EF9" w:rsidRPr="00B53450">
        <w:rPr>
          <w:b/>
          <w:u w:val="single"/>
        </w:rPr>
        <w:t xml:space="preserve"> </w:t>
      </w:r>
      <w:r w:rsidR="00804BB0" w:rsidRPr="00B53450">
        <w:rPr>
          <w:b/>
          <w:u w:val="single"/>
        </w:rPr>
        <w:t>201</w:t>
      </w:r>
      <w:r w:rsidR="00CC2EF9" w:rsidRPr="00B53450">
        <w:rPr>
          <w:b/>
          <w:u w:val="single"/>
        </w:rPr>
        <w:t>6</w:t>
      </w:r>
      <w:r w:rsidR="00804BB0" w:rsidRPr="00B53450">
        <w:rPr>
          <w:b/>
          <w:u w:val="single"/>
        </w:rPr>
        <w:t xml:space="preserve">. u </w:t>
      </w:r>
      <w:r w:rsidR="00B53450" w:rsidRPr="00B53450">
        <w:rPr>
          <w:b/>
          <w:u w:val="single"/>
        </w:rPr>
        <w:t>10</w:t>
      </w:r>
      <w:r w:rsidR="00CC2EF9" w:rsidRPr="00B53450">
        <w:rPr>
          <w:b/>
          <w:u w:val="single"/>
        </w:rPr>
        <w:t>,00</w:t>
      </w:r>
      <w:r w:rsidR="00804BB0" w:rsidRPr="00B53450">
        <w:rPr>
          <w:b/>
          <w:u w:val="single"/>
        </w:rPr>
        <w:t xml:space="preserve"> sati</w:t>
      </w:r>
    </w:p>
    <w:p w:rsidRDefault="00980C3B" w:rsidP="00804BB0" w:rsidR="00980C3B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kod Trgovačkog suda u Varaždinu, Braće Radić 2, soba broj 221/II kat, a na koje se dostavom ovoga rješenja pozivaju: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7678B4" w:rsidR="00B23A1B" w:rsidRPr="00B53450">
      <w:pPr>
        <w:spacing w:lineRule="auto" w:line="240" w:after="0"/>
        <w:jc w:val="both"/>
      </w:pPr>
      <w:r w:rsidRPr="00B53450">
        <w:t xml:space="preserve">- </w:t>
      </w:r>
      <w:r w:rsidR="002F4DC4" w:rsidRPr="00B53450">
        <w:t xml:space="preserve">direktor dužnika </w:t>
      </w:r>
      <w:r w:rsidR="00B53450" w:rsidRPr="00B53450">
        <w:t>Stjepan Novak, Čakovec, L. Bezeredija 10</w:t>
      </w:r>
    </w:p>
    <w:p w:rsidRDefault="00F91FA6" w:rsidP="00804BB0" w:rsidR="00F91FA6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7678B4" w:rsidP="00804BB0" w:rsidR="00716D2A" w:rsidRPr="00B53450">
      <w:pPr>
        <w:spacing w:lineRule="auto" w:line="240" w:after="0"/>
        <w:jc w:val="both"/>
      </w:pPr>
      <w:r w:rsidRPr="00B53450">
        <w:tab/>
        <w:t xml:space="preserve">III. Nalaže se </w:t>
      </w:r>
      <w:r w:rsidR="002F4DC4" w:rsidRPr="00B53450">
        <w:t>direktoru</w:t>
      </w:r>
      <w:r w:rsidR="00804BB0" w:rsidRPr="00B53450">
        <w:t xml:space="preserve"> dužnika da do dana održavanja ročišta iz točke II. </w:t>
      </w:r>
      <w:r w:rsidR="00822D9B" w:rsidRPr="00B53450">
        <w:t>izreke ovog rješenja dostav</w:t>
      </w:r>
      <w:r w:rsidRPr="00B53450">
        <w:t>i</w:t>
      </w:r>
      <w:r w:rsidR="00804BB0" w:rsidRPr="00B53450">
        <w:t xml:space="preserve"> sudu </w:t>
      </w:r>
      <w:r w:rsidR="002F4DC4" w:rsidRPr="00B53450">
        <w:t>popis imovine i obveza sukladno čl. 17. SZ-a.</w:t>
      </w:r>
    </w:p>
    <w:p w:rsidRDefault="002F4DC4" w:rsidP="00804BB0" w:rsidR="002F4DC4" w:rsidRPr="00B53450">
      <w:pPr>
        <w:spacing w:lineRule="auto" w:line="240" w:after="0"/>
        <w:jc w:val="both"/>
      </w:pPr>
    </w:p>
    <w:p w:rsidRDefault="00F91FA6" w:rsidP="00804BB0" w:rsidR="00716D2A" w:rsidRPr="00B53450">
      <w:pPr>
        <w:spacing w:lineRule="auto" w:line="240" w:after="0"/>
        <w:jc w:val="both"/>
      </w:pPr>
      <w:r w:rsidRPr="00B53450">
        <w:rPr>
          <w:rFonts w:eastAsia="Times New Roman"/>
          <w:lang w:eastAsia="hr-HR"/>
        </w:rPr>
        <w:tab/>
        <w:t>IV</w:t>
      </w:r>
      <w:r w:rsidR="00716D2A" w:rsidRPr="00B53450">
        <w:rPr>
          <w:rFonts w:eastAsia="Times New Roman"/>
          <w:lang w:eastAsia="hr-HR"/>
        </w:rPr>
        <w:t xml:space="preserve">. Ako se </w:t>
      </w:r>
      <w:r w:rsidR="002F4DC4" w:rsidRPr="00B53450">
        <w:rPr>
          <w:rFonts w:eastAsia="Times New Roman"/>
          <w:lang w:eastAsia="hr-HR"/>
        </w:rPr>
        <w:t>direktor</w:t>
      </w:r>
      <w:r w:rsidRPr="00B53450">
        <w:rPr>
          <w:rFonts w:eastAsia="Times New Roman"/>
          <w:lang w:eastAsia="hr-HR"/>
        </w:rPr>
        <w:t xml:space="preserve"> dužnika</w:t>
      </w:r>
      <w:r w:rsidR="00716D2A" w:rsidRPr="00B53450">
        <w:rPr>
          <w:rFonts w:eastAsia="Times New Roman"/>
          <w:lang w:eastAsia="hr-HR"/>
        </w:rPr>
        <w:t xml:space="preserve"> </w:t>
      </w:r>
      <w:r w:rsidR="007678B4" w:rsidRPr="00B53450">
        <w:rPr>
          <w:rFonts w:eastAsia="Times New Roman"/>
          <w:lang w:eastAsia="hr-HR"/>
        </w:rPr>
        <w:t>ne odazove</w:t>
      </w:r>
      <w:r w:rsidR="00716D2A" w:rsidRPr="00B53450">
        <w:rPr>
          <w:rFonts w:eastAsia="Times New Roman"/>
          <w:lang w:eastAsia="hr-HR"/>
        </w:rPr>
        <w:t xml:space="preserve"> na navedeno ročište, sud može narediti da se prisilno doved</w:t>
      </w:r>
      <w:r w:rsidR="007678B4" w:rsidRPr="00B53450">
        <w:rPr>
          <w:rFonts w:eastAsia="Times New Roman"/>
          <w:lang w:eastAsia="hr-HR"/>
        </w:rPr>
        <w:t>e i podmir</w:t>
      </w:r>
      <w:r w:rsidR="006A5264" w:rsidRPr="00B53450">
        <w:rPr>
          <w:rFonts w:eastAsia="Times New Roman"/>
          <w:lang w:eastAsia="hr-HR"/>
        </w:rPr>
        <w:t>i</w:t>
      </w:r>
      <w:r w:rsidR="00716D2A" w:rsidRPr="00B53450">
        <w:rPr>
          <w:rFonts w:eastAsia="Times New Roman"/>
          <w:lang w:eastAsia="hr-HR"/>
        </w:rPr>
        <w:t xml:space="preserve"> troškove dovođenja, a </w:t>
      </w:r>
      <w:r w:rsidR="007678B4" w:rsidRPr="00B53450">
        <w:rPr>
          <w:rFonts w:eastAsia="Times New Roman"/>
          <w:lang w:eastAsia="hr-HR"/>
        </w:rPr>
        <w:t>može</w:t>
      </w:r>
      <w:r w:rsidR="00716D2A" w:rsidRPr="00B53450">
        <w:rPr>
          <w:rFonts w:eastAsia="Times New Roman"/>
          <w:lang w:eastAsia="hr-HR"/>
        </w:rPr>
        <w:t xml:space="preserve"> biti  novčano kažnjen u iznosu do 10.000,00 kn (čl. 1</w:t>
      </w:r>
      <w:r w:rsidR="00D113A9" w:rsidRPr="00B53450">
        <w:rPr>
          <w:rFonts w:eastAsia="Times New Roman"/>
          <w:lang w:eastAsia="hr-HR"/>
        </w:rPr>
        <w:t>17</w:t>
      </w:r>
      <w:r w:rsidR="00716D2A" w:rsidRPr="00B53450">
        <w:rPr>
          <w:rFonts w:eastAsia="Times New Roman"/>
          <w:lang w:eastAsia="hr-HR"/>
        </w:rPr>
        <w:t xml:space="preserve">. st. </w:t>
      </w:r>
      <w:r w:rsidR="00D113A9" w:rsidRPr="00B53450">
        <w:rPr>
          <w:rFonts w:eastAsia="Times New Roman"/>
          <w:lang w:eastAsia="hr-HR"/>
        </w:rPr>
        <w:t>6.</w:t>
      </w:r>
      <w:r w:rsidR="00716D2A" w:rsidRPr="00B53450">
        <w:rPr>
          <w:rFonts w:eastAsia="Times New Roman"/>
          <w:lang w:eastAsia="hr-HR"/>
        </w:rPr>
        <w:t xml:space="preserve"> u vezi sa čl. </w:t>
      </w:r>
      <w:r w:rsidR="00D113A9" w:rsidRPr="00B53450">
        <w:rPr>
          <w:rFonts w:eastAsia="Times New Roman"/>
          <w:lang w:eastAsia="hr-HR"/>
        </w:rPr>
        <w:t>177. i 178.</w:t>
      </w:r>
      <w:r w:rsidR="00716D2A" w:rsidRPr="00B53450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6A5264" w:rsidP="00804BB0" w:rsidR="006A5264" w:rsidRPr="00B53450">
      <w:pPr>
        <w:spacing w:lineRule="auto" w:line="240" w:after="0"/>
        <w:jc w:val="center"/>
      </w:pPr>
    </w:p>
    <w:p w:rsidRDefault="007657F3" w:rsidP="00804BB0" w:rsidR="007657F3" w:rsidRPr="00B53450">
      <w:pPr>
        <w:spacing w:lineRule="auto" w:line="240" w:after="0"/>
        <w:jc w:val="center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lastRenderedPageBreak/>
        <w:t>Obrazloženje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513DE4" w:rsidR="00513DE4" w:rsidRPr="00B53450">
      <w:pPr>
        <w:spacing w:lineRule="auto" w:line="240" w:after="0"/>
        <w:jc w:val="both"/>
      </w:pPr>
      <w:r w:rsidRPr="00B53450">
        <w:tab/>
      </w:r>
      <w:r w:rsidR="00513DE4" w:rsidRPr="00B53450">
        <w:t>Financijska agencija je</w:t>
      </w:r>
      <w:r w:rsidR="00911B01" w:rsidRPr="00B53450">
        <w:t xml:space="preserve"> dana </w:t>
      </w:r>
      <w:r w:rsidR="00B53450" w:rsidRPr="00B53450">
        <w:t>29</w:t>
      </w:r>
      <w:r w:rsidR="00911B01" w:rsidRPr="00B53450">
        <w:t>. listopada 2015. podnijela</w:t>
      </w:r>
      <w:r w:rsidR="00513DE4" w:rsidRPr="00B53450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 w:rsidRPr="00B53450">
      <w:pPr>
        <w:spacing w:lineRule="auto" w:line="240" w:after="0"/>
        <w:jc w:val="both"/>
      </w:pPr>
    </w:p>
    <w:p w:rsidRDefault="00513DE4" w:rsidP="00513DE4" w:rsidR="00513DE4" w:rsidRPr="00B53450">
      <w:pPr>
        <w:spacing w:lineRule="auto" w:line="240" w:after="0"/>
        <w:jc w:val="both"/>
      </w:pPr>
      <w:r w:rsidRPr="00B53450">
        <w:tab/>
        <w:t>Budući da je vjerovnik Republika Hrvatska, Ministarstvo financija-Porezna uprava, Područni ured Sjeverna Hrvatska u određenom roku predložio otvaranje stečajnoga postupka, sud je primjenom čl. 433. SZ-a rješenjem ovog suda poslovni broj St-</w:t>
      </w:r>
      <w:r w:rsidR="00B53450" w:rsidRPr="00B53450">
        <w:t>312</w:t>
      </w:r>
      <w:r w:rsidRPr="00B53450">
        <w:t>/</w:t>
      </w:r>
      <w:r w:rsidR="00911B01" w:rsidRPr="00B53450">
        <w:t>20</w:t>
      </w:r>
      <w:r w:rsidRPr="00B53450">
        <w:t>15-</w:t>
      </w:r>
      <w:r w:rsidR="00300C52" w:rsidRPr="00B53450">
        <w:t>6</w:t>
      </w:r>
      <w:r w:rsidRPr="00B53450">
        <w:t xml:space="preserve"> od</w:t>
      </w:r>
      <w:r w:rsidR="00911B01" w:rsidRPr="00B53450">
        <w:t xml:space="preserve"> </w:t>
      </w:r>
      <w:r w:rsidR="00B53450" w:rsidRPr="00B53450">
        <w:t>18</w:t>
      </w:r>
      <w:r w:rsidR="00911B01" w:rsidRPr="00B53450">
        <w:t>. prosinca 2015.</w:t>
      </w:r>
      <w:r w:rsidRPr="00B53450">
        <w:t xml:space="preserve"> obustavio skraćeni stečajni postupak.</w:t>
      </w:r>
    </w:p>
    <w:p w:rsidRDefault="00CC2EF9" w:rsidP="00804BB0" w:rsidR="00CC2EF9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="00CC2EF9" w:rsidRPr="00B53450">
        <w:t>Stoga</w:t>
      </w:r>
      <w:r w:rsidRPr="00B53450">
        <w:t xml:space="preserve"> je sud, primjenom čl. </w:t>
      </w:r>
      <w:r w:rsidR="00513DE4" w:rsidRPr="00B53450">
        <w:t>433</w:t>
      </w:r>
      <w:r w:rsidR="00CC2EF9" w:rsidRPr="00B53450">
        <w:t>., 115. st.1., 117. st. 1. i 6., 177., 178. , 123. i 128. st. 1.</w:t>
      </w:r>
      <w:r w:rsidRPr="00B53450">
        <w:t xml:space="preserve"> SZ-a, odlučio kao u izreci.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center"/>
      </w:pPr>
      <w:r w:rsidRPr="00B53450">
        <w:t>U Varaždinu</w:t>
      </w:r>
      <w:r w:rsidR="005C102C" w:rsidRPr="00B53450">
        <w:t>,</w:t>
      </w:r>
      <w:r w:rsidRPr="00B53450">
        <w:t xml:space="preserve"> </w:t>
      </w:r>
      <w:r w:rsidR="00300C52" w:rsidRPr="00B53450">
        <w:t>23</w:t>
      </w:r>
      <w:r w:rsidR="00066C4E" w:rsidRPr="00B53450">
        <w:t xml:space="preserve">. </w:t>
      </w:r>
      <w:r w:rsidR="00996B39" w:rsidRPr="00B53450">
        <w:t>veljače</w:t>
      </w:r>
      <w:r w:rsidR="00CC2EF9" w:rsidRPr="00B53450">
        <w:t xml:space="preserve"> </w:t>
      </w:r>
      <w:r w:rsidRPr="00B53450">
        <w:t>201</w:t>
      </w:r>
      <w:r w:rsidR="00CC2EF9" w:rsidRPr="00B53450">
        <w:t>6</w:t>
      </w:r>
      <w:r w:rsidRPr="00B53450">
        <w:t>. godine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>SUDAC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B7691B" w:rsidR="00066C4E" w:rsidRPr="00B53450">
      <w:pPr>
        <w:spacing w:lineRule="auto" w:line="240" w:after="0"/>
        <w:jc w:val="both"/>
      </w:pP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Pr="00B53450">
        <w:tab/>
      </w:r>
      <w:r w:rsidR="0038484B" w:rsidRPr="00B53450">
        <w:t xml:space="preserve">   </w:t>
      </w:r>
      <w:r w:rsidRPr="00B53450">
        <w:t xml:space="preserve">      </w:t>
      </w:r>
      <w:r w:rsidR="006D7FF6" w:rsidRPr="00B53450">
        <w:t xml:space="preserve">  </w:t>
      </w:r>
      <w:r w:rsidRPr="00B53450">
        <w:t>Maja Valušnig</w:t>
      </w:r>
      <w:r w:rsidR="00C30BDC" w:rsidRPr="00B53450">
        <w:t xml:space="preserve">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UPUTA O PRAVNOM LIJEKU :</w:t>
      </w:r>
    </w:p>
    <w:p w:rsidRDefault="00804BB0" w:rsidP="00804BB0" w:rsidR="00804BB0" w:rsidRPr="00B53450">
      <w:pPr>
        <w:spacing w:lineRule="auto" w:line="240" w:after="0"/>
        <w:jc w:val="both"/>
      </w:pPr>
      <w:r w:rsidRPr="00B53450">
        <w:t xml:space="preserve">Protiv ovoga rješenja posebna žalba nije dopuštena (čl. </w:t>
      </w:r>
      <w:r w:rsidR="00CC2EF9" w:rsidRPr="00B53450">
        <w:t>115</w:t>
      </w:r>
      <w:r w:rsidRPr="00B53450">
        <w:t>. st. 1. SZ-a).</w:t>
      </w:r>
    </w:p>
    <w:p w:rsidRDefault="00804BB0" w:rsidP="00804BB0" w:rsidR="00804BB0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  <w:r w:rsidRPr="00B53450">
        <w:t>DNA: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B53450" w:rsidRPr="00B53450">
        <w:t>BERTI TRADE d.o.o., Čakovec, L. Bezeredija 10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 xml:space="preserve">- </w:t>
      </w:r>
      <w:r w:rsidR="00CC2EF9" w:rsidRPr="00B53450">
        <w:t xml:space="preserve">direktor </w:t>
      </w:r>
      <w:r w:rsidR="007C532B" w:rsidRPr="00B53450">
        <w:t xml:space="preserve">dužnika </w:t>
      </w:r>
      <w:r w:rsidR="00B53450" w:rsidRPr="00B53450">
        <w:t>Stjepan Novak, Čakovec, L. Bezeredija 10</w:t>
      </w:r>
    </w:p>
    <w:p w:rsidRDefault="005C102C" w:rsidP="005C102C" w:rsidR="005C102C" w:rsidRPr="00B53450">
      <w:pPr>
        <w:spacing w:lineRule="auto" w:line="240" w:after="0"/>
        <w:jc w:val="both"/>
      </w:pPr>
      <w:r w:rsidRPr="00B53450">
        <w:t>- Županijsko državno odvjetništvo, Građansko-upravni odjel</w:t>
      </w:r>
    </w:p>
    <w:p w:rsidRDefault="00E17CBA" w:rsidP="005C102C" w:rsidR="00E17CBA" w:rsidRPr="00B53450">
      <w:pPr>
        <w:spacing w:lineRule="auto" w:line="240" w:after="0"/>
        <w:jc w:val="both"/>
      </w:pPr>
      <w:r w:rsidRPr="00B53450">
        <w:t xml:space="preserve">- stečajna e-Oglasna ploča </w:t>
      </w:r>
    </w:p>
    <w:p w:rsidRDefault="00066C4E" w:rsidP="00804BB0" w:rsidR="00066C4E" w:rsidRPr="00B53450">
      <w:pPr>
        <w:spacing w:lineRule="auto" w:line="240" w:after="0"/>
        <w:jc w:val="both"/>
      </w:pPr>
    </w:p>
    <w:p w:rsidRDefault="00804BB0" w:rsidP="00804BB0" w:rsidR="00804BB0" w:rsidRPr="00B53450">
      <w:pPr>
        <w:spacing w:lineRule="auto" w:line="240" w:after="0"/>
        <w:jc w:val="both"/>
      </w:pPr>
    </w:p>
    <w:p w:rsidRDefault="00E01330" w:rsidP="00804BB0" w:rsidR="00E01330" w:rsidRPr="00B53450">
      <w:pPr>
        <w:spacing w:lineRule="auto" w:line="240" w:after="0"/>
        <w:jc w:val="center"/>
      </w:pPr>
    </w:p>
    <w:sectPr w:rsidSect="00CD4711" w:rsidR="00E01330" w:rsidRPr="00B5345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18E" w:rsidP="00CD4711" w:rsidR="0096218E">
      <w:pPr>
        <w:spacing w:lineRule="auto" w:line="240" w:after="0"/>
      </w:pPr>
      <w:r>
        <w:separator/>
      </w:r>
    </w:p>
  </w:endnote>
  <w:end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18E" w:rsidP="00CD4711" w:rsidR="0096218E">
      <w:pPr>
        <w:spacing w:lineRule="auto" w:line="240" w:after="0"/>
      </w:pPr>
      <w:r>
        <w:separator/>
      </w:r>
    </w:p>
  </w:footnote>
  <w:footnote w:id="0" w:type="continuationSeparator">
    <w:p w:rsidRDefault="0096218E" w:rsidP="00CD4711" w:rsidR="009621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91B">
          <w:rPr>
            <w:noProof/>
          </w:rPr>
          <w:t>2</w:t>
        </w:r>
        <w:r>
          <w:fldChar w:fldCharType="end"/>
        </w:r>
      </w:p>
    </w:sdtContent>
  </w:sdt>
  <w:p w:rsidRDefault="00CD4711" w:rsidP="00CD4711" w:rsidR="00CD4711" w:rsidRPr="007657F3">
    <w:pPr>
      <w:pStyle w:val="Zaglavlje"/>
      <w:jc w:val="right"/>
    </w:pPr>
    <w:r w:rsidRPr="007657F3">
      <w:t>Poslovni broj: 9 St-</w:t>
    </w:r>
    <w:r w:rsidR="00B53450">
      <w:t>264</w:t>
    </w:r>
    <w:r w:rsidRPr="007657F3">
      <w:t>/</w:t>
    </w:r>
    <w:r w:rsidR="00B23A1B" w:rsidRPr="007657F3">
      <w:t>201</w:t>
    </w:r>
    <w:r w:rsidR="00996B39" w:rsidRPr="007657F3">
      <w:t>6</w:t>
    </w:r>
    <w:r w:rsidRPr="007657F3">
      <w:t>-</w:t>
    </w:r>
    <w:r w:rsidR="00B5345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F4DC4"/>
    <w:rsid w:val="00300C52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F04AA"/>
    <w:rsid w:val="00605C60"/>
    <w:rsid w:val="00613FB1"/>
    <w:rsid w:val="00620156"/>
    <w:rsid w:val="006A4DA1"/>
    <w:rsid w:val="006A5264"/>
    <w:rsid w:val="006D7FF6"/>
    <w:rsid w:val="007123C6"/>
    <w:rsid w:val="00716D2A"/>
    <w:rsid w:val="007657F3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B23A1B"/>
    <w:rsid w:val="00B53450"/>
    <w:rsid w:val="00B64216"/>
    <w:rsid w:val="00B7691B"/>
    <w:rsid w:val="00BB07B4"/>
    <w:rsid w:val="00C04790"/>
    <w:rsid w:val="00C30BDC"/>
    <w:rsid w:val="00CC2EF9"/>
    <w:rsid w:val="00CD4711"/>
    <w:rsid w:val="00D113A9"/>
    <w:rsid w:val="00D16C81"/>
    <w:rsid w:val="00D75765"/>
    <w:rsid w:val="00E01330"/>
    <w:rsid w:val="00E132CE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9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9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9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9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9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9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9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9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9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9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St-264/2016</izvorni_sadrzaj>
    <derivirana_varijabla naziv="DomainObject.Predmet.OznakaBroj_1">St-264/2016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Berti trade, završni i obrtnički radovi u graditeljstvu i trgovina d.o.o.</izvorni_sadrzaj>
    <derivirana_varijabla naziv="DomainObject.Predmet.ProtustrankaFormated_1">  Berti trade, završni i obrtnički radovi u graditeljstvu i trgovina d.o.o.</derivirana_varijabla>
  </DomainObject.Predmet.ProtustrankaFormated>
  <DomainObject.Predmet.ProtustrankaFormatedOIB>
    <izvorni_sadrzaj>  Berti trade, završni i obrtnički radovi u graditeljstvu i trgovina d.o.o., OIB 23564365880</izvorni_sadrzaj>
    <derivirana_varijabla naziv="DomainObject.Predmet.ProtustrankaFormatedOIB_1">  Berti trade, završni i obrtnički radovi u graditeljstvu i trgovina d.o.o., OIB 23564365880</derivirana_varijabla>
  </DomainObject.Predmet.ProtustrankaFormatedOIB>
  <DomainObject.Predmet.ProtustrankaFormatedWithAdress>
    <izvorni_sadrzaj> Berti trade, završni i obrtnički radovi u graditeljstvu i trgovina d.o.o., L.Bezeredija 10, 40000 Čakovec</izvorni_sadrzaj>
    <derivirana_varijabla naziv="DomainObject.Predmet.ProtustrankaFormatedWithAdress_1"> Berti trade, završni i obrtnički radovi u graditeljstvu i trgovina d.o.o., L.Bezeredija 10, 40000 Čakovec</derivirana_varijabla>
  </DomainObject.Predmet.ProtustrankaFormatedWithAdress>
  <DomainObject.Predmet.ProtustrankaFormatedWithAdressOIB>
    <izvorni_sadrzaj> Berti trade, završni i obrtnički radovi u graditeljstvu i trgovina d.o.o., OIB 23564365880, L.Bezeredija 10, 40000 Čakovec</izvorni_sadrzaj>
    <derivirana_varijabla naziv="DomainObject.Predmet.ProtustrankaFormatedWithAdressOIB_1"> Berti trade, završni i obrtnički radovi u graditeljstvu i trgovina d.o.o., OIB 23564365880, L.Bezeredija 10, 40000 Čakovec</derivirana_varijabla>
  </DomainObject.Predmet.ProtustrankaFormatedWithAdressOIB>
  <DomainObject.Predmet.ProtustrankaWithAdress>
    <izvorni_sadrzaj>Berti trade, završni i obrtnički radovi u graditeljstvu i trgovina d.o.o. L.Bezeredija 10, 40000 Čakovec</izvorni_sadrzaj>
    <derivirana_varijabla naziv="DomainObject.Predmet.ProtustrankaWithAdress_1">Berti trade, završni i obrtnički radovi u graditeljstvu i trgovina d.o.o. L.Bezeredija 10, 40000 Čakovec</derivirana_varijabla>
  </DomainObject.Predmet.ProtustrankaWithAdress>
  <DomainObject.Predmet.ProtustrankaWithAdressOIB>
    <izvorni_sadrzaj>Berti trade, završni i obrtnički radovi u graditeljstvu i trgovina d.o.o., OIB 23564365880, L.Bezeredija 10, 40000 Čakovec</izvorni_sadrzaj>
    <derivirana_varijabla naziv="DomainObject.Predmet.ProtustrankaWithAdressOIB_1">Berti trade, završni i obrtnički radovi u graditeljstvu i trgovina d.o.o., OIB 23564365880, L.Bezeredija 10, 40000 Čakovec</derivirana_varijabla>
  </DomainObject.Predmet.ProtustrankaWithAdressOIB>
  <DomainObject.Predmet.ProtustrankaNazivFormated>
    <izvorni_sadrzaj>Berti trade, završni i obrtnički radovi u graditeljstvu i trgovina d.o.o.</izvorni_sadrzaj>
    <derivirana_varijabla naziv="DomainObject.Predmet.ProtustrankaNazivFormated_1">Berti trade, završni i obrtnički radovi u graditeljstvu i trgovina d.o.o.</derivirana_varijabla>
  </DomainObject.Predmet.ProtustrankaNazivFormated>
  <DomainObject.Predmet.ProtustrankaNazivFormatedOIB>
    <izvorni_sadrzaj>Berti trade, završni i obrtnički radovi u graditeljstvu i trgovina d.o.o., OIB 23564365880</izvorni_sadrzaj>
    <derivirana_varijabla naziv="DomainObject.Predmet.ProtustrankaNazivFormatedOIB_1">Berti trade, završni i obrtnički radovi u graditeljstvu i trgovina d.o.o., OIB 23564365880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 zastupanog po punomoćniku Županijsko državno odvjetništvo u Varaždinu</izvorni_sadrzaj>
    <derivirana_varijabla naziv="DomainObject.Predmet.StrankaFormatedOIB_1">  RH Ministarstvo financija Porezna uprava Područni ured sjeverna Hrvatska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Graberje 1,42000 Varaždin</izvorni_sadrzaj>
    <derivirana_varijabla naziv="DomainObject.Predmet.StrankaWithAdressOIB_1">RH Ministarstvo financija Porezna uprava Područni ured sjeverna Hrvatska,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</izvorni_sadrzaj>
    <derivirana_varijabla naziv="DomainObject.Predmet.StrankaNazivFormatedOIB_1">RH Ministarstvo financija Porezna uprava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3587163.90</izvorni_sadrzaj>
    <derivirana_varijabla naziv="DomainObject.Predmet.TrenutnaVrijednost_1">3587163.90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OIB_1">
      <item>RH Ministarstvo financija Porezna uprava Područni ured sjeverna Hrvatska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</item>
    </izvorni_sadrzaj>
    <derivirana_varijabla naziv="DomainObject.Predmet.StrankaListNazivFormatedOIB_1">
      <item>RH Ministarstvo financija Porezna uprava Područni ured sjeverna Hrvatska</item>
    </derivirana_varijabla>
  </DomainObject.Predmet.StrankaListNazivFormatedOIB>
  <DomainObject.Predmet.ProtuStrankaListFormated>
    <izvorni_sadrzaj>
      <item>Berti trade, završni i obrtnički radovi u graditeljstvu i trgovina d.o.o.</item>
    </izvorni_sadrzaj>
    <derivirana_varijabla naziv="DomainObject.Predmet.ProtuStrankaListFormated_1">
      <item>Berti trade, završni i obrtnički radovi u graditeljstvu i trgovina d.o.o.</item>
    </derivirana_varijabla>
  </DomainObject.Predmet.ProtuStrankaListFormated>
  <DomainObject.Predmet.ProtuStrankaListFormatedOIB>
    <izvorni_sadrzaj>
      <item>Berti trade, završni i obrtnički radovi u graditeljstvu i trgovina d.o.o., OIB 23564365880</item>
    </izvorni_sadrzaj>
    <derivirana_varijabla naziv="DomainObject.Predmet.ProtuStrankaListFormatedOIB_1">
      <item>Berti trade, završni i obrtnički radovi u graditeljstvu i trgovina d.o.o., OIB 23564365880</item>
    </derivirana_varijabla>
  </DomainObject.Predmet.ProtuStrankaListFormatedOIB>
  <DomainObject.Predmet.ProtuStrankaListFormatedWithAdress>
    <izvorni_sadrzaj>
      <item>Berti trade, završni i obrtnički radovi u graditeljstvu i trgovina d.o.o., L.Bezeredija 10, 40000 Čakovec</item>
    </izvorni_sadrzaj>
    <derivirana_varijabla naziv="DomainObject.Predmet.ProtuStrankaListFormatedWithAdress_1">
      <item>Berti trade, završni i obrtnički radovi u graditeljstvu i trgovina d.o.o., L.Bezeredija 10, 40000 Čakovec</item>
    </derivirana_varijabla>
  </DomainObject.Predmet.ProtuStrankaListFormatedWithAdress>
  <DomainObject.Predmet.ProtuStrankaListFormatedWithAdressOIB>
    <izvorni_sadrzaj>
      <item>Berti trade, završni i obrtnički radovi u graditeljstvu i trgovina d.o.o., OIB 23564365880, L.Bezeredija 10, 40000 Čakovec</item>
    </izvorni_sadrzaj>
    <derivirana_varijabla naziv="DomainObject.Predmet.ProtuStrankaListFormatedWithAdressOIB_1">
      <item>Berti trade, završni i obrtnički radovi u graditeljstvu i trgovina d.o.o., OIB 23564365880, L.Bezeredija 10, 40000 Čakovec</item>
    </derivirana_varijabla>
  </DomainObject.Predmet.ProtuStrankaListFormatedWithAdressOIB>
  <DomainObject.Predmet.ProtuStrankaListNazivFormated>
    <izvorni_sadrzaj>
      <item>Berti trade, završni i obrtnički radovi u graditeljstvu i trgovina d.o.o.</item>
    </izvorni_sadrzaj>
    <derivirana_varijabla naziv="DomainObject.Predmet.ProtuStrankaListNazivFormated_1">
      <item>Berti trade, završni i obrtnički radovi u graditeljstvu i trgovina d.o.o.</item>
    </derivirana_varijabla>
  </DomainObject.Predmet.ProtuStrankaListNazivFormated>
  <DomainObject.Predmet.ProtuStrankaListNazivFormatedOIB>
    <izvorni_sadrzaj>
      <item>Berti trade, završni i obrtnički radovi u graditeljstvu i trgovina d.o.o., OIB 23564365880</item>
    </izvorni_sadrzaj>
    <derivirana_varijabla naziv="DomainObject.Predmet.ProtuStrankaListNazivFormatedOIB_1">
      <item>Berti trade, završni i obrtnički radovi u graditeljstvu i trgovina d.o.o., OIB 23564365880</item>
    </derivirana_varijabla>
  </DomainObject.Predmet.ProtuStrankaListNazivFormatedOIB>
  <DomainObject.Predmet.OstaliListFormated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Županijsko državno odvjetništvo u Varaždinu</item>
    </izvorni_sadrzaj>
    <derivirana_varijabla naziv="DomainObject.Predmet.OstaliListNazivFormated_1">
      <item>Županijsko državno odvjetništvo u Varaždinu</item>
    </derivirana_varijabla>
  </DomainObject.Predmet.OstaliListNazivFormated>
  <DomainObject.Predmet.OstaliListNazivFormatedOIB>
    <izvorni_sadrzaj>
      <item>Županijsko državno odvjetništvo u Varaždinu</item>
    </izvorni_sadrzaj>
    <derivirana_varijabla naziv="DomainObject.Predmet.OstaliListNazivFormatedOIB_1"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Berti trade, završni i obrtnički radovi u graditeljstvu i trgovina d.o.o.</izvorni_sadrzaj>
    <derivirana_varijabla naziv="DomainObject.Predmet.ProtustrankaIDrugi_1">Berti trade, završni i obrtnički radovi u graditeljstvu i trgovina d.o.o.</derivirana_varijabla>
  </DomainObject.Predmet.ProtustrankaIDrugi>
  <DomainObject.Predmet.StrankaIDrugiAdressOIB>
    <izvorni_sadrzaj>RH Ministarstvo financija Porezna uprava Područni ured sjeverna Hrvatska, Graberje 1, 42000 Varaždin</izvorni_sadrzaj>
    <derivirana_varijabla naziv="DomainObject.Predmet.StrankaIDrugiAdressOIB_1">RH Ministarstvo financija Porezna uprava Područni ured sjeverna Hrvatska, Graberje 1, 42000 Varaždin</derivirana_varijabla>
  </DomainObject.Predmet.StrankaIDrugiAdressOIB>
  <DomainObject.Predmet.ProtustrankaIDrugiAdressOIB>
    <izvorni_sadrzaj>Berti trade, završni i obrtnički radovi u graditeljstvu i trgovina d.o.o., OIB 23564365880, L.Bezeredija 10, 40000 Čakovec</izvorni_sadrzaj>
    <derivirana_varijabla naziv="DomainObject.Predmet.ProtustrankaIDrugiAdressOIB_1">Berti trade, završni i obrtnički radovi u graditeljstvu i trgovina d.o.o., OIB 23564365880, L.Bezeredija 10,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Berti trade, završni i obrtnički radovi u graditeljstvu i trgovina d.o.o.</item>
      <item>Županijsko državno odvjetništvo u Varaždinu</item>
      <item>RH Ministarstvo financija Porezna uprava Područni ured sjeverna Hrvatska</item>
    </izvorni_sadrzaj>
    <derivirana_varijabla naziv="DomainObject.Predmet.SudioniciListNaziv_1">
      <item>Berti trade, završni i obrtnički radovi u graditeljstvu i trgovina d.o.o.</item>
      <item>Županijsko državno odvjetništvo u Varaždinu</item>
      <item>RH Ministarstvo financija Porezna uprava Područni ured sjeverna Hrvatska</item>
    </derivirana_varijabla>
  </DomainObject.Predmet.SudioniciListNaziv>
  <DomainObject.Predmet.SudioniciListAdressOIB>
    <izvorni_sadrzaj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Graberje 1,42000 Varaždin</item>
    </izvorni_sadrzaj>
    <derivirana_varijabla naziv="DomainObject.Predmet.SudioniciListAdressOIB_1">
      <item>Berti trade, završni i obrtnički radovi u graditeljstvu i trgovina d.o.o., OIB 23564365880, L.Bezeredija 10,40000 Čakovec</item>
      <item>Županijsko državno odvjetništvo u Varaždinu</item>
      <item>RH Ministarstvo financija Porezna uprava Područni ured sjeverna Hrvatska,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23564365880</item>
      <item>, OIB null</item>
      <item>, OIB null</item>
    </izvorni_sadrzaj>
    <derivirana_varijabla naziv="DomainObject.Predmet.SudioniciListNazivOIB_1">
      <item>, OIB 23564365880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9535D-AC5C-478A-8A87-4BB793A092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501</properties:Words>
  <properties:Characters>2667</properties:Characters>
  <properties:Lines>83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2016-02-23T08:35:00Z</dcterms:created>
  <dc:creator>Maja Valušnig</dc:creator>
  <cp:lastModifiedBy>Nevenka Vuković</cp:lastModifiedBy>
  <cp:lastPrinted>2016-02-23T08:22:00Z</cp:lastPrinted>
  <dcterms:modified xmlns:xsi="http://www.w3.org/2001/XMLSchema-instance" xsi:type="dcterms:W3CDTF">2016-02-23T08:39:00Z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