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7F73E9">
        <w:t>1</w:t>
      </w:r>
      <w:r w:rsidR="00B26069">
        <w:t>30</w:t>
      </w:r>
      <w:r w:rsidRPr="00EC13ED">
        <w:t>/1</w:t>
      </w:r>
      <w:r w:rsidR="007F73E9">
        <w:t>4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B26069" w:rsidP="00B26069" w:rsidR="00B26069" w:rsidRPr="004972F7">
      <w:pPr>
        <w:jc w:val="both"/>
      </w:pPr>
      <w:r w:rsidRPr="004972F7">
        <w:t xml:space="preserve">Pozivaju se zainteresirane osobe da u roku od petnaest dana predujme na prolazni depozit suda koji se vodi kod Hrvatske poštanske banke d.d. Zagreb broj </w:t>
      </w:r>
      <w:r w:rsidRPr="004972F7">
        <w:rPr>
          <w:bCs/>
        </w:rPr>
        <w:t xml:space="preserve">HR59 2390 0011 3000 0270 3 </w:t>
      </w:r>
      <w:r w:rsidRPr="004972F7">
        <w:t xml:space="preserve">iznos od 25.000,00 kn za pokriće troškova prethodnog i otvorenog stečajnog postupka, jer će se u suprotnome donijeti rješenje o istovremenom otvaranju i zaključenju stečajnog postupka nad dužnikom </w:t>
      </w:r>
      <w:r w:rsidRPr="00D555FF">
        <w:t>USLUŽNA ZADRUGA CRIKVENICA BRIBIR Bribir (Općina Vinodolska Općina), Gradac 31/b, OIB: 44099049252</w:t>
      </w:r>
      <w:r w:rsidRPr="004972F7">
        <w:t>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7F73E9">
        <w:t>1</w:t>
      </w:r>
      <w:r w:rsidR="00B26069">
        <w:t>30</w:t>
      </w:r>
      <w:r w:rsidRPr="00EC13ED">
        <w:t>/1</w:t>
      </w:r>
      <w:r w:rsidR="007F73E9">
        <w:t>4</w:t>
      </w:r>
      <w:r w:rsidRPr="00EC13ED">
        <w:t xml:space="preserve"> od </w:t>
      </w:r>
      <w:r w:rsidR="00170D08">
        <w:t>1</w:t>
      </w:r>
      <w:r w:rsidR="0008227C">
        <w:t>8</w:t>
      </w:r>
      <w:r w:rsidR="00324BD9">
        <w:t>.</w:t>
      </w:r>
      <w:r w:rsidR="00170D08">
        <w:t>3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08227C">
        <w:t>18</w:t>
      </w:r>
      <w:r w:rsidR="006425F5">
        <w:t>.</w:t>
      </w:r>
      <w:r w:rsidR="0008227C">
        <w:t>3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8227C"/>
    <w:rsid w:val="000B1746"/>
    <w:rsid w:val="00103230"/>
    <w:rsid w:val="00132DC8"/>
    <w:rsid w:val="001442AF"/>
    <w:rsid w:val="00167C5D"/>
    <w:rsid w:val="00170D08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4F7F5B"/>
    <w:rsid w:val="00530AA7"/>
    <w:rsid w:val="00532520"/>
    <w:rsid w:val="00565EFE"/>
    <w:rsid w:val="005955D4"/>
    <w:rsid w:val="005E7809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7F73E9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26069"/>
    <w:rsid w:val="00B47092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7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F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F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F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F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4F7F5B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4F7F5B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4F7F5B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4F7F5B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4F7F5B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18. ožujka 2015.</izvorni_sadrzaj>
    <derivirana_varijabla naziv="DomainObject.DatumDonosenjaOdluke_1">18.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2014.</izvorni_sadrzaj>
    <derivirana_varijabla naziv="DomainObject.Predmet.DatumOsnivanja_1">5.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St-130/2014</izvorni_sadrzaj>
    <derivirana_varijabla naziv="DomainObject.Predmet.OznakaBroj_1">St-130/2014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CRIKVENICA BRIBIR  Bribir</izvorni_sadrzaj>
    <derivirana_varijabla naziv="DomainObject.Predmet.ProtustrankaFormated_1">  USLUŽNA ZADRUGA CRIKVENICA BRIBIR  Bribir</derivirana_varijabla>
  </DomainObject.Predmet.ProtustrankaFormated>
  <DomainObject.Predmet.ProtustrankaFormatedOIB>
    <izvorni_sadrzaj>  USLUŽNA ZADRUGA CRIKVENICA BRIBIR  Bribir, OIB 44099049252</izvorni_sadrzaj>
    <derivirana_varijabla naziv="DomainObject.Predmet.ProtustrankaFormatedOIB_1">  USLUŽNA ZADRUGA CRIKVENICA BRIBIR  Bribir, OIB 44099049252</derivirana_varijabla>
  </DomainObject.Predmet.ProtustrankaFormatedOIB>
  <DomainObject.Predmet.ProtustrankaFormatedWithAdress>
    <izvorni_sadrzaj> USLUŽNA ZADRUGA CRIKVENICA BRIBIR  Bribir, Gradac 31b, 51 253 Bribir</izvorni_sadrzaj>
    <derivirana_varijabla naziv="DomainObject.Predmet.ProtustrankaFormatedWithAdress_1"> USLUŽNA ZADRUGA CRIKVENICA BRIBIR  Bribir, Gradac 31b, 51 253 Bribir</derivirana_varijabla>
  </DomainObject.Predmet.ProtustrankaFormatedWithAdress>
  <DomainObject.Predmet.ProtustrankaFormatedWithAdressOIB>
    <izvorni_sadrzaj> USLUŽNA ZADRUGA CRIKVENICA BRIBIR  Bribir, OIB 44099049252, Gradac 31b, 51 253 Bribir</izvorni_sadrzaj>
    <derivirana_varijabla naziv="DomainObject.Predmet.ProtustrankaFormatedWithAdressOIB_1"> USLUŽNA ZADRUGA CRIKVENICA BRIBIR  Bribir, OIB 44099049252, Gradac 31b, 51 253 Bribir</derivirana_varijabla>
  </DomainObject.Predmet.ProtustrankaFormatedWithAdressOIB>
  <DomainObject.Predmet.ProtustrankaWithAdress>
    <izvorni_sadrzaj>USLUŽNA ZADRUGA CRIKVENICA BRIBIR  Bribir Gradac 31b, 51 253 Bribir</izvorni_sadrzaj>
    <derivirana_varijabla naziv="DomainObject.Predmet.ProtustrankaWithAdress_1">USLUŽNA ZADRUGA CRIKVENICA BRIBIR  Bribir Gradac 31b, 51 253 Bribir</derivirana_varijabla>
  </DomainObject.Predmet.ProtustrankaWithAdress>
  <DomainObject.Predmet.ProtustrankaWithAdressOIB>
    <izvorni_sadrzaj>USLUŽNA ZADRUGA CRIKVENICA BRIBIR  Bribir, OIB 44099049252, Gradac 31b, 51 253 Bribir</izvorni_sadrzaj>
    <derivirana_varijabla naziv="DomainObject.Predmet.ProtustrankaWithAdressOIB_1">USLUŽNA ZADRUGA CRIKVENICA BRIBIR  Bribir, OIB 44099049252, Gradac 31b, 51 253 Bribir</derivirana_varijabla>
  </DomainObject.Predmet.ProtustrankaWithAdressOIB>
  <DomainObject.Predmet.ProtustrankaNazivFormated>
    <izvorni_sadrzaj>USLUŽNA ZADRUGA CRIKVENICA BRIBIR  Bribir</izvorni_sadrzaj>
    <derivirana_varijabla naziv="DomainObject.Predmet.ProtustrankaNazivFormated_1">USLUŽNA ZADRUGA CRIKVENICA BRIBIR  Bribir</derivirana_varijabla>
  </DomainObject.Predmet.ProtustrankaNazivFormated>
  <DomainObject.Predmet.ProtustrankaNazivFormatedOIB>
    <izvorni_sadrzaj>USLUŽNA ZADRUGA CRIKVENICA BRIBIR  Bribir, OIB 44099049252</izvorni_sadrzaj>
    <derivirana_varijabla naziv="DomainObject.Predmet.ProtustrankaNazivFormatedOIB_1">USLUŽNA ZADRUGA CRIKVENICA BRIBIR  Bribir, OIB 44099049252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USLUŽNA ZADRUGA CRIKVENICA BRIBIR  Bribir</item>
    </izvorni_sadrzaj>
    <derivirana_varijabla naziv="DomainObject.Predmet.ProtuStrankaListFormated_1">
      <item>USLUŽNA ZADRUGA CRIKVENICA BRIBIR  Bribir</item>
    </derivirana_varijabla>
  </DomainObject.Predmet.ProtuStrankaListFormated>
  <DomainObject.Predmet.ProtuStrankaListFormatedOIB>
    <izvorni_sadrzaj>
      <item>USLUŽNA ZADRUGA CRIKVENICA BRIBIR  Bribir, OIB 44099049252</item>
    </izvorni_sadrzaj>
    <derivirana_varijabla naziv="DomainObject.Predmet.ProtuStrankaListFormatedOIB_1">
      <item>USLUŽNA ZADRUGA CRIKVENICA BRIBIR  Bribir, OIB 44099049252</item>
    </derivirana_varijabla>
  </DomainObject.Predmet.ProtuStrankaListFormatedOIB>
  <DomainObject.Predmet.ProtuStrankaListFormatedWithAdress>
    <izvorni_sadrzaj>
      <item>USLUŽNA ZADRUGA CRIKVENICA BRIBIR  Bribir, Gradac 31b, 51 253 Bribir</item>
    </izvorni_sadrzaj>
    <derivirana_varijabla naziv="DomainObject.Predmet.ProtuStrankaListFormatedWithAdress_1">
      <item>USLUŽNA ZADRUGA CRIKVENICA BRIBIR  Bribir, Gradac 31b, 51 253 Bribir</item>
    </derivirana_varijabla>
  </DomainObject.Predmet.ProtuStrankaListFormatedWithAdress>
  <DomainObject.Predmet.ProtuStrankaListFormatedWithAdressOIB>
    <izvorni_sadrzaj>
      <item>USLUŽNA ZADRUGA CRIKVENICA BRIBIR  Bribir, OIB 44099049252, Gradac 31b, 51 253 Bribir</item>
    </izvorni_sadrzaj>
    <derivirana_varijabla naziv="DomainObject.Predmet.ProtuStrankaListFormatedWithAdressOIB_1">
      <item>USLUŽNA ZADRUGA CRIKVENICA BRIBIR  Bribir, OIB 44099049252, Gradac 31b, 51 253 Bribir</item>
    </derivirana_varijabla>
  </DomainObject.Predmet.ProtuStrankaListFormatedWithAdressOIB>
  <DomainObject.Predmet.ProtuStrankaListNazivFormated>
    <izvorni_sadrzaj>
      <item>USLUŽNA ZADRUGA CRIKVENICA BRIBIR  Bribir</item>
    </izvorni_sadrzaj>
    <derivirana_varijabla naziv="DomainObject.Predmet.ProtuStrankaListNazivFormated_1">
      <item>USLUŽNA ZADRUGA CRIKVENICA BRIBIR  Bribir</item>
    </derivirana_varijabla>
  </DomainObject.Predmet.ProtuStrankaListNazivFormated>
  <DomainObject.Predmet.ProtuStrankaListNazivFormatedOIB>
    <izvorni_sadrzaj>
      <item>USLUŽNA ZADRUGA CRIKVENICA BRIBIR  Bribir, OIB 44099049252</item>
    </izvorni_sadrzaj>
    <derivirana_varijabla naziv="DomainObject.Predmet.ProtuStrankaListNazivFormatedOIB_1">
      <item>USLUŽNA ZADRUGA CRIKVENICA BRIBIR  Bribir, OIB 44099049252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2015.</izvorni_sadrzaj>
    <derivirana_varijabla naziv="DomainObject.Datum_1">18.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USLUŽNA ZADRUGA CRIKVENICA BRIBIR  Bribir</izvorni_sadrzaj>
    <derivirana_varijabla naziv="DomainObject.Predmet.ProtustrankaIDrugi_1">USLUŽNA ZADRUGA CRIKVENICA BRIBIR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USLUŽNA ZADRUGA CRIKVENICA BRIBIR  Bribir, OIB 44099049252, Gradac 31b, 51 253 Bribir</izvorni_sadrzaj>
    <derivirana_varijabla naziv="DomainObject.Predmet.ProtustrankaIDrugiAdressOIB_1">USLUŽNA ZADRUGA CRIKVENICA BRIBIR  Bribir, OIB 44099049252, Gradac 31b, 51 253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USLUŽNA ZADRUGA CRIKVENICA BRIBIR  Bribir</item>
    </izvorni_sadrzaj>
    <derivirana_varijabla naziv="DomainObject.Predmet.SudioniciListNaziv_1">
      <item>FINA  Rijeka</item>
      <item>USLUŽNA ZADRUGA CRIKVENICA BRIBIR  Bribir</item>
    </derivirana_varijabla>
  </DomainObject.Predmet.SudioniciListNaziv>
  <DomainObject.Predmet.SudioniciListAdressOIB>
    <izvorni_sadrzaj>
      <item>FINA  Rijeka, OIB 85821130368, Frana Kurelca 8,51000 Rijeka</item>
      <item>USLUŽNA ZADRUGA CRIKVENICA BRIBIR  Bribir, OIB 44099049252, Gradac 31b,51 253 Bribir</item>
    </izvorni_sadrzaj>
    <derivirana_varijabla naziv="DomainObject.Predmet.SudioniciListAdressOIB_1">
      <item>FINA  Rijeka, OIB 85821130368, Frana Kurelca 8,51000 Rijeka</item>
      <item>USLUŽNA ZADRUGA CRIKVENICA BRIBIR  Bribir, OIB 44099049252, Gradac 31b,51 253 Bribir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44099049252</item>
    </izvorni_sadrzaj>
    <derivirana_varijabla naziv="DomainObject.Predmet.SudioniciListNazivOIB_1">
      <item>, OIB 85821130368</item>
      <item>, OIB 44099049252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79A614-9583-4A32-9A92-04CC08A67222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137</properties:Words>
  <properties:Characters>736</properties:Characters>
  <properties:Lines>63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2015-03-18T08:33:00Z</dcterms:created>
  <dc:creator>vjelenovic</dc:creator>
  <cp:lastModifiedBy>docx4j</cp:lastModifiedBy>
  <cp:lastPrinted>2015-03-18T08:33:00Z</cp:lastPrinted>
  <dcterms:modified xmlns:xsi="http://www.w3.org/2001/XMLSchema-instance" xsi:type="dcterms:W3CDTF">2015-03-18T08:40:00Z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