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706a5" w14:paraId="e3706a5" w:rsidRDefault="00435D6E" w:rsidP="007136ED" w:rsidR="00435D6E">
      <w:pPr>
        <w:ind w:left="708"/>
        <w:jc w:val="both"/>
        <w15:collapsed w:val="false"/>
      </w:pPr>
      <w:bookmarkStart w:name="_GoBack" w:id="0"/>
      <w:bookmarkEnd w:id="0"/>
    </w:p>
    <w:p w:rsidRDefault="00435D6E" w:rsidP="007136ED" w:rsidR="00435D6E">
      <w:pPr>
        <w:ind w:left="708"/>
        <w:jc w:val="both"/>
      </w:pPr>
    </w:p>
    <w:p w:rsidRDefault="007136ED" w:rsidP="007136ED" w:rsidR="007136ED">
      <w:pPr>
        <w:ind w:left="708"/>
        <w:jc w:val="both"/>
      </w:pPr>
      <w:r>
        <w:rPr>
          <w:noProof/>
        </w:rPr>
        <w:drawing>
          <wp:inline distR="0" distL="0" distB="0" distT="0">
            <wp:extent cy="726440" cx="543560"/>
            <wp:effectExtent b="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36ED" w:rsidP="007136ED" w:rsidR="007136ED">
      <w:pPr>
        <w:jc w:val="both"/>
      </w:pPr>
    </w:p>
    <w:p w:rsidRDefault="007136ED" w:rsidP="007136ED" w:rsidR="007136ED">
      <w:r>
        <w:t>REPUBLIKA HRVATSKA</w:t>
      </w:r>
    </w:p>
    <w:p w:rsidRDefault="007136ED" w:rsidP="007136ED" w:rsidR="007136ED">
      <w:r>
        <w:t>TRGOVAČKI SUD U  OSIJEKU</w:t>
      </w:r>
    </w:p>
    <w:p w:rsidRDefault="007136ED" w:rsidP="007136ED" w:rsidR="007136ED">
      <w:r>
        <w:t>STALNA SLUŽBA U SLAVONSKOM BRODU</w:t>
      </w:r>
    </w:p>
    <w:p w:rsidRDefault="007136ED" w:rsidP="007136ED" w:rsidR="007136ED">
      <w:r>
        <w:t xml:space="preserve">35000 Slavonski Brod                                                          </w:t>
      </w:r>
      <w:r>
        <w:tab/>
      </w:r>
      <w:r>
        <w:tab/>
        <w:t>Broj: St-</w:t>
      </w:r>
      <w:r w:rsidR="00435D6E">
        <w:t>2070/2016-</w:t>
      </w:r>
      <w:r w:rsidR="00A241FF">
        <w:t>56</w:t>
      </w:r>
    </w:p>
    <w:p w:rsidRDefault="007136ED" w:rsidP="007136ED" w:rsidR="007136ED">
      <w:r>
        <w:t>Trg pobjede 13</w:t>
      </w:r>
    </w:p>
    <w:p w:rsidRDefault="007136ED" w:rsidP="007136ED" w:rsidR="007136ED"/>
    <w:p w:rsidRDefault="007136ED" w:rsidP="007136ED" w:rsidR="007136ED">
      <w:pPr>
        <w:jc w:val="center"/>
        <w:rPr>
          <w:b/>
        </w:rPr>
      </w:pPr>
    </w:p>
    <w:p w:rsidRDefault="007136ED" w:rsidP="007136ED" w:rsidR="007136ED">
      <w:pPr>
        <w:jc w:val="center"/>
        <w:rPr>
          <w:b/>
        </w:rPr>
      </w:pPr>
      <w:r>
        <w:rPr>
          <w:b/>
        </w:rPr>
        <w:t>R E  P U B L I K A  H R V A T S K A</w:t>
      </w:r>
    </w:p>
    <w:p w:rsidRDefault="007136ED" w:rsidP="007136ED" w:rsidR="007136ED">
      <w:pPr>
        <w:jc w:val="center"/>
        <w:rPr>
          <w:b/>
        </w:rPr>
      </w:pPr>
      <w:r>
        <w:rPr>
          <w:b/>
        </w:rPr>
        <w:t>R J E Š E N J E</w:t>
      </w:r>
    </w:p>
    <w:p w:rsidRDefault="007136ED" w:rsidP="007136ED" w:rsidR="007136ED"/>
    <w:p w:rsidRDefault="007136ED" w:rsidP="007136ED" w:rsidR="007136ED">
      <w:pPr>
        <w:jc w:val="both"/>
      </w:pPr>
      <w:r>
        <w:t xml:space="preserve">            TRGOVAČKI SUD U OSIJEKU, STALNA SLUŽBA U SLAVONSKOM BRODU, po stečajnom sucu Danieli Martini Maoduš, </w:t>
      </w:r>
      <w:r w:rsidR="00F749B7">
        <w:t xml:space="preserve">u stečajnom postupku nad stečajnom masom </w:t>
      </w:r>
      <w:r w:rsidR="00F749B7">
        <w:rPr>
          <w:b/>
        </w:rPr>
        <w:t>MACRO-COMMERC d.o.o., za trgovinu, usluge i uvoz-izvoz, Slavonski Brod, Svetog Antuna 104, OIB: 86057633877</w:t>
      </w:r>
      <w:r w:rsidR="00F749B7">
        <w:t>,</w:t>
      </w:r>
      <w:r w:rsidR="00F749B7">
        <w:rPr>
          <w:color w:val="222222"/>
        </w:rPr>
        <w:t xml:space="preserve">  koga zastupa upraviteljica stečajne mase </w:t>
      </w:r>
      <w:proofErr w:type="spellStart"/>
      <w:r w:rsidR="00F749B7">
        <w:rPr>
          <w:color w:val="222222"/>
        </w:rPr>
        <w:t>Daša</w:t>
      </w:r>
      <w:proofErr w:type="spellEnd"/>
      <w:r w:rsidR="00F749B7">
        <w:rPr>
          <w:color w:val="222222"/>
        </w:rPr>
        <w:t xml:space="preserve"> </w:t>
      </w:r>
      <w:proofErr w:type="spellStart"/>
      <w:r w:rsidR="00F749B7">
        <w:rPr>
          <w:color w:val="222222"/>
        </w:rPr>
        <w:t>Panjaković</w:t>
      </w:r>
      <w:proofErr w:type="spellEnd"/>
      <w:r w:rsidR="00F749B7">
        <w:rPr>
          <w:color w:val="222222"/>
        </w:rPr>
        <w:t xml:space="preserve"> </w:t>
      </w:r>
      <w:proofErr w:type="spellStart"/>
      <w:r w:rsidR="00F749B7">
        <w:rPr>
          <w:color w:val="222222"/>
        </w:rPr>
        <w:t>Senjić</w:t>
      </w:r>
      <w:proofErr w:type="spellEnd"/>
      <w:r w:rsidR="00F749B7">
        <w:rPr>
          <w:color w:val="222222"/>
        </w:rPr>
        <w:t xml:space="preserve"> iz Osijeka</w:t>
      </w:r>
      <w:r>
        <w:t xml:space="preserve">, u postupku prodaje imovine stečajnog dužnika, uz odgovarajuću primjenu propisa o ovrsi, </w:t>
      </w:r>
      <w:r w:rsidR="00435D6E">
        <w:t>30. kolovoza</w:t>
      </w:r>
      <w:r>
        <w:t xml:space="preserve"> 2017.  </w:t>
      </w:r>
    </w:p>
    <w:p w:rsidRDefault="007136ED" w:rsidP="007136ED" w:rsidR="007136ED"/>
    <w:p w:rsidRDefault="007136ED" w:rsidP="007136ED" w:rsidR="007136ED">
      <w:pPr>
        <w:jc w:val="center"/>
      </w:pPr>
      <w:r>
        <w:t>r i j e š i o    j e</w:t>
      </w:r>
    </w:p>
    <w:p w:rsidRDefault="007136ED" w:rsidP="007136ED" w:rsidR="007136ED"/>
    <w:p w:rsidRDefault="00435D6E" w:rsidP="007136ED" w:rsidR="007136ED">
      <w:pPr>
        <w:numPr>
          <w:ilvl w:val="0"/>
          <w:numId w:val="1"/>
        </w:numPr>
        <w:jc w:val="both"/>
        <w:rPr>
          <w:b/>
        </w:rPr>
      </w:pPr>
      <w:proofErr w:type="spellStart"/>
      <w:r>
        <w:t>Razlučnom</w:t>
      </w:r>
      <w:proofErr w:type="spellEnd"/>
      <w:r>
        <w:t xml:space="preserve"> vjerovniku </w:t>
      </w:r>
      <w:r w:rsidR="00D84BB9">
        <w:rPr>
          <w:b/>
        </w:rPr>
        <w:t>Katarini Zeba iz Slavonskog Broda, Svetoga Antuna 104, OIB: 76847338246</w:t>
      </w:r>
      <w:r w:rsidR="007136ED">
        <w:rPr>
          <w:b/>
        </w:rPr>
        <w:t xml:space="preserve">, </w:t>
      </w:r>
      <w:r w:rsidR="007136ED">
        <w:t xml:space="preserve">dosuđuju se slijedeće nekretnine koje su u vlasništvu stečajnog dužnika i to: </w:t>
      </w:r>
    </w:p>
    <w:p w:rsidRDefault="007136ED" w:rsidP="007136ED" w:rsidR="007136ED">
      <w:pPr>
        <w:ind w:left="360"/>
        <w:jc w:val="both"/>
      </w:pPr>
    </w:p>
    <w:p w:rsidRDefault="007136ED" w:rsidP="00430A04" w:rsidR="007136ED" w:rsidRPr="00430A04">
      <w:pPr>
        <w:pStyle w:val="Odlomakpopisa"/>
        <w:numPr>
          <w:ilvl w:val="0"/>
          <w:numId w:val="5"/>
        </w:numPr>
        <w:jc w:val="both"/>
        <w:rPr>
          <w:b/>
          <w:color w:val="000000"/>
        </w:rPr>
      </w:pPr>
      <w:r w:rsidRPr="00430A04">
        <w:rPr>
          <w:b/>
          <w:color w:val="000000"/>
        </w:rPr>
        <w:t>upisane u zemljišnoknjižnom ulošku broj</w:t>
      </w:r>
      <w:r w:rsidR="00D84BB9" w:rsidRPr="00430A04">
        <w:rPr>
          <w:b/>
          <w:color w:val="000000"/>
        </w:rPr>
        <w:t xml:space="preserve"> 9606 k.o. Slavonski Brod, k.č.br. 5331/2, Poslovna zgrada i dvorište, površine 347 m2, označene kao </w:t>
      </w:r>
      <w:r w:rsidR="006F6B8B">
        <w:rPr>
          <w:b/>
          <w:color w:val="000000"/>
        </w:rPr>
        <w:t xml:space="preserve">1. suvlasnički dio: </w:t>
      </w:r>
      <w:r w:rsidR="00D84BB9" w:rsidRPr="00430A04">
        <w:rPr>
          <w:b/>
          <w:color w:val="000000"/>
        </w:rPr>
        <w:t xml:space="preserve"> 59/100,</w:t>
      </w:r>
      <w:r w:rsidR="006F6B8B">
        <w:rPr>
          <w:b/>
          <w:color w:val="000000"/>
        </w:rPr>
        <w:t xml:space="preserve"> ETAŽNO VLASNIŠTVO (E-1),</w:t>
      </w:r>
      <w:r w:rsidR="00D84BB9" w:rsidRPr="00430A04">
        <w:rPr>
          <w:b/>
          <w:color w:val="000000"/>
        </w:rPr>
        <w:t xml:space="preserve"> </w:t>
      </w:r>
      <w:r w:rsidR="006F6B8B">
        <w:rPr>
          <w:b/>
          <w:color w:val="000000"/>
        </w:rPr>
        <w:t xml:space="preserve">1. </w:t>
      </w:r>
      <w:r w:rsidR="00D84BB9" w:rsidRPr="00430A04">
        <w:rPr>
          <w:b/>
          <w:color w:val="000000"/>
        </w:rPr>
        <w:t xml:space="preserve">Poslovni prostor u prizemlju građevine ukupne površine od 123,01 m2, koji se sastoji od prostorije broj četiri – radiona od 13,20 m2, prostorije broj 5 – kancelarija od 8,25 m2, prostorije broj 6 – radiona od 91,45 m2, prostorije broj 7 – kupaona od 2,65 m2, prostorije broj 8 – </w:t>
      </w:r>
      <w:proofErr w:type="spellStart"/>
      <w:r w:rsidR="00D84BB9" w:rsidRPr="00430A04">
        <w:rPr>
          <w:b/>
          <w:color w:val="000000"/>
        </w:rPr>
        <w:t>wc</w:t>
      </w:r>
      <w:proofErr w:type="spellEnd"/>
      <w:r w:rsidR="00D84BB9" w:rsidRPr="00430A04">
        <w:rPr>
          <w:b/>
          <w:color w:val="000000"/>
        </w:rPr>
        <w:t xml:space="preserve"> od 1,53 m2 i prostorije broj 9 – garderoba od 5,94 m2, utvrđene vrijednosti od 440.236,78 kn;</w:t>
      </w:r>
    </w:p>
    <w:p w:rsidRDefault="00D84BB9" w:rsidP="007136ED" w:rsidR="00D84BB9">
      <w:pPr>
        <w:ind w:left="360"/>
        <w:jc w:val="both"/>
        <w:rPr>
          <w:b/>
          <w:color w:val="000000"/>
        </w:rPr>
      </w:pPr>
    </w:p>
    <w:p w:rsidRDefault="00D84BB9" w:rsidP="00430A04" w:rsidR="00430A04" w:rsidRPr="00430A04">
      <w:pPr>
        <w:pStyle w:val="Odlomakpopisa"/>
        <w:numPr>
          <w:ilvl w:val="0"/>
          <w:numId w:val="5"/>
        </w:numPr>
        <w:spacing w:lineRule="auto" w:line="276" w:after="200"/>
        <w:jc w:val="both"/>
        <w:rPr>
          <w:b/>
        </w:rPr>
      </w:pPr>
      <w:r w:rsidRPr="00430A04">
        <w:rPr>
          <w:b/>
          <w:color w:val="000000"/>
        </w:rPr>
        <w:t>upisane u zemljišnoknjižnom ulošku broj 9606 k.o. Slavonski Brod, k.č.br. 5331/2 Poslovna zgrada i dvorište, površine 347 m2</w:t>
      </w:r>
      <w:r w:rsidR="00430A04" w:rsidRPr="00430A04">
        <w:rPr>
          <w:b/>
          <w:color w:val="000000"/>
        </w:rPr>
        <w:t xml:space="preserve">, </w:t>
      </w:r>
      <w:r w:rsidR="006F6B8B" w:rsidRPr="00430A04">
        <w:rPr>
          <w:b/>
          <w:color w:val="000000"/>
        </w:rPr>
        <w:t xml:space="preserve">označene kao </w:t>
      </w:r>
      <w:r w:rsidR="006F6B8B">
        <w:rPr>
          <w:b/>
          <w:color w:val="000000"/>
        </w:rPr>
        <w:t>2. suvlasnički dio:  41</w:t>
      </w:r>
      <w:r w:rsidR="006F6B8B" w:rsidRPr="00430A04">
        <w:rPr>
          <w:b/>
          <w:color w:val="000000"/>
        </w:rPr>
        <w:t>/100,</w:t>
      </w:r>
      <w:r w:rsidR="006F6B8B">
        <w:rPr>
          <w:b/>
          <w:color w:val="000000"/>
        </w:rPr>
        <w:t xml:space="preserve"> ETAŽNO VLASNIŠTVO (E-2)</w:t>
      </w:r>
      <w:r w:rsidR="00430A04" w:rsidRPr="00430A04">
        <w:rPr>
          <w:b/>
        </w:rPr>
        <w:t>, 1. stambeni prostor u potkrovlju građevine ukupne površine od 86,78 m2, koji se sastoji od: prostorije broj 11 – hodnik od 6,26 m2, prostorije broj 12 – WC od 1,90 m2, prostorije broj 13 – WC od 1,91 m2, prostorije broj 14 – kupaona od 7,29 m2, prostorije broj 15 – kuhinja od 5,56 m2, prostorije broj 16 – spavaća soba od 9,78 m2, prostorije broj 17 – blagovaona/</w:t>
      </w:r>
      <w:proofErr w:type="spellStart"/>
      <w:r w:rsidR="00430A04" w:rsidRPr="00430A04">
        <w:rPr>
          <w:b/>
        </w:rPr>
        <w:t>dn.soba</w:t>
      </w:r>
      <w:proofErr w:type="spellEnd"/>
      <w:r w:rsidR="00430A04" w:rsidRPr="00430A04">
        <w:rPr>
          <w:b/>
        </w:rPr>
        <w:t xml:space="preserve"> od 34,46 m2, prostorije broj 18 – dječja soba od 8,99 m2, prostorije broj 19 – dječja soba od 9,93</w:t>
      </w:r>
      <w:r w:rsidR="006E1632">
        <w:rPr>
          <w:b/>
        </w:rPr>
        <w:t xml:space="preserve"> m2, utvrđene vrijednosti u iznosu od 390.949,53 kn.</w:t>
      </w:r>
    </w:p>
    <w:p w:rsidRDefault="007136ED" w:rsidP="007136ED" w:rsidR="007136ED">
      <w:pPr>
        <w:ind w:left="360"/>
        <w:jc w:val="both"/>
      </w:pPr>
    </w:p>
    <w:p w:rsidRDefault="007136ED" w:rsidP="007136ED" w:rsidR="007136ED">
      <w:pPr>
        <w:numPr>
          <w:ilvl w:val="0"/>
          <w:numId w:val="1"/>
        </w:numPr>
        <w:jc w:val="both"/>
      </w:pPr>
      <w:r>
        <w:t xml:space="preserve">Cijena za koju se nekretnine prodaju iznosi </w:t>
      </w:r>
      <w:r w:rsidR="006E1632">
        <w:rPr>
          <w:b/>
        </w:rPr>
        <w:t>831.180,31</w:t>
      </w:r>
      <w:r>
        <w:rPr>
          <w:b/>
        </w:rPr>
        <w:t> kn</w:t>
      </w:r>
      <w:r>
        <w:t xml:space="preserve">. </w:t>
      </w:r>
    </w:p>
    <w:p w:rsidRDefault="007136ED" w:rsidP="007136ED" w:rsidR="007136ED">
      <w:pPr>
        <w:jc w:val="both"/>
      </w:pPr>
    </w:p>
    <w:p w:rsidRDefault="00D77D7A" w:rsidP="007136ED" w:rsidR="007136ED">
      <w:pPr>
        <w:numPr>
          <w:ilvl w:val="0"/>
          <w:numId w:val="1"/>
        </w:numPr>
        <w:jc w:val="both"/>
      </w:pPr>
      <w:r>
        <w:t>Porezne obveze se plaćaju sukladno pozitivnim propisima</w:t>
      </w:r>
      <w:r w:rsidR="007136ED">
        <w:t>.</w:t>
      </w:r>
      <w:r>
        <w:t xml:space="preserve"> </w:t>
      </w:r>
    </w:p>
    <w:p w:rsidRDefault="006E1632" w:rsidP="006E1632" w:rsidR="006E1632">
      <w:pPr>
        <w:jc w:val="both"/>
      </w:pPr>
    </w:p>
    <w:p w:rsidRDefault="007136ED" w:rsidP="001E28C6" w:rsidR="006E1632">
      <w:pPr>
        <w:numPr>
          <w:ilvl w:val="0"/>
          <w:numId w:val="1"/>
        </w:numPr>
        <w:jc w:val="both"/>
      </w:pPr>
      <w:r>
        <w:t xml:space="preserve">Nalaže se kupcu </w:t>
      </w:r>
      <w:r w:rsidR="006E1632">
        <w:t xml:space="preserve">- </w:t>
      </w:r>
      <w:proofErr w:type="spellStart"/>
      <w:r w:rsidR="006E1632">
        <w:t>razlučnom</w:t>
      </w:r>
      <w:proofErr w:type="spellEnd"/>
      <w:r w:rsidR="006E1632">
        <w:t xml:space="preserve"> vjerovniku</w:t>
      </w:r>
      <w:r>
        <w:t xml:space="preserve"> </w:t>
      </w:r>
      <w:r w:rsidR="006E1632">
        <w:t>Katarini Zeba iz Slavonskog Broda</w:t>
      </w:r>
      <w:r>
        <w:t xml:space="preserve"> plaćanje </w:t>
      </w:r>
      <w:proofErr w:type="spellStart"/>
      <w:r>
        <w:t>kupovnine</w:t>
      </w:r>
      <w:proofErr w:type="spellEnd"/>
      <w:r>
        <w:t xml:space="preserve"> u visini ovim rješenjem određene cijene, </w:t>
      </w:r>
      <w:r w:rsidR="006E1632">
        <w:t xml:space="preserve">koji je umanjena za iznos tražbine </w:t>
      </w:r>
      <w:proofErr w:type="spellStart"/>
      <w:r w:rsidR="006E1632">
        <w:t>razlučnog</w:t>
      </w:r>
      <w:proofErr w:type="spellEnd"/>
      <w:r w:rsidR="006E1632">
        <w:t xml:space="preserve"> vjerovnika od 328.245,80 kn koja tražbina se prebija s kupoprodajnom cijenom, tako da je kupac – </w:t>
      </w:r>
      <w:proofErr w:type="spellStart"/>
      <w:r w:rsidR="006E1632">
        <w:t>razlučna</w:t>
      </w:r>
      <w:proofErr w:type="spellEnd"/>
      <w:r w:rsidR="006E1632">
        <w:t xml:space="preserve"> vjerovnica dužna uplatiti iznos od 502.934,51 kn u roku od 30 dana od </w:t>
      </w:r>
      <w:r w:rsidR="00692B35">
        <w:t xml:space="preserve">pravomoćnosti </w:t>
      </w:r>
      <w:r w:rsidR="006E1632">
        <w:t>ovog rješenja.</w:t>
      </w:r>
    </w:p>
    <w:p w:rsidRDefault="007136ED" w:rsidP="001E28C6" w:rsidR="007136ED">
      <w:pPr>
        <w:jc w:val="both"/>
      </w:pPr>
      <w:r>
        <w:t>   </w:t>
      </w:r>
    </w:p>
    <w:p w:rsidRDefault="007136ED" w:rsidP="001E28C6" w:rsidR="007136ED">
      <w:pPr>
        <w:numPr>
          <w:ilvl w:val="0"/>
          <w:numId w:val="1"/>
        </w:numPr>
        <w:jc w:val="both"/>
      </w:pPr>
      <w:r>
        <w:t>Uko</w:t>
      </w:r>
      <w:r w:rsidR="006E1632">
        <w:t xml:space="preserve">liko </w:t>
      </w:r>
      <w:proofErr w:type="spellStart"/>
      <w:r w:rsidR="006E1632">
        <w:t>kupovnina</w:t>
      </w:r>
      <w:proofErr w:type="spellEnd"/>
      <w:r w:rsidR="006E1632">
        <w:t xml:space="preserve"> ne bude plaćena </w:t>
      </w:r>
      <w:r>
        <w:t>ova prodaja će se oglasiti nevažećom.</w:t>
      </w:r>
    </w:p>
    <w:p w:rsidRDefault="007136ED" w:rsidP="001E28C6" w:rsidR="007136ED">
      <w:pPr>
        <w:jc w:val="both"/>
      </w:pPr>
    </w:p>
    <w:p w:rsidRDefault="007136ED" w:rsidP="001E28C6" w:rsidR="007136ED">
      <w:pPr>
        <w:numPr>
          <w:ilvl w:val="0"/>
          <w:numId w:val="1"/>
        </w:numPr>
        <w:jc w:val="both"/>
      </w:pPr>
      <w:r>
        <w:t>Nalaže se zemljišno-knjižnom odjelu Općinskog suda u Slavonskom Brodu da</w:t>
      </w:r>
    </w:p>
    <w:p w:rsidRDefault="007136ED" w:rsidP="001E28C6" w:rsidR="007136ED">
      <w:pPr>
        <w:ind w:left="1056"/>
        <w:jc w:val="both"/>
      </w:pPr>
      <w:r>
        <w:t>temeljem ovog pravomoćnog rješenja, te potvrde ovog suda o isplati kupoprodajne cijene u cijelosti izvrši prijenos prava vlasništva na nekretninama iz točke I. ovog rješenja na kupca.</w:t>
      </w:r>
    </w:p>
    <w:p w:rsidRDefault="007136ED" w:rsidP="007136ED" w:rsidR="007136ED"/>
    <w:p w:rsidRDefault="007136ED" w:rsidP="006E1632" w:rsidR="006E1632">
      <w:pPr>
        <w:ind w:left="360"/>
        <w:jc w:val="both"/>
      </w:pPr>
      <w:r>
        <w:t xml:space="preserve">IX. Nalaže se </w:t>
      </w:r>
      <w:proofErr w:type="spellStart"/>
      <w:r>
        <w:t>z.k</w:t>
      </w:r>
      <w:proofErr w:type="spellEnd"/>
      <w:r>
        <w:t>. odjelu Općinskog suda u Slavonskom Brodu brisanje slijedećih zabilježbi:</w:t>
      </w:r>
    </w:p>
    <w:p w:rsidRDefault="006E1632" w:rsidP="006E1632" w:rsidR="006E1632">
      <w:pPr>
        <w:ind w:left="360"/>
        <w:jc w:val="both"/>
      </w:pPr>
    </w:p>
    <w:p w:rsidRDefault="006E1632" w:rsidP="006E1632" w:rsidR="007136ED">
      <w:pPr>
        <w:ind w:left="360"/>
        <w:jc w:val="both"/>
      </w:pPr>
      <w:r>
        <w:t>Z-4390/04 od 3. rujna 2004., Z-9183/10 od 8. prosinca 2010., Z-2208/11 od 21. ožujka 2011., Z-4390/04 od 3. rujna 2004., Z-9183/10 od 8. prosinca 2010</w:t>
      </w:r>
      <w:r w:rsidR="00A904B3">
        <w:t>.</w:t>
      </w:r>
      <w:r>
        <w:t>, Z-2208/11 od 21. ožujka 2011.</w:t>
      </w:r>
      <w:r w:rsidR="00A241FF">
        <w:t>, Z-2524/17 od 8. ožujka 2017.</w:t>
      </w:r>
    </w:p>
    <w:p w:rsidRDefault="007136ED" w:rsidP="007136ED" w:rsidR="007136ED"/>
    <w:p w:rsidRDefault="007136ED" w:rsidP="007136ED" w:rsidR="007136ED"/>
    <w:p w:rsidRDefault="007136ED" w:rsidP="007136ED" w:rsidR="007136ED">
      <w:pPr>
        <w:jc w:val="center"/>
      </w:pPr>
      <w:r>
        <w:t>Obrazloženje</w:t>
      </w:r>
    </w:p>
    <w:p w:rsidRDefault="007136ED" w:rsidP="007136ED" w:rsidR="007136ED">
      <w:pPr>
        <w:jc w:val="both"/>
      </w:pPr>
    </w:p>
    <w:p w:rsidRDefault="006F6B8B" w:rsidP="007136ED" w:rsidR="006F6B8B">
      <w:pPr>
        <w:ind w:firstLine="708"/>
        <w:jc w:val="both"/>
      </w:pPr>
      <w:r>
        <w:t xml:space="preserve">U ovoj pravnoj stvari sud je donio rješenje o prodaji nekretnina pod </w:t>
      </w:r>
      <w:proofErr w:type="spellStart"/>
      <w:r>
        <w:t>razlučnim</w:t>
      </w:r>
      <w:proofErr w:type="spellEnd"/>
      <w:r>
        <w:t xml:space="preserve"> pravom u stečajnom postupku, a nakon pravomoćnosti istog rješenja zaključkom o prodaji odredio je uvjete prodaje i utvrdio vrijednost nekretnina. Isti zaključak je dostavljen Fini, koja je obavijestila sud da je provela prvu elektroničku javnu dražbu dana 18. srpnja 2017. i da nije bilo ponuditelja.</w:t>
      </w:r>
    </w:p>
    <w:p w:rsidRDefault="006F6B8B" w:rsidP="007136ED" w:rsidR="006F6B8B">
      <w:pPr>
        <w:ind w:firstLine="708"/>
        <w:jc w:val="both"/>
      </w:pPr>
      <w:r>
        <w:t xml:space="preserve">U spis je dostavljen ugovor o ustupanju tražbine temeljem kojeg je Katarina Zeba preuzela tražbinu od </w:t>
      </w:r>
      <w:proofErr w:type="spellStart"/>
      <w:r>
        <w:t>razlučnog</w:t>
      </w:r>
      <w:proofErr w:type="spellEnd"/>
      <w:r>
        <w:t xml:space="preserve"> vjerovnika Privredne banke Zagreb, izjava novog </w:t>
      </w:r>
      <w:proofErr w:type="spellStart"/>
      <w:r>
        <w:t>razlučnog</w:t>
      </w:r>
      <w:proofErr w:type="spellEnd"/>
      <w:r>
        <w:t xml:space="preserve"> vjerovnika da se </w:t>
      </w:r>
      <w:r w:rsidR="00D86AFC">
        <w:t xml:space="preserve">koristi svojim pravom iz čl. 247.st.7. Stečajnog zakona te da kao prvi </w:t>
      </w:r>
      <w:proofErr w:type="spellStart"/>
      <w:r w:rsidR="00D86AFC">
        <w:t>razlučni</w:t>
      </w:r>
      <w:proofErr w:type="spellEnd"/>
      <w:r w:rsidR="00D86AFC">
        <w:t xml:space="preserve"> vjerovnik izjavljuje da kupuje sve nekretnine (i poslovni prostor i stan) i da stavlja u prijeboj svoju tražbinu s </w:t>
      </w:r>
      <w:proofErr w:type="spellStart"/>
      <w:r w:rsidR="00D86AFC">
        <w:t>protutražbinom</w:t>
      </w:r>
      <w:proofErr w:type="spellEnd"/>
      <w:r w:rsidR="00D86AFC">
        <w:t xml:space="preserve"> stečajnog dužnika po osnovi cijene u visini utvrđene vrijednosti nekretnina. </w:t>
      </w:r>
    </w:p>
    <w:p w:rsidRDefault="00D86AFC" w:rsidP="007136ED" w:rsidR="00D86AFC">
      <w:pPr>
        <w:ind w:firstLine="708"/>
        <w:jc w:val="both"/>
      </w:pPr>
      <w:r>
        <w:t xml:space="preserve">Uvidom u izvadak iz zemljišne knjige utvrđeno je da Katarina Zeba nakon što je ustupljena tražbina PBZ-a koja je upisana u zemljišnim knjigama po Z-4390/04 od 3. rujna 2004. godine, ima status prvog </w:t>
      </w:r>
      <w:proofErr w:type="spellStart"/>
      <w:r>
        <w:t>razlučnog</w:t>
      </w:r>
      <w:proofErr w:type="spellEnd"/>
      <w:r>
        <w:t xml:space="preserve"> vjerovnika.</w:t>
      </w:r>
    </w:p>
    <w:p w:rsidRDefault="00D86AFC" w:rsidP="007136ED" w:rsidR="00D86AFC">
      <w:pPr>
        <w:ind w:firstLine="708"/>
        <w:jc w:val="both"/>
      </w:pPr>
      <w:r>
        <w:t>Katarina Zeba je dostavila obračun svoje tražbine iz kojeg proizlazi da ukupna tražbina iste iznosi 328.245,80 kn. Stoga je sud pozvao istu na uplatu razlike kupoprodajne cijene.</w:t>
      </w:r>
    </w:p>
    <w:p w:rsidRDefault="006F6B8B" w:rsidP="007136ED" w:rsidR="006F6B8B">
      <w:pPr>
        <w:ind w:firstLine="708"/>
        <w:jc w:val="both"/>
      </w:pPr>
    </w:p>
    <w:p w:rsidRDefault="006F6B8B" w:rsidP="007136ED" w:rsidR="006F6B8B">
      <w:pPr>
        <w:ind w:firstLine="708"/>
        <w:jc w:val="both"/>
      </w:pPr>
    </w:p>
    <w:p w:rsidRDefault="006F6B8B" w:rsidP="007136ED" w:rsidR="006F6B8B">
      <w:pPr>
        <w:ind w:firstLine="708"/>
        <w:jc w:val="both"/>
      </w:pPr>
    </w:p>
    <w:p w:rsidRDefault="00D86AFC" w:rsidP="007136ED" w:rsidR="00D86AFC">
      <w:pPr>
        <w:ind w:firstLine="708"/>
        <w:jc w:val="both"/>
      </w:pPr>
    </w:p>
    <w:p w:rsidRDefault="00D86AFC" w:rsidP="007136ED" w:rsidR="007136ED">
      <w:pPr>
        <w:ind w:firstLine="708"/>
        <w:jc w:val="both"/>
      </w:pPr>
      <w:r>
        <w:lastRenderedPageBreak/>
        <w:t>O</w:t>
      </w:r>
      <w:r w:rsidR="007136ED">
        <w:t xml:space="preserve">dlučeno kao u izreci rješenja temeljem čl. </w:t>
      </w:r>
      <w:r>
        <w:t>247.st. 7.</w:t>
      </w:r>
      <w:r w:rsidR="007136ED">
        <w:t xml:space="preserve"> Stečajnog zakona (NN </w:t>
      </w:r>
      <w:r>
        <w:t>71/15</w:t>
      </w:r>
      <w:r w:rsidR="007136ED">
        <w:t>), a uz primjenu čl. 101. Ovršnog zakona NN br. 112/2012</w:t>
      </w:r>
      <w:r>
        <w:t xml:space="preserve"> jer je utvrđeno da nije bilo drugih ponuda na javnoj dražbi koja bi bila povoljnija od ponude </w:t>
      </w:r>
      <w:proofErr w:type="spellStart"/>
      <w:r>
        <w:t>razlučne</w:t>
      </w:r>
      <w:proofErr w:type="spellEnd"/>
      <w:r>
        <w:t xml:space="preserve"> vjerovnice.</w:t>
      </w:r>
    </w:p>
    <w:p w:rsidRDefault="00D86AFC" w:rsidP="007136ED" w:rsidR="00D86AFC">
      <w:pPr>
        <w:ind w:firstLine="708"/>
        <w:jc w:val="both"/>
      </w:pPr>
      <w:r>
        <w:t xml:space="preserve">Ukoliko bi </w:t>
      </w:r>
      <w:proofErr w:type="spellStart"/>
      <w:r>
        <w:t>razlučna</w:t>
      </w:r>
      <w:proofErr w:type="spellEnd"/>
      <w:r>
        <w:t xml:space="preserve"> vjerovnica utvrdila da joj nije u interesu kupnja po čl. 247.st.7. Stečajnog zakona, nego da ima interes sudjelovati na drugoj i trećoj javnoj dražbi na način da uplati jamčevinu i stavi ponudu za kupnju sukladno uvjetima 2. i 3. dražbe za cijenu manju od utvrđene vrijednosti nekretnine, pa o tome obavijesti sud, odnosno ako ne uplati kupoprodajnu cijenu po ovom rješenju o dosudi u ostavljenom roku, sud će ovu prodaju oglasiti nevažećom. </w:t>
      </w:r>
    </w:p>
    <w:p w:rsidRDefault="00D86AFC" w:rsidP="007136ED" w:rsidR="00D86AFC">
      <w:pPr>
        <w:ind w:firstLine="708"/>
        <w:jc w:val="both"/>
      </w:pPr>
      <w:proofErr w:type="spellStart"/>
      <w:r>
        <w:t>Razlučna</w:t>
      </w:r>
      <w:proofErr w:type="spellEnd"/>
      <w:r>
        <w:t xml:space="preserve"> vjerovnica može se i u tijeku 2. i 3. javne dražbe pred Finom koristiti svojim pravom iz čl. 247. st. 7. Stečajnog zakona. </w:t>
      </w:r>
    </w:p>
    <w:p w:rsidRDefault="00D86AFC" w:rsidP="007136ED" w:rsidR="00D86AFC">
      <w:pPr>
        <w:ind w:firstLine="708"/>
        <w:jc w:val="both"/>
      </w:pPr>
      <w:r>
        <w:t xml:space="preserve">Rok za uplatu kupoprodajne cijene određen je po slobodnoj ocjeni suda u ovom rješenju jer Zakon ne definira uvjete prodaje po čl. 247.st.7. u smislu određivanja roka uplate kupoprodajne cijene, a uvjeti prodaje određeni zaključkom o prodaji u pogledu roka za uplatu kupoprodajne cijene su određeni za kupce koji kupuju  nekretninu na javnoj dražbi pred Finom, a ne za </w:t>
      </w:r>
      <w:proofErr w:type="spellStart"/>
      <w:r>
        <w:t>razlučnog</w:t>
      </w:r>
      <w:proofErr w:type="spellEnd"/>
      <w:r>
        <w:t xml:space="preserve"> vjerovnika koji se koristi svojim pravom po čl. 247.st.7. Stečajnog zakona. </w:t>
      </w:r>
    </w:p>
    <w:p w:rsidRDefault="007136ED" w:rsidP="007136ED" w:rsidR="007136ED">
      <w:pPr>
        <w:ind w:firstLine="708"/>
        <w:jc w:val="both"/>
      </w:pPr>
      <w:r>
        <w:t xml:space="preserve">Pismeni </w:t>
      </w:r>
      <w:proofErr w:type="spellStart"/>
      <w:r>
        <w:t>otpravak</w:t>
      </w:r>
      <w:proofErr w:type="spellEnd"/>
      <w:r>
        <w:t xml:space="preserve"> ovog rješenja se dostavlja kupcu</w:t>
      </w:r>
      <w:r w:rsidR="00FE5E38">
        <w:t xml:space="preserve"> po pravomoćnosti, a radi dostave se </w:t>
      </w:r>
      <w:r>
        <w:t xml:space="preserve"> objavljuje na </w:t>
      </w:r>
      <w:proofErr w:type="spellStart"/>
      <w:r>
        <w:t>eOglasnoj</w:t>
      </w:r>
      <w:proofErr w:type="spellEnd"/>
      <w:r>
        <w:t xml:space="preserve"> ploči suda.</w:t>
      </w:r>
    </w:p>
    <w:p w:rsidRDefault="007136ED" w:rsidP="00FE5E38" w:rsidR="007136ED">
      <w:pPr>
        <w:jc w:val="both"/>
      </w:pPr>
      <w:r>
        <w:tab/>
      </w:r>
    </w:p>
    <w:p w:rsidRDefault="007136ED" w:rsidP="007136ED" w:rsidR="007136ED">
      <w:pPr>
        <w:ind w:firstLine="708"/>
      </w:pPr>
      <w:r>
        <w:t xml:space="preserve">U Slavonskom Brodu </w:t>
      </w:r>
      <w:r w:rsidR="00D86AFC">
        <w:t>30. kolovoza</w:t>
      </w:r>
      <w:r>
        <w:t xml:space="preserve"> 2017.  </w:t>
      </w:r>
    </w:p>
    <w:p w:rsidRDefault="007136ED" w:rsidP="007136ED" w:rsidR="007136ED"/>
    <w:p w:rsidRDefault="007136ED" w:rsidP="007136ED" w:rsidR="007136ED">
      <w:r>
        <w:t>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</w:t>
      </w:r>
      <w:r>
        <w:tab/>
      </w:r>
      <w:r>
        <w:tab/>
        <w:t>   </w:t>
      </w:r>
      <w:r>
        <w:tab/>
      </w:r>
      <w:r>
        <w:tab/>
      </w:r>
      <w:r>
        <w:tab/>
      </w:r>
      <w:r>
        <w:tab/>
      </w:r>
      <w:r>
        <w:tab/>
      </w:r>
      <w:r>
        <w:tab/>
        <w:t>   Stečajna sutkinja:</w:t>
      </w:r>
    </w:p>
    <w:p w:rsidRDefault="007136ED" w:rsidP="007136ED" w:rsidR="007136E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Daniela Martini Maoduš</w:t>
      </w:r>
    </w:p>
    <w:p w:rsidRDefault="007136ED" w:rsidP="007136ED" w:rsidR="007136ED">
      <w:r>
        <w:t>            </w:t>
      </w:r>
    </w:p>
    <w:p w:rsidRDefault="007136ED" w:rsidP="007136ED" w:rsidR="007136ED">
      <w:r>
        <w:t> </w:t>
      </w:r>
    </w:p>
    <w:p w:rsidRDefault="007136ED" w:rsidP="007136ED" w:rsidR="007136ED"/>
    <w:p w:rsidRDefault="007136ED" w:rsidP="007136ED" w:rsidR="007136ED">
      <w:pPr>
        <w:rPr>
          <w:sz w:val="18"/>
          <w:szCs w:val="18"/>
        </w:rPr>
      </w:pPr>
      <w:r>
        <w:rPr>
          <w:sz w:val="18"/>
          <w:szCs w:val="18"/>
        </w:rPr>
        <w:t xml:space="preserve">NAPUTAK O PRAVNOM LIJEKU : protiv ovog rješenja pravo na žalbu imaju stečajni upravitelj, svi ponuditelji i </w:t>
      </w:r>
      <w:proofErr w:type="spellStart"/>
      <w:r>
        <w:rPr>
          <w:sz w:val="18"/>
          <w:szCs w:val="18"/>
        </w:rPr>
        <w:t>razlučni</w:t>
      </w:r>
      <w:proofErr w:type="spellEnd"/>
      <w:r>
        <w:rPr>
          <w:sz w:val="18"/>
          <w:szCs w:val="18"/>
        </w:rPr>
        <w:t xml:space="preserve"> vjerovnici. Žalba se podnosi ovom Sudu u tri primjerka, a o žalbi odlučuje VTS RH u Zagrebu. Rok za žalbu počinje teći osmog dana od dana objave rješenja na E oglasnoj ploči .Žalba se podnosi u roku od 8 dana</w:t>
      </w:r>
      <w:r w:rsidR="00827092">
        <w:rPr>
          <w:sz w:val="18"/>
          <w:szCs w:val="18"/>
        </w:rPr>
        <w:t xml:space="preserve">, rješenje se dostavlja putem </w:t>
      </w:r>
      <w:proofErr w:type="spellStart"/>
      <w:r w:rsidR="00827092">
        <w:rPr>
          <w:sz w:val="18"/>
          <w:szCs w:val="18"/>
        </w:rPr>
        <w:t>eOglasne</w:t>
      </w:r>
      <w:proofErr w:type="spellEnd"/>
      <w:r w:rsidR="00827092">
        <w:rPr>
          <w:sz w:val="18"/>
          <w:szCs w:val="18"/>
        </w:rPr>
        <w:t xml:space="preserve"> ploče, a drugi način dostave rješenja ne utječe na učinak dostave i tijek roka za žalbu.</w:t>
      </w:r>
    </w:p>
    <w:p w:rsidRDefault="007136ED" w:rsidP="007136ED" w:rsidR="007136ED">
      <w:pPr>
        <w:rPr>
          <w:sz w:val="18"/>
          <w:szCs w:val="18"/>
        </w:rPr>
      </w:pPr>
    </w:p>
    <w:p w:rsidRDefault="007136ED" w:rsidP="007136ED" w:rsidR="007136ED"/>
    <w:p w:rsidRDefault="007136ED" w:rsidP="007136ED" w:rsidR="007136ED" w:rsidRPr="00A8105E">
      <w:pPr>
        <w:rPr>
          <w:sz w:val="16"/>
          <w:szCs w:val="16"/>
        </w:rPr>
      </w:pPr>
      <w:r w:rsidRPr="00A8105E">
        <w:rPr>
          <w:sz w:val="16"/>
          <w:szCs w:val="16"/>
        </w:rPr>
        <w:t>Dostaviti:</w:t>
      </w:r>
    </w:p>
    <w:p w:rsidRDefault="007136ED" w:rsidP="007136ED" w:rsidR="007136ED">
      <w:pPr>
        <w:rPr>
          <w:sz w:val="16"/>
          <w:szCs w:val="16"/>
        </w:rPr>
      </w:pPr>
      <w:r w:rsidRPr="00A8105E">
        <w:rPr>
          <w:sz w:val="16"/>
          <w:szCs w:val="16"/>
        </w:rPr>
        <w:t xml:space="preserve">- kupcu, po punomoćniku </w:t>
      </w:r>
      <w:r w:rsidR="00827092" w:rsidRPr="00A8105E">
        <w:rPr>
          <w:sz w:val="16"/>
          <w:szCs w:val="16"/>
        </w:rPr>
        <w:t>–</w:t>
      </w:r>
      <w:r w:rsidRPr="00A8105E">
        <w:rPr>
          <w:sz w:val="16"/>
          <w:szCs w:val="16"/>
        </w:rPr>
        <w:t xml:space="preserve"> poštom</w:t>
      </w:r>
      <w:r w:rsidR="00827092" w:rsidRPr="00A8105E">
        <w:rPr>
          <w:sz w:val="16"/>
          <w:szCs w:val="16"/>
        </w:rPr>
        <w:t xml:space="preserve"> po pravomoćnosti s klauzulom, ako isto postane pravomoćno</w:t>
      </w:r>
    </w:p>
    <w:p w:rsidRDefault="00692B35" w:rsidP="007136ED" w:rsidR="00692B35" w:rsidRPr="00A8105E">
      <w:pPr>
        <w:rPr>
          <w:sz w:val="16"/>
          <w:szCs w:val="16"/>
        </w:rPr>
      </w:pPr>
      <w:r>
        <w:rPr>
          <w:sz w:val="16"/>
          <w:szCs w:val="16"/>
        </w:rPr>
        <w:t>-po uplati kupoprodajne cijene s potvrdom o uplati i dopisom dostaviti gruntovnici</w:t>
      </w:r>
    </w:p>
    <w:p w:rsidRDefault="007136ED" w:rsidP="007136ED" w:rsidR="007136ED" w:rsidRPr="00A8105E">
      <w:pPr>
        <w:rPr>
          <w:sz w:val="16"/>
          <w:szCs w:val="16"/>
        </w:rPr>
      </w:pPr>
      <w:r w:rsidRPr="00A8105E">
        <w:rPr>
          <w:sz w:val="16"/>
          <w:szCs w:val="16"/>
        </w:rPr>
        <w:t xml:space="preserve">- -putem </w:t>
      </w:r>
      <w:proofErr w:type="spellStart"/>
      <w:r w:rsidRPr="00A8105E">
        <w:rPr>
          <w:sz w:val="16"/>
          <w:szCs w:val="16"/>
        </w:rPr>
        <w:t>eOglasne</w:t>
      </w:r>
      <w:proofErr w:type="spellEnd"/>
      <w:r w:rsidRPr="00A8105E">
        <w:rPr>
          <w:sz w:val="16"/>
          <w:szCs w:val="16"/>
        </w:rPr>
        <w:t xml:space="preserve"> ploča</w:t>
      </w:r>
      <w:r w:rsidR="00827092" w:rsidRPr="00A8105E">
        <w:rPr>
          <w:sz w:val="16"/>
          <w:szCs w:val="16"/>
        </w:rPr>
        <w:t xml:space="preserve"> radi dostave kupcu, stečajnom upravitelju, </w:t>
      </w:r>
      <w:proofErr w:type="spellStart"/>
      <w:r w:rsidR="00827092" w:rsidRPr="00A8105E">
        <w:rPr>
          <w:sz w:val="16"/>
          <w:szCs w:val="16"/>
        </w:rPr>
        <w:t>razlučnim</w:t>
      </w:r>
      <w:proofErr w:type="spellEnd"/>
      <w:r w:rsidR="00827092" w:rsidRPr="00A8105E">
        <w:rPr>
          <w:sz w:val="16"/>
          <w:szCs w:val="16"/>
        </w:rPr>
        <w:t xml:space="preserve"> vjerovnicima, stečajnim vjerovnicima i svim zainteresiranim</w:t>
      </w:r>
    </w:p>
    <w:p w:rsidRDefault="007136ED" w:rsidP="007136ED" w:rsidR="007136ED" w:rsidRPr="00A8105E">
      <w:pPr>
        <w:rPr>
          <w:sz w:val="16"/>
          <w:szCs w:val="16"/>
        </w:rPr>
      </w:pPr>
      <w:r w:rsidRPr="00A8105E">
        <w:rPr>
          <w:sz w:val="16"/>
          <w:szCs w:val="16"/>
        </w:rPr>
        <w:t>- kalendar:</w:t>
      </w:r>
      <w:r w:rsidR="00827092" w:rsidRPr="00A8105E">
        <w:rPr>
          <w:sz w:val="16"/>
          <w:szCs w:val="16"/>
        </w:rPr>
        <w:t xml:space="preserve"> 17</w:t>
      </w:r>
      <w:r w:rsidRPr="00A8105E">
        <w:rPr>
          <w:sz w:val="16"/>
          <w:szCs w:val="16"/>
        </w:rPr>
        <w:t xml:space="preserve"> dana</w:t>
      </w:r>
    </w:p>
    <w:p w:rsidRDefault="00D6473F" w:rsidR="00D6473F" w:rsidRPr="00A8105E">
      <w:pPr>
        <w:rPr>
          <w:sz w:val="16"/>
          <w:szCs w:val="16"/>
        </w:rPr>
      </w:pPr>
    </w:p>
    <w:sectPr w:rsidR="00D6473F" w:rsidRPr="00A8105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943B4D"/>
    <w:multiLevelType w:val="hybridMultilevel"/>
    <w:tmpl w:val="DD36F27A"/>
    <w:lvl w:tplc="BAB8D31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9D4FAB"/>
    <w:multiLevelType w:val="hybridMultilevel"/>
    <w:tmpl w:val="622EE1A8"/>
    <w:lvl w:tplc="981AC2DA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74B1FC0"/>
    <w:multiLevelType w:val="hybridMultilevel"/>
    <w:tmpl w:val="0D9C8BE0"/>
    <w:lvl w:tplc="6924E89A" w:ilvl="0">
      <w:start w:val="1"/>
      <w:numFmt w:val="lowerLetter"/>
      <w:lvlText w:val="%1)"/>
      <w:lvlJc w:val="left"/>
      <w:pPr>
        <w:ind w:hanging="1056" w:left="2124"/>
      </w:pPr>
    </w:lvl>
    <w:lvl w:tplc="041A0019" w:ilvl="1">
      <w:start w:val="1"/>
      <w:numFmt w:val="lowerLetter"/>
      <w:lvlText w:val="%2."/>
      <w:lvlJc w:val="left"/>
      <w:pPr>
        <w:ind w:hanging="360" w:left="2148"/>
      </w:pPr>
    </w:lvl>
    <w:lvl w:tplc="041A001B" w:ilvl="2">
      <w:start w:val="1"/>
      <w:numFmt w:val="lowerRoman"/>
      <w:lvlText w:val="%3."/>
      <w:lvlJc w:val="right"/>
      <w:pPr>
        <w:ind w:hanging="180" w:left="2868"/>
      </w:pPr>
    </w:lvl>
    <w:lvl w:tplc="041A000F" w:ilvl="3">
      <w:start w:val="1"/>
      <w:numFmt w:val="decimal"/>
      <w:lvlText w:val="%4."/>
      <w:lvlJc w:val="left"/>
      <w:pPr>
        <w:ind w:hanging="360" w:left="3588"/>
      </w:pPr>
    </w:lvl>
    <w:lvl w:tplc="041A0019" w:ilvl="4">
      <w:start w:val="1"/>
      <w:numFmt w:val="lowerLetter"/>
      <w:lvlText w:val="%5."/>
      <w:lvlJc w:val="left"/>
      <w:pPr>
        <w:ind w:hanging="360" w:left="4308"/>
      </w:pPr>
    </w:lvl>
    <w:lvl w:tplc="041A001B" w:ilvl="5">
      <w:start w:val="1"/>
      <w:numFmt w:val="lowerRoman"/>
      <w:lvlText w:val="%6."/>
      <w:lvlJc w:val="right"/>
      <w:pPr>
        <w:ind w:hanging="180" w:left="5028"/>
      </w:pPr>
    </w:lvl>
    <w:lvl w:tplc="041A000F" w:ilvl="6">
      <w:start w:val="1"/>
      <w:numFmt w:val="decimal"/>
      <w:lvlText w:val="%7."/>
      <w:lvlJc w:val="left"/>
      <w:pPr>
        <w:ind w:hanging="360" w:left="5748"/>
      </w:pPr>
    </w:lvl>
    <w:lvl w:tplc="041A0019" w:ilvl="7">
      <w:start w:val="1"/>
      <w:numFmt w:val="lowerLetter"/>
      <w:lvlText w:val="%8."/>
      <w:lvlJc w:val="left"/>
      <w:pPr>
        <w:ind w:hanging="360" w:left="6468"/>
      </w:pPr>
    </w:lvl>
    <w:lvl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5FB03380"/>
    <w:multiLevelType w:val="hybridMultilevel"/>
    <w:tmpl w:val="EF9A8982"/>
    <w:lvl w:tplc="B488537C" w:ilvl="0">
      <w:start w:val="1"/>
      <w:numFmt w:val="lowerLetter"/>
      <w:lvlText w:val="%1)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6D1110D"/>
    <w:multiLevelType w:val="hybridMultilevel"/>
    <w:tmpl w:val="20B62606"/>
    <w:lvl w:tplc="416E94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36ED"/>
    <w:rsid w:val="001E28C6"/>
    <w:rsid w:val="00430A04"/>
    <w:rsid w:val="00435D6E"/>
    <w:rsid w:val="00692B35"/>
    <w:rsid w:val="006E1632"/>
    <w:rsid w:val="006F6B8B"/>
    <w:rsid w:val="007136ED"/>
    <w:rsid w:val="00827092"/>
    <w:rsid w:val="008E5704"/>
    <w:rsid w:val="00A241FF"/>
    <w:rsid w:val="00A8105E"/>
    <w:rsid w:val="00A904B3"/>
    <w:rsid w:val="00AC7570"/>
    <w:rsid w:val="00D6473F"/>
    <w:rsid w:val="00D77D7A"/>
    <w:rsid w:val="00D84BB9"/>
    <w:rsid w:val="00D86AFC"/>
    <w:rsid w:val="00D9033D"/>
    <w:rsid w:val="00F749B7"/>
    <w:rsid w:val="00FE5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36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136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36ED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136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57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7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7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7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7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36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136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36ED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136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57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7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7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7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7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707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077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39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2070</izvorni_sadrzaj>
    <derivirana_varijabla naziv="DomainObject.Predmet.Broj_1">2070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2016.</izvorni_sadrzaj>
    <derivirana_varijabla naziv="DomainObject.Predmet.DatumOsnivanja_1">15.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St-2070/2016</izvorni_sadrzaj>
    <derivirana_varijabla naziv="DomainObject.Predmet.OznakaBroj_1">St-2070/2016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MACRO - COMMERC d. o. o. Završje</izvorni_sadrzaj>
    <derivirana_varijabla naziv="DomainObject.Predmet.ProtustrankaFormated_1">  MACRO - COMMERC d. o. o. Završje</derivirana_varijabla>
  </DomainObject.Predmet.ProtustrankaFormated>
  <DomainObject.Predmet.ProtustrankaFormatedOIB>
    <izvorni_sadrzaj>  MACRO - COMMERC d. o. o. Završje, OIB 86057633877</izvorni_sadrzaj>
    <derivirana_varijabla naziv="DomainObject.Predmet.ProtustrankaFormatedOIB_1">  MACRO - COMMERC d. o. o. Završje, OIB 86057633877</derivirana_varijabla>
  </DomainObject.Predmet.ProtustrankaFormatedOIB>
  <DomainObject.Predmet.ProtustrankaFormatedWithAdress>
    <izvorni_sadrzaj> MACRO - COMMERC d. o. o. Završje, Sv.Antuna 104, Slavonski Brod</izvorni_sadrzaj>
    <derivirana_varijabla naziv="DomainObject.Predmet.ProtustrankaFormatedWithAdress_1"> MACRO - COMMERC d. o. o. Završje, Sv.Antuna 104, Slavonski Brod</derivirana_varijabla>
  </DomainObject.Predmet.ProtustrankaFormatedWithAdress>
  <DomainObject.Predmet.ProtustrankaFormatedWithAdressOIB>
    <izvorni_sadrzaj> MACRO - COMMERC d. o. o. Završje, OIB 86057633877, Sv.Antuna 104, Slavonski Brod</izvorni_sadrzaj>
    <derivirana_varijabla naziv="DomainObject.Predmet.ProtustrankaFormatedWithAdressOIB_1"> MACRO - COMMERC d. o. o. Završje, OIB 86057633877, Sv.Antuna 104, Slavonski Brod</derivirana_varijabla>
  </DomainObject.Predmet.ProtustrankaFormatedWithAdressOIB>
  <DomainObject.Predmet.ProtustrankaWithAdress>
    <izvorni_sadrzaj>MACRO - COMMERC d. o. o. Završje Sv.Antuna 104, Slavonski Brod</izvorni_sadrzaj>
    <derivirana_varijabla naziv="DomainObject.Predmet.ProtustrankaWithAdress_1">MACRO - COMMERC d. o. o. Završje Sv.Antuna 104, Slavonski Brod</derivirana_varijabla>
  </DomainObject.Predmet.ProtustrankaWithAdress>
  <DomainObject.Predmet.ProtustrankaWithAdressOIB>
    <izvorni_sadrzaj>MACRO - COMMERC d. o. o. Završje, OIB 86057633877, Sv.Antuna 104, Slavonski Brod</izvorni_sadrzaj>
    <derivirana_varijabla naziv="DomainObject.Predmet.ProtustrankaWithAdressOIB_1">MACRO - COMMERC d. o. o. Završje, OIB 86057633877, Sv.Antuna 104, Slavonski Brod</derivirana_varijabla>
  </DomainObject.Predmet.ProtustrankaWithAdressOIB>
  <DomainObject.Predmet.ProtustrankaNazivFormated>
    <izvorni_sadrzaj>MACRO - COMMERC d. o. o. Završje</izvorni_sadrzaj>
    <derivirana_varijabla naziv="DomainObject.Predmet.ProtustrankaNazivFormated_1">MACRO - COMMERC d. o. o. Završje</derivirana_varijabla>
  </DomainObject.Predmet.ProtustrankaNazivFormated>
  <DomainObject.Predmet.ProtustrankaNazivFormatedOIB>
    <izvorni_sadrzaj>MACRO - COMMERC d. o. o. Završje, OIB 86057633877</izvorni_sadrzaj>
    <derivirana_varijabla naziv="DomainObject.Predmet.ProtustrankaNazivFormatedOIB_1">MACRO - COMMERC d. o. o. Završje, OIB 86057633877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SLAVONSKI BROD</izvorni_sadrzaj>
    <derivirana_varijabla naziv="DomainObject.Predmet.StrankaFormated_1">  RH, MINISTARSTVO FINANCIJA, POREZNA UPRAVA, PODRUČNI URED SLAVONSKI BROD</derivirana_varijabla>
  </DomainObject.Predmet.StrankaFormated>
  <DomainObject.Predmet.StrankaFormatedOIB>
    <izvorni_sadrzaj>  RH, MINISTARSTVO FINANCIJA, POREZNA UPRAVA, PODRUČNI URED SLAVONSKI BROD</izvorni_sadrzaj>
    <derivirana_varijabla naziv="DomainObject.Predmet.StrankaFormatedOIB_1">  RH, MINISTARSTVO FINANCIJA, POREZNA UPRAVA, PODRUČNI URED SLAVONSKI BROD</derivirana_varijabla>
  </DomainObject.Predmet.StrankaFormatedOIB>
  <DomainObject.Predmet.StrankaFormatedWithAdress>
    <izvorni_sadrzaj> RH, MINISTARSTVO FINANCIJA, POREZNA UPRAVA, PODRUČNI URED SLAVONSKI BROD, P. SVAČIĆA 2B, 35000 Slavonski Brod</izvorni_sadrzaj>
    <derivirana_varijabla naziv="DomainObject.Predmet.StrankaFormatedWithAdress_1"> RH, MINISTARSTVO FINANCIJA, POREZNA UPRAVA, PODRUČNI URED SLAVONSKI BROD, P. SVAČIĆA 2B, 35000 Slavonski Brod</derivirana_varijabla>
  </DomainObject.Predmet.StrankaFormatedWithAdress>
  <DomainObject.Predmet.StrankaFormatedWithAdressOIB>
    <izvorni_sadrzaj> RH, MINISTARSTVO FINANCIJA, POREZNA UPRAVA, PODRUČNI URED SLAVONSKI BROD, P. SVAČIĆA 2B, 35000 Slavonski Brod</izvorni_sadrzaj>
    <derivirana_varijabla naziv="DomainObject.Predmet.StrankaFormatedWithAdressOIB_1"> RH, MINISTARSTVO FINANCIJA, POREZNA UPRAVA, PODRUČNI URED SLAVONSKI BROD, P. SVAČIĆA 2B, 35000 Slavonski Brod</derivirana_varijabla>
  </DomainObject.Predmet.StrankaFormatedWithAdressOIB>
  <DomainObject.Predmet.StrankaWithAdress>
    <izvorni_sadrzaj>RH, MINISTARSTVO FINANCIJA, POREZNA UPRAVA, PODRUČNI URED SLAVONSKI BROD P. SVAČIĆA 2B,35000 Slavonski Brod</izvorni_sadrzaj>
    <derivirana_varijabla naziv="DomainObject.Predmet.StrankaWithAdress_1">RH, MINISTARSTVO FINANCIJA, POREZNA UPRAVA, PODRUČNI URED SLAVONSKI BROD P. SVAČIĆA 2B,35000 Slavonski Brod</derivirana_varijabla>
  </DomainObject.Predmet.StrankaWithAdress>
  <DomainObject.Predmet.StrankaWithAdressOIB>
    <izvorni_sadrzaj>RH, MINISTARSTVO FINANCIJA, POREZNA UPRAVA, PODRUČNI URED SLAVONSKI BROD, P. SVAČIĆA 2B,35000 Slavonski Brod</izvorni_sadrzaj>
    <derivirana_varijabla naziv="DomainObject.Predmet.StrankaWithAdressOIB_1">RH, MINISTARSTVO FINANCIJA, POREZNA UPRAVA, PODRUČNI URED SLAVONSKI BROD, P. SVAČIĆA 2B,35000 Slavonski Brod</derivirana_varijabla>
  </DomainObject.Predmet.StrankaWithAdressOIB>
  <DomainObject.Predmet.StrankaNazivFormated>
    <izvorni_sadrzaj>RH, MINISTARSTVO FINANCIJA, POREZNA UPRAVA, PODRUČNI URED SLAVONSKI BROD</izvorni_sadrzaj>
    <derivirana_varijabla naziv="DomainObject.Predmet.StrankaNazivFormated_1">RH, MINISTARSTVO FINANCIJA, POREZNA UPRAVA, PODRUČNI URED SLAVONSKI BROD</derivirana_varijabla>
  </DomainObject.Predmet.StrankaNazivFormated>
  <DomainObject.Predmet.StrankaNazivFormatedOIB>
    <izvorni_sadrzaj>RH, MINISTARSTVO FINANCIJA, POREZNA UPRAVA, PODRUČNI URED SLAVONSKI BROD</izvorni_sadrzaj>
    <derivirana_varijabla naziv="DomainObject.Predmet.StrankaNazivFormatedOIB_1">RH, MINISTARSTVO FINANCIJA, POREZNA UPRAVA, PODRUČNI URED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RH, MINISTARSTVO FINANCIJA, POREZNA UPRAVA, PODRUČNI URED SLAVONSKI BROD</item>
    </izvorni_sadrzaj>
    <derivirana_varijabla naziv="DomainObject.Predmet.StrankaListFormated_1">
      <item>RH, MINISTARSTVO FINANCIJA, POREZNA UPRAVA, PODRUČNI URED SLAVONSKI BROD</item>
    </derivirana_varijabla>
  </DomainObject.Predmet.StrankaListFormated>
  <DomainObject.Predmet.StrankaListFormatedOIB>
    <izvorni_sadrzaj>
      <item>RH, MINISTARSTVO FINANCIJA, POREZNA UPRAVA, PODRUČNI URED SLAVONSKI BROD</item>
    </izvorni_sadrzaj>
    <derivirana_varijabla naziv="DomainObject.Predmet.StrankaListFormatedOIB_1">
      <item>RH, MINISTARSTVO FINANCIJA, POREZNA UPRAVA, PODRUČNI URED SLAVONSKI BROD</item>
    </derivirana_varijabla>
  </DomainObject.Predmet.StrankaListFormatedOIB>
  <DomainObject.Predmet.StrankaListFormatedWithAdress>
    <izvorni_sadrzaj>
      <item>RH, MINISTARSTVO FINANCIJA, POREZNA UPRAVA, PODRUČNI URED SLAVONSKI BROD, P. SVAČIĆA 2B, 35000 Slavonski Brod</item>
    </izvorni_sadrzaj>
    <derivirana_varijabla naziv="DomainObject.Predmet.StrankaListFormatedWithAdress_1">
      <item>RH, MINISTARSTVO FINANCIJA, POREZNA UPRAVA, PODRUČNI URED SLAVONSKI BROD, P. SVAČIĆA 2B, 35000 Slavonski Brod</item>
    </derivirana_varijabla>
  </DomainObject.Predmet.StrankaListFormatedWithAdress>
  <DomainObject.Predmet.StrankaListFormatedWithAdressOIB>
    <izvorni_sadrzaj>
      <item>RH, MINISTARSTVO FINANCIJA, POREZNA UPRAVA, PODRUČNI URED SLAVONSKI BROD, P. SVAČIĆA 2B, 35000 Slavonski Brod</item>
    </izvorni_sadrzaj>
    <derivirana_varijabla naziv="DomainObject.Predmet.StrankaListFormatedWithAdressOIB_1">
      <item>RH, MINISTARSTVO FINANCIJA, POREZNA UPRAVA, PODRUČNI URED SLAVONSKI BROD, P. SVAČIĆA 2B, 35000 Slavonski Brod</item>
    </derivirana_varijabla>
  </DomainObject.Predmet.StrankaListFormatedWithAdressOIB>
  <DomainObject.Predmet.StrankaListNazivFormated>
    <izvorni_sadrzaj>
      <item>RH, MINISTARSTVO FINANCIJA, POREZNA UPRAVA, PODRUČNI URED SLAVONSKI BROD</item>
    </izvorni_sadrzaj>
    <derivirana_varijabla naziv="DomainObject.Predmet.StrankaListNazivFormated_1">
      <item>RH, MINISTARSTVO FINANCIJA, POREZNA UPRAVA, PODRUČNI URED SLAVONSKI BROD</item>
    </derivirana_varijabla>
  </DomainObject.Predmet.StrankaListNazivFormated>
  <DomainObject.Predmet.StrankaListNazivFormatedOIB>
    <izvorni_sadrzaj>
      <item>RH, MINISTARSTVO FINANCIJA, POREZNA UPRAVA, PODRUČNI URED SLAVONSKI BROD</item>
    </izvorni_sadrzaj>
    <derivirana_varijabla naziv="DomainObject.Predmet.StrankaListNazivFormatedOIB_1">
      <item>RH, MINISTARSTVO FINANCIJA, POREZNA UPRAVA, PODRUČNI URED SLAVONSKI BROD</item>
    </derivirana_varijabla>
  </DomainObject.Predmet.StrankaListNazivFormatedOIB>
  <DomainObject.Predmet.ProtuStrankaListFormated>
    <izvorni_sadrzaj>
      <item>MACRO - COMMERC d. o. o. Završje</item>
    </izvorni_sadrzaj>
    <derivirana_varijabla naziv="DomainObject.Predmet.ProtuStrankaListFormated_1">
      <item>MACRO - COMMERC d. o. o. Završje</item>
    </derivirana_varijabla>
  </DomainObject.Predmet.ProtuStrankaListFormated>
  <DomainObject.Predmet.ProtuStrankaListFormatedOIB>
    <izvorni_sadrzaj>
      <item>MACRO - COMMERC d. o. o. Završje, OIB 86057633877</item>
    </izvorni_sadrzaj>
    <derivirana_varijabla naziv="DomainObject.Predmet.ProtuStrankaListFormatedOIB_1">
      <item>MACRO - COMMERC d. o. o. Završje, OIB 86057633877</item>
    </derivirana_varijabla>
  </DomainObject.Predmet.ProtuStrankaListFormatedOIB>
  <DomainObject.Predmet.ProtuStrankaListFormatedWithAdress>
    <izvorni_sadrzaj>
      <item>MACRO - COMMERC d. o. o. Završje, Sv.Antuna 104, Slavonski Brod</item>
    </izvorni_sadrzaj>
    <derivirana_varijabla naziv="DomainObject.Predmet.ProtuStrankaListFormatedWithAdress_1">
      <item>MACRO - COMMERC d. o. o. Završje, Sv.Antuna 104, Slavonski Brod</item>
    </derivirana_varijabla>
  </DomainObject.Predmet.ProtuStrankaListFormatedWithAdress>
  <DomainObject.Predmet.ProtuStrankaListFormatedWithAdressOIB>
    <izvorni_sadrzaj>
      <item>MACRO - COMMERC d. o. o. Završje, OIB 86057633877, Sv.Antuna 104, Slavonski Brod</item>
    </izvorni_sadrzaj>
    <derivirana_varijabla naziv="DomainObject.Predmet.ProtuStrankaListFormatedWithAdressOIB_1">
      <item>MACRO - COMMERC d. o. o. Završje, OIB 86057633877, Sv.Antuna 104, Slavonski Brod</item>
    </derivirana_varijabla>
  </DomainObject.Predmet.ProtuStrankaListFormatedWithAdressOIB>
  <DomainObject.Predmet.ProtuStrankaListNazivFormated>
    <izvorni_sadrzaj>
      <item>MACRO - COMMERC d. o. o. Završje</item>
    </izvorni_sadrzaj>
    <derivirana_varijabla naziv="DomainObject.Predmet.ProtuStrankaListNazivFormated_1">
      <item>MACRO - COMMERC d. o. o. Završje</item>
    </derivirana_varijabla>
  </DomainObject.Predmet.ProtuStrankaListNazivFormated>
  <DomainObject.Predmet.ProtuStrankaListNazivFormatedOIB>
    <izvorni_sadrzaj>
      <item>MACRO - COMMERC d. o. o. Završje, OIB 86057633877</item>
    </izvorni_sadrzaj>
    <derivirana_varijabla naziv="DomainObject.Predmet.ProtuStrankaListNazivFormatedOIB_1">
      <item>MACRO - COMMERC d. o. o. Završje, OIB 86057633877</item>
    </derivirana_varijabla>
  </DomainObject.Predmet.ProtuStrankaListNazivFormatedOIB>
  <DomainObject.Predmet.OstaliListFormated>
    <izvorni_sadrzaj>
      <item>IVICA ZEBA</item>
      <item>Daša Panjaković Senjić</item>
      <item>Krešimir Sivrić</item>
    </izvorni_sadrzaj>
    <derivirana_varijabla naziv="DomainObject.Predmet.OstaliListFormated_1">
      <item>IVICA ZEBA</item>
      <item>Daša Panjaković Senjić</item>
      <item>Krešimir Sivrić</item>
    </derivirana_varijabla>
  </DomainObject.Predmet.OstaliListFormated>
  <DomainObject.Predmet.OstaliListFormatedOIB>
    <izvorni_sadrzaj>
      <item>IVICA ZEBA</item>
      <item>Daša Panjaković Senjić</item>
      <item>Krešimir Sivrić</item>
    </izvorni_sadrzaj>
    <derivirana_varijabla naziv="DomainObject.Predmet.OstaliListFormatedOIB_1">
      <item>IVICA ZEBA</item>
      <item>Daša Panjaković Senjić</item>
      <item>Krešimir Sivrić</item>
    </derivirana_varijabla>
  </DomainObject.Predmet.OstaliListFormatedOIB>
  <DomainObject.Predmet.OstaliListFormatedWithAdress>
    <izvorni_sadrzaj>
      <item>IVICA ZEBA, Sv. Antuna 104, 35000 Slavonski Brod</item>
      <item>Daša Panjaković Senjić</item>
      <item>Krešimir Sivrić</item>
    </izvorni_sadrzaj>
    <derivirana_varijabla naziv="DomainObject.Predmet.OstaliListFormatedWithAdress_1">
      <item>IVICA ZEBA, Sv. Antuna 104, 35000 Slavonski Brod</item>
      <item>Daša Panjaković Senjić</item>
      <item>Krešimir Sivrić</item>
    </derivirana_varijabla>
  </DomainObject.Predmet.OstaliListFormatedWithAdress>
  <DomainObject.Predmet.OstaliListFormatedWithAdressOIB>
    <izvorni_sadrzaj>
      <item>IVICA ZEBA, Sv. Antuna 104, 35000 Slavonski Brod</item>
      <item>Daša Panjaković Senjić</item>
      <item>Krešimir Sivrić</item>
    </izvorni_sadrzaj>
    <derivirana_varijabla naziv="DomainObject.Predmet.OstaliListFormatedWithAdressOIB_1">
      <item>IVICA ZEBA, Sv. Antuna 104, 35000 Slavonski Brod</item>
      <item>Daša Panjaković Senjić</item>
      <item>Krešimir Sivrić</item>
    </derivirana_varijabla>
  </DomainObject.Predmet.OstaliListFormatedWithAdressOIB>
  <DomainObject.Predmet.OstaliListNazivFormated>
    <izvorni_sadrzaj>
      <item>IVICA ZEBA</item>
      <item>Daša Panjaković Senjić</item>
      <item>Krešimir Sivrić</item>
    </izvorni_sadrzaj>
    <derivirana_varijabla naziv="DomainObject.Predmet.OstaliListNazivFormated_1">
      <item>IVICA ZEBA</item>
      <item>Daša Panjaković Senjić</item>
      <item>Krešimir Sivrić</item>
    </derivirana_varijabla>
  </DomainObject.Predmet.OstaliListNazivFormated>
  <DomainObject.Predmet.OstaliListNazivFormatedOIB>
    <izvorni_sadrzaj>
      <item>IVICA ZEBA</item>
      <item>Daša Panjaković Senjić</item>
      <item>Krešimir Sivrić</item>
    </izvorni_sadrzaj>
    <derivirana_varijabla naziv="DomainObject.Predmet.OstaliListNazivFormatedOIB_1">
      <item>IVICA ZEBA</item>
      <item>Daša Panjaković Senjić</item>
      <item>Krešimir Sivrić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SLAVONSKI BROD</izvorni_sadrzaj>
    <derivirana_varijabla naziv="DomainObject.Predmet.StrankaIDrugi_1">RH, MINISTARSTVO FINANCIJA, POREZNA UPRAVA, PODRUČNI URED SLAVONSKI BROD</derivirana_varijabla>
  </DomainObject.Predmet.StrankaIDrugi>
  <DomainObject.Predmet.ProtustrankaIDrugi>
    <izvorni_sadrzaj>MACRO - COMMERC d. o. o. Završje</izvorni_sadrzaj>
    <derivirana_varijabla naziv="DomainObject.Predmet.ProtustrankaIDrugi_1">MACRO - COMMERC d. o. o. Završje</derivirana_varijabla>
  </DomainObject.Predmet.ProtustrankaIDrugi>
  <DomainObject.Predmet.StrankaIDrugiAdressOIB>
    <izvorni_sadrzaj>RH, MINISTARSTVO FINANCIJA, POREZNA UPRAVA, PODRUČNI URED SLAVONSKI BROD, P. SVAČIĆA 2B, 35000 Slavonski Brod</izvorni_sadrzaj>
    <derivirana_varijabla naziv="DomainObject.Predmet.StrankaIDrugiAdressOIB_1">RH, MINISTARSTVO FINANCIJA, POREZNA UPRAVA, PODRUČNI URED SLAVONSKI BROD, P. SVAČIĆA 2B, 35000 Slavonski Brod</derivirana_varijabla>
  </DomainObject.Predmet.StrankaIDrugiAdressOIB>
  <DomainObject.Predmet.ProtustrankaIDrugiAdressOIB>
    <izvorni_sadrzaj>MACRO - COMMERC d. o. o. Završje, OIB 86057633877, Sv.Antuna 104, Slavonski Brod</izvorni_sadrzaj>
    <derivirana_varijabla naziv="DomainObject.Predmet.ProtustrankaIDrugiAdressOIB_1">MACRO - COMMERC d. o. o. Završje, OIB 86057633877, Sv.Antuna 104,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SLAVONSKI BROD</item>
      <item>MACRO - COMMERC d. o. o. Završje</item>
      <item>IVICA ZEBA</item>
      <item>Daša Panjaković Senjić</item>
      <item>Krešimir Sivrić</item>
    </izvorni_sadrzaj>
    <derivirana_varijabla naziv="DomainObject.Predmet.SudioniciListNaziv_1">
      <item>RH, MINISTARSTVO FINANCIJA, POREZNA UPRAVA, PODRUČNI URED SLAVONSKI BROD</item>
      <item>MACRO - COMMERC d. o. o. Završje</item>
      <item>IVICA ZEBA</item>
      <item>Daša Panjaković Senjić</item>
      <item>Krešimir Sivrić</item>
    </derivirana_varijabla>
  </DomainObject.Predmet.SudioniciListNaziv>
  <DomainObject.Predmet.SudioniciListAdressOIB>
    <izvorni_sadrzaj>
      <item>RH, MINISTARSTVO FINANCIJA, POREZNA UPRAVA, PODRUČNI URED SLAVONSKI BROD, P. SVAČIĆA 2B,35000 Slavonski Brod</item>
      <item>MACRO - COMMERC d. o. o. Završje, OIB 86057633877, Sv.Antuna 104,Slavonski Brod</item>
      <item>IVICA ZEBA, Sv. Antuna 104,35000 Slavonski Brod</item>
      <item>Daša Panjaković Senjić</item>
      <item>Krešimir Sivrić</item>
    </izvorni_sadrzaj>
    <derivirana_varijabla naziv="DomainObject.Predmet.SudioniciListAdressOIB_1">
      <item>RH, MINISTARSTVO FINANCIJA, POREZNA UPRAVA, PODRUČNI URED SLAVONSKI BROD, P. SVAČIĆA 2B,35000 Slavonski Brod</item>
      <item>MACRO - COMMERC d. o. o. Završje, OIB 86057633877, Sv.Antuna 104,Slavonski Brod</item>
      <item>IVICA ZEBA, Sv. Antuna 104,35000 Slavonski Brod</item>
      <item>Daša Panjaković Senjić</item>
      <item>Krešimir Sivrić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86057633877</item>
      <item>, OIB null</item>
      <item>, OIB null</item>
      <item>, OIB null</item>
    </izvorni_sadrzaj>
    <derivirana_varijabla naziv="DomainObject.Predmet.SudioniciListNazivOIB_1">
      <item>, OIB null</item>
      <item>, OIB 86057633877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1077</properties:Words>
  <properties:Characters>5727</properties:Characters>
  <properties:Lines>134</properties:Lines>
  <properties:Paragraphs>39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2017-08-30T10:40:00Z</dcterms:created>
  <dc:creator>wsadmin</dc:creator>
  <cp:lastModifiedBy>wsadmin</cp:lastModifiedBy>
  <cp:lastPrinted>2017-08-30T11:21:00Z</cp:lastPrinted>
  <dcterms:modified xmlns:xsi="http://www.w3.org/2001/XMLSchema-instance" xsi:type="dcterms:W3CDTF">2017-08-30T11:22:00Z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